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b9750" w14:paraId="6cb9750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5323F5">
        <w:rPr>
          <w:rStyle w:val="Naglaeno"/>
          <w:b w:val="false"/>
        </w:rPr>
        <w:t>2</w:t>
      </w:r>
      <w:r w:rsidR="0062265D">
        <w:rPr>
          <w:rStyle w:val="Naglaeno"/>
          <w:b w:val="false"/>
        </w:rPr>
        <w:t>271</w:t>
      </w:r>
      <w:r w:rsidR="001431BC">
        <w:rPr>
          <w:rStyle w:val="Naglaeno"/>
          <w:b w:val="false"/>
        </w:rPr>
        <w:t>/</w:t>
      </w:r>
      <w:r w:rsidR="00BB3D58">
        <w:rPr>
          <w:rStyle w:val="Naglaeno"/>
          <w:b w:val="false"/>
        </w:rPr>
        <w:t>16-3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4F0B19">
        <w:t>Osijek</w:t>
      </w:r>
      <w:r w:rsidR="00F564E3">
        <w:t>,</w:t>
      </w:r>
      <w:r w:rsidR="004F0B19">
        <w:t xml:space="preserve"> Podružnica Osijek</w:t>
      </w:r>
      <w:r w:rsidR="00EA1A0E">
        <w:t xml:space="preserve">, </w:t>
      </w:r>
      <w:r w:rsidR="004F0B19">
        <w:t>L. Jagera 3,</w:t>
      </w:r>
      <w:r w:rsidR="00EA1A0E">
        <w:t xml:space="preserve"> za provedbu</w:t>
      </w:r>
      <w:r w:rsidR="00867612">
        <w:t xml:space="preserve"> skraćenog stečajnog postupka </w:t>
      </w:r>
      <w:r w:rsidR="004A0D7B">
        <w:t>nad dužnikom</w:t>
      </w:r>
      <w:r w:rsidR="009657FB">
        <w:t xml:space="preserve"> </w:t>
      </w:r>
      <w:r w:rsidR="0062265D">
        <w:t>WEDDING d.o.o. za usluge i trgovinu</w:t>
      </w:r>
      <w:r w:rsidR="00DE085D">
        <w:t>,</w:t>
      </w:r>
      <w:r w:rsidR="0062265D">
        <w:t xml:space="preserve"> Osijek, Sjenjak 10,</w:t>
      </w:r>
      <w:r w:rsidR="00DE085D">
        <w:t xml:space="preserve"> </w:t>
      </w:r>
      <w:r w:rsidR="000A45A9">
        <w:t>MBS</w:t>
      </w:r>
      <w:r w:rsidR="00331402">
        <w:t>:</w:t>
      </w:r>
      <w:r w:rsidR="00BB3D58">
        <w:t xml:space="preserve"> </w:t>
      </w:r>
      <w:r w:rsidR="00FD16FD">
        <w:t>030</w:t>
      </w:r>
      <w:r w:rsidR="0062265D">
        <w:t>154699</w:t>
      </w:r>
      <w:r w:rsidR="0054215E">
        <w:t>,</w:t>
      </w:r>
      <w:r w:rsidR="00331402">
        <w:t xml:space="preserve"> OIB:</w:t>
      </w:r>
      <w:r w:rsidR="00BB3D58">
        <w:t xml:space="preserve"> </w:t>
      </w:r>
      <w:r w:rsidR="0062265D">
        <w:t>61079730604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9657FB">
        <w:t>17</w:t>
      </w:r>
      <w:r w:rsidR="00BB3D58">
        <w:t xml:space="preserve">. </w:t>
      </w:r>
      <w:r w:rsidR="009657FB">
        <w:t>listopada</w:t>
      </w:r>
      <w:r w:rsidR="00BB3D58">
        <w:t xml:space="preserve"> </w:t>
      </w:r>
      <w:r w:rsidR="00224AFF">
        <w:t>20</w:t>
      </w:r>
      <w:r w:rsidR="008A40C2">
        <w:t>1</w:t>
      </w:r>
      <w:r w:rsidR="00316796">
        <w:t>6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62265D">
        <w:t>WEDDING d.o.o. za usluge i trgovinu, Osijek, Sjenjak 10, MBS: 030154699, OIB: 61079730604</w:t>
      </w:r>
      <w:r w:rsidR="00FD16FD">
        <w:t>,</w:t>
      </w:r>
      <w:r w:rsidR="00654B36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62265D">
        <w:t>79</w:t>
      </w:r>
      <w:r w:rsidR="00083A93">
        <w:t>.</w:t>
      </w:r>
      <w:r w:rsidR="0062265D">
        <w:t>71</w:t>
      </w:r>
      <w:r w:rsidR="00FD16FD">
        <w:t>1,1</w:t>
      </w:r>
      <w:r w:rsidR="0062265D">
        <w:t>1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D6743B">
        <w:t>2</w:t>
      </w:r>
      <w:r w:rsidR="009C30EF">
        <w:t>2</w:t>
      </w:r>
      <w:r w:rsidR="0062265D">
        <w:t>71</w:t>
      </w:r>
      <w:r>
        <w:t>-16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6E4F26">
        <w:t>17. listop</w:t>
      </w:r>
      <w:r w:rsidR="00A82015">
        <w:t>a</w:t>
      </w:r>
      <w:r w:rsidR="006E4F26">
        <w:t>da</w:t>
      </w:r>
      <w:r w:rsidR="00F00C28">
        <w:t xml:space="preserve"> </w:t>
      </w:r>
      <w:r>
        <w:t>201</w:t>
      </w:r>
      <w:r w:rsidR="00A519A5">
        <w:t>6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110682">
        <w:t>1</w:t>
      </w:r>
      <w:r w:rsidR="009657FB">
        <w:t>7</w:t>
      </w:r>
      <w:r w:rsidR="004F0B19">
        <w:t>.</w:t>
      </w:r>
      <w:r w:rsidR="00ED7CF1">
        <w:t>1</w:t>
      </w:r>
      <w:r w:rsidR="009657FB">
        <w:t>1</w:t>
      </w:r>
      <w:r w:rsidR="00790717">
        <w:t>.2016.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45F" w:rsidR="0061345F">
      <w:r>
        <w:separator/>
      </w:r>
    </w:p>
  </w:endnote>
  <w:endnote w:id="0" w:type="continuationSeparator">
    <w:p w:rsidRDefault="0061345F" w:rsidR="00613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45F" w:rsidR="0061345F">
      <w:r>
        <w:separator/>
      </w:r>
    </w:p>
  </w:footnote>
  <w:footnote w:id="0" w:type="continuationSeparator">
    <w:p w:rsidRDefault="0061345F" w:rsidR="006134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73950"/>
    <w:rsid w:val="00077C9D"/>
    <w:rsid w:val="0008378A"/>
    <w:rsid w:val="00083A93"/>
    <w:rsid w:val="00091B4B"/>
    <w:rsid w:val="000938B8"/>
    <w:rsid w:val="0009509C"/>
    <w:rsid w:val="00095305"/>
    <w:rsid w:val="000A45A9"/>
    <w:rsid w:val="000A4DDB"/>
    <w:rsid w:val="000B0EBD"/>
    <w:rsid w:val="000B5DE1"/>
    <w:rsid w:val="000B72C7"/>
    <w:rsid w:val="000C26C6"/>
    <w:rsid w:val="000C6AA1"/>
    <w:rsid w:val="000C725B"/>
    <w:rsid w:val="000D0569"/>
    <w:rsid w:val="000E29E9"/>
    <w:rsid w:val="000E716B"/>
    <w:rsid w:val="000E762A"/>
    <w:rsid w:val="000F61EA"/>
    <w:rsid w:val="000F6941"/>
    <w:rsid w:val="00102060"/>
    <w:rsid w:val="00110682"/>
    <w:rsid w:val="0012059F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04D"/>
    <w:rsid w:val="002063E3"/>
    <w:rsid w:val="002207C8"/>
    <w:rsid w:val="00221669"/>
    <w:rsid w:val="002249F2"/>
    <w:rsid w:val="00224AFF"/>
    <w:rsid w:val="002358E7"/>
    <w:rsid w:val="00237412"/>
    <w:rsid w:val="00243721"/>
    <w:rsid w:val="002445AB"/>
    <w:rsid w:val="0025000D"/>
    <w:rsid w:val="0026541F"/>
    <w:rsid w:val="00267D26"/>
    <w:rsid w:val="002771C4"/>
    <w:rsid w:val="00277975"/>
    <w:rsid w:val="00283868"/>
    <w:rsid w:val="0028476A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7681"/>
    <w:rsid w:val="002E35AB"/>
    <w:rsid w:val="002E43EC"/>
    <w:rsid w:val="002E6F79"/>
    <w:rsid w:val="002F2EC7"/>
    <w:rsid w:val="002F4AAF"/>
    <w:rsid w:val="002F66FE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7A6"/>
    <w:rsid w:val="00342079"/>
    <w:rsid w:val="003445D8"/>
    <w:rsid w:val="003519B6"/>
    <w:rsid w:val="00353BFE"/>
    <w:rsid w:val="00357E24"/>
    <w:rsid w:val="003612A7"/>
    <w:rsid w:val="0036191B"/>
    <w:rsid w:val="003651BE"/>
    <w:rsid w:val="00375B3B"/>
    <w:rsid w:val="00375C7E"/>
    <w:rsid w:val="0038265B"/>
    <w:rsid w:val="003829D9"/>
    <w:rsid w:val="003832CA"/>
    <w:rsid w:val="00383AE3"/>
    <w:rsid w:val="00384135"/>
    <w:rsid w:val="003879D1"/>
    <w:rsid w:val="00390BF1"/>
    <w:rsid w:val="003924AF"/>
    <w:rsid w:val="003933B5"/>
    <w:rsid w:val="003940A4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3E"/>
    <w:rsid w:val="003E413D"/>
    <w:rsid w:val="003E4DD9"/>
    <w:rsid w:val="003E6D4F"/>
    <w:rsid w:val="003E7C98"/>
    <w:rsid w:val="00413AA4"/>
    <w:rsid w:val="00413C80"/>
    <w:rsid w:val="00415293"/>
    <w:rsid w:val="0041638D"/>
    <w:rsid w:val="00421D71"/>
    <w:rsid w:val="004225CB"/>
    <w:rsid w:val="004226B9"/>
    <w:rsid w:val="00423F56"/>
    <w:rsid w:val="004351D0"/>
    <w:rsid w:val="00436570"/>
    <w:rsid w:val="00443F69"/>
    <w:rsid w:val="004545C4"/>
    <w:rsid w:val="00457B91"/>
    <w:rsid w:val="004638F5"/>
    <w:rsid w:val="0046632E"/>
    <w:rsid w:val="004757D2"/>
    <w:rsid w:val="00476EB4"/>
    <w:rsid w:val="00482F57"/>
    <w:rsid w:val="00484B20"/>
    <w:rsid w:val="0048587A"/>
    <w:rsid w:val="004858FD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0B19"/>
    <w:rsid w:val="004F1815"/>
    <w:rsid w:val="004F5FE8"/>
    <w:rsid w:val="004F653C"/>
    <w:rsid w:val="005126B5"/>
    <w:rsid w:val="005159C5"/>
    <w:rsid w:val="00515F79"/>
    <w:rsid w:val="005167FF"/>
    <w:rsid w:val="00516EFA"/>
    <w:rsid w:val="00530A9B"/>
    <w:rsid w:val="00531C5D"/>
    <w:rsid w:val="005323F5"/>
    <w:rsid w:val="00532E0A"/>
    <w:rsid w:val="00534964"/>
    <w:rsid w:val="00534AC1"/>
    <w:rsid w:val="0053545A"/>
    <w:rsid w:val="00540160"/>
    <w:rsid w:val="0054215E"/>
    <w:rsid w:val="0054259D"/>
    <w:rsid w:val="005437AE"/>
    <w:rsid w:val="00543BC5"/>
    <w:rsid w:val="005476EE"/>
    <w:rsid w:val="00550133"/>
    <w:rsid w:val="00554CD6"/>
    <w:rsid w:val="00556098"/>
    <w:rsid w:val="00567F63"/>
    <w:rsid w:val="005868D0"/>
    <w:rsid w:val="005931E7"/>
    <w:rsid w:val="005A4B89"/>
    <w:rsid w:val="005B1166"/>
    <w:rsid w:val="005B59B6"/>
    <w:rsid w:val="005C01B9"/>
    <w:rsid w:val="005C3AB8"/>
    <w:rsid w:val="005C598E"/>
    <w:rsid w:val="005D2A79"/>
    <w:rsid w:val="005D4F5D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727D"/>
    <w:rsid w:val="006207DD"/>
    <w:rsid w:val="0062265D"/>
    <w:rsid w:val="00632865"/>
    <w:rsid w:val="00632F7F"/>
    <w:rsid w:val="00633654"/>
    <w:rsid w:val="006372FF"/>
    <w:rsid w:val="0064388F"/>
    <w:rsid w:val="00644186"/>
    <w:rsid w:val="00644281"/>
    <w:rsid w:val="0064753E"/>
    <w:rsid w:val="0064793F"/>
    <w:rsid w:val="00652724"/>
    <w:rsid w:val="00654B36"/>
    <w:rsid w:val="00666402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D29E2"/>
    <w:rsid w:val="006E4F26"/>
    <w:rsid w:val="006F5962"/>
    <w:rsid w:val="00711561"/>
    <w:rsid w:val="00712635"/>
    <w:rsid w:val="0073010A"/>
    <w:rsid w:val="00734726"/>
    <w:rsid w:val="00741A8A"/>
    <w:rsid w:val="00757E1D"/>
    <w:rsid w:val="007657AA"/>
    <w:rsid w:val="00766D29"/>
    <w:rsid w:val="0077329E"/>
    <w:rsid w:val="0078009A"/>
    <w:rsid w:val="00780AF6"/>
    <w:rsid w:val="00780BB8"/>
    <w:rsid w:val="007816CD"/>
    <w:rsid w:val="0078412F"/>
    <w:rsid w:val="00790717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B5D21"/>
    <w:rsid w:val="008C0374"/>
    <w:rsid w:val="008C7029"/>
    <w:rsid w:val="008F1B6B"/>
    <w:rsid w:val="00901EF5"/>
    <w:rsid w:val="00902EC7"/>
    <w:rsid w:val="00904106"/>
    <w:rsid w:val="00912CF5"/>
    <w:rsid w:val="00913F6B"/>
    <w:rsid w:val="00914F33"/>
    <w:rsid w:val="00915922"/>
    <w:rsid w:val="00917472"/>
    <w:rsid w:val="00930B0A"/>
    <w:rsid w:val="00936874"/>
    <w:rsid w:val="00937840"/>
    <w:rsid w:val="0094232B"/>
    <w:rsid w:val="0094702E"/>
    <w:rsid w:val="009525D4"/>
    <w:rsid w:val="009657FB"/>
    <w:rsid w:val="00971D68"/>
    <w:rsid w:val="009767F2"/>
    <w:rsid w:val="00980E4D"/>
    <w:rsid w:val="00986247"/>
    <w:rsid w:val="009A412B"/>
    <w:rsid w:val="009B40D7"/>
    <w:rsid w:val="009B46D8"/>
    <w:rsid w:val="009C1900"/>
    <w:rsid w:val="009C30EF"/>
    <w:rsid w:val="009C670C"/>
    <w:rsid w:val="009E0CD5"/>
    <w:rsid w:val="009E5D6D"/>
    <w:rsid w:val="00A07CA2"/>
    <w:rsid w:val="00A1285B"/>
    <w:rsid w:val="00A214C9"/>
    <w:rsid w:val="00A405B5"/>
    <w:rsid w:val="00A41F76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2015"/>
    <w:rsid w:val="00A85238"/>
    <w:rsid w:val="00A8702F"/>
    <w:rsid w:val="00A9335A"/>
    <w:rsid w:val="00AA6B6E"/>
    <w:rsid w:val="00AB7B53"/>
    <w:rsid w:val="00AD0676"/>
    <w:rsid w:val="00AD251E"/>
    <w:rsid w:val="00AE3893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3D58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2016D"/>
    <w:rsid w:val="00C43CDA"/>
    <w:rsid w:val="00C56925"/>
    <w:rsid w:val="00C66216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13440"/>
    <w:rsid w:val="00D212DB"/>
    <w:rsid w:val="00D22877"/>
    <w:rsid w:val="00D23251"/>
    <w:rsid w:val="00D24D2F"/>
    <w:rsid w:val="00D32BDC"/>
    <w:rsid w:val="00D42EB3"/>
    <w:rsid w:val="00D45B7F"/>
    <w:rsid w:val="00D505FE"/>
    <w:rsid w:val="00D64021"/>
    <w:rsid w:val="00D65B8F"/>
    <w:rsid w:val="00D6743B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D7F90"/>
    <w:rsid w:val="00DE085D"/>
    <w:rsid w:val="00DE1523"/>
    <w:rsid w:val="00DE5F69"/>
    <w:rsid w:val="00E11971"/>
    <w:rsid w:val="00E1594A"/>
    <w:rsid w:val="00E23AF8"/>
    <w:rsid w:val="00E27BF4"/>
    <w:rsid w:val="00E313B6"/>
    <w:rsid w:val="00E50DDF"/>
    <w:rsid w:val="00E60C19"/>
    <w:rsid w:val="00E754A8"/>
    <w:rsid w:val="00E757FD"/>
    <w:rsid w:val="00E956AE"/>
    <w:rsid w:val="00E96356"/>
    <w:rsid w:val="00EA028A"/>
    <w:rsid w:val="00EA1A0E"/>
    <w:rsid w:val="00EA1AC7"/>
    <w:rsid w:val="00EA2681"/>
    <w:rsid w:val="00EA5AA8"/>
    <w:rsid w:val="00EB3D63"/>
    <w:rsid w:val="00EB6D07"/>
    <w:rsid w:val="00EC0019"/>
    <w:rsid w:val="00EC15D1"/>
    <w:rsid w:val="00EC6CD8"/>
    <w:rsid w:val="00EC7732"/>
    <w:rsid w:val="00ED4C16"/>
    <w:rsid w:val="00ED68FE"/>
    <w:rsid w:val="00ED7CF1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07EF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0E1A"/>
    <w:rsid w:val="00F92586"/>
    <w:rsid w:val="00F93684"/>
    <w:rsid w:val="00FA2A24"/>
    <w:rsid w:val="00FB1039"/>
    <w:rsid w:val="00FB7801"/>
    <w:rsid w:val="00FC0AD8"/>
    <w:rsid w:val="00FC1F8C"/>
    <w:rsid w:val="00FD16FD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7F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D7F9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D7F9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7F9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7F9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7F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D7F9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D7F9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7F9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7F9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2271</izvorni_sadrzaj>
    <derivirana_varijabla naziv="DomainObject.Predmet.Broj_1">2271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St-2271/2016</izvorni_sadrzaj>
    <derivirana_varijabla naziv="DomainObject.Predmet.OznakaBroj_1">St-2271/2016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WEDDING d.o.o. za usluge i trgovinu</izvorni_sadrzaj>
    <derivirana_varijabla naziv="DomainObject.Predmet.ProtustrankaFormated_1">  WEDDING d.o.o. za usluge i trgovinu</derivirana_varijabla>
  </DomainObject.Predmet.ProtustrankaFormated>
  <DomainObject.Predmet.ProtustrankaFormatedOIB>
    <izvorni_sadrzaj>  WEDDING d.o.o. za usluge i trgovinu, OIB 61079730604</izvorni_sadrzaj>
    <derivirana_varijabla naziv="DomainObject.Predmet.ProtustrankaFormatedOIB_1">  WEDDING d.o.o. za usluge i trgovinu, OIB 61079730604</derivirana_varijabla>
  </DomainObject.Predmet.ProtustrankaFormatedOIB>
  <DomainObject.Predmet.ProtustrankaFormatedWithAdress>
    <izvorni_sadrzaj> WEDDING d.o.o. za usluge i trgovinu, Sjenjak 10, 31000 Osijek</izvorni_sadrzaj>
    <derivirana_varijabla naziv="DomainObject.Predmet.ProtustrankaFormatedWithAdress_1"> WEDDING d.o.o. za usluge i trgovinu, Sjenjak 10, 31000 Osijek</derivirana_varijabla>
  </DomainObject.Predmet.ProtustrankaFormatedWithAdress>
  <DomainObject.Predmet.ProtustrankaFormatedWithAdressOIB>
    <izvorni_sadrzaj> WEDDING d.o.o. za usluge i trgovinu, OIB 61079730604, Sjenjak 10, 31000 Osijek</izvorni_sadrzaj>
    <derivirana_varijabla naziv="DomainObject.Predmet.ProtustrankaFormatedWithAdressOIB_1"> WEDDING d.o.o. za usluge i trgovinu, OIB 61079730604, Sjenjak 10, 31000 Osijek</derivirana_varijabla>
  </DomainObject.Predmet.ProtustrankaFormatedWithAdressOIB>
  <DomainObject.Predmet.ProtustrankaWithAdress>
    <izvorni_sadrzaj>WEDDING d.o.o. za usluge i trgovinu Sjenjak 10, 31000 Osijek</izvorni_sadrzaj>
    <derivirana_varijabla naziv="DomainObject.Predmet.ProtustrankaWithAdress_1">WEDDING d.o.o. za usluge i trgovinu Sjenjak 10, 31000 Osijek</derivirana_varijabla>
  </DomainObject.Predmet.ProtustrankaWithAdress>
  <DomainObject.Predmet.ProtustrankaWithAdressOIB>
    <izvorni_sadrzaj>WEDDING d.o.o. za usluge i trgovinu, OIB 61079730604, Sjenjak 10, 31000 Osijek</izvorni_sadrzaj>
    <derivirana_varijabla naziv="DomainObject.Predmet.ProtustrankaWithAdressOIB_1">WEDDING d.o.o. za usluge i trgovinu, OIB 61079730604, Sjenjak 10, 31000 Osijek</derivirana_varijabla>
  </DomainObject.Predmet.ProtustrankaWithAdressOIB>
  <DomainObject.Predmet.ProtustrankaNazivFormated>
    <izvorni_sadrzaj>WEDDING d.o.o. za usluge i trgovinu</izvorni_sadrzaj>
    <derivirana_varijabla naziv="DomainObject.Predmet.ProtustrankaNazivFormated_1">WEDDING d.o.o. za usluge i trgovinu</derivirana_varijabla>
  </DomainObject.Predmet.ProtustrankaNazivFormated>
  <DomainObject.Predmet.ProtustrankaNazivFormatedOIB>
    <izvorni_sadrzaj>WEDDING d.o.o. za usluge i trgovinu, OIB 61079730604</izvorni_sadrzaj>
    <derivirana_varijabla naziv="DomainObject.Predmet.ProtustrankaNazivFormatedOIB_1">WEDDING d.o.o. za usluge i trgovinu, OIB 61079730604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WEDDING d.o.o. za usluge i trgovinu</item>
    </izvorni_sadrzaj>
    <derivirana_varijabla naziv="DomainObject.Predmet.ProtuStrankaListFormated_1">
      <item>WEDDING d.o.o. za usluge i trgovinu</item>
    </derivirana_varijabla>
  </DomainObject.Predmet.ProtuStrankaListFormated>
  <DomainObject.Predmet.ProtuStrankaListFormatedOIB>
    <izvorni_sadrzaj>
      <item>WEDDING d.o.o. za usluge i trgovinu, OIB 61079730604</item>
    </izvorni_sadrzaj>
    <derivirana_varijabla naziv="DomainObject.Predmet.ProtuStrankaListFormatedOIB_1">
      <item>WEDDING d.o.o. za usluge i trgovinu, OIB 61079730604</item>
    </derivirana_varijabla>
  </DomainObject.Predmet.ProtuStrankaListFormatedOIB>
  <DomainObject.Predmet.ProtuStrankaListFormatedWithAdress>
    <izvorni_sadrzaj>
      <item>WEDDING d.o.o. za usluge i trgovinu, Sjenjak 10, 31000 Osijek</item>
    </izvorni_sadrzaj>
    <derivirana_varijabla naziv="DomainObject.Predmet.ProtuStrankaListFormatedWithAdress_1">
      <item>WEDDING d.o.o. za usluge i trgovinu, Sjenjak 10, 31000 Osijek</item>
    </derivirana_varijabla>
  </DomainObject.Predmet.ProtuStrankaListFormatedWithAdress>
  <DomainObject.Predmet.ProtuStrankaListFormatedWithAdressOIB>
    <izvorni_sadrzaj>
      <item>WEDDING d.o.o. za usluge i trgovinu, OIB 61079730604, Sjenjak 10, 31000 Osijek</item>
    </izvorni_sadrzaj>
    <derivirana_varijabla naziv="DomainObject.Predmet.ProtuStrankaListFormatedWithAdressOIB_1">
      <item>WEDDING d.o.o. za usluge i trgovinu, OIB 61079730604, Sjenjak 10, 31000 Osijek</item>
    </derivirana_varijabla>
  </DomainObject.Predmet.ProtuStrankaListFormatedWithAdressOIB>
  <DomainObject.Predmet.ProtuStrankaListNazivFormated>
    <izvorni_sadrzaj>
      <item>WEDDING d.o.o. za usluge i trgovinu</item>
    </izvorni_sadrzaj>
    <derivirana_varijabla naziv="DomainObject.Predmet.ProtuStrankaListNazivFormated_1">
      <item>WEDDING d.o.o. za usluge i trgovinu</item>
    </derivirana_varijabla>
  </DomainObject.Predmet.ProtuStrankaListNazivFormated>
  <DomainObject.Predmet.ProtuStrankaListNazivFormatedOIB>
    <izvorni_sadrzaj>
      <item>WEDDING d.o.o. za usluge i trgovinu, OIB 61079730604</item>
    </izvorni_sadrzaj>
    <derivirana_varijabla naziv="DomainObject.Predmet.ProtuStrankaListNazivFormatedOIB_1">
      <item>WEDDING d.o.o. za usluge i trgovinu, OIB 61079730604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WEDDING d.o.o. za usluge i trgovinu</izvorni_sadrzaj>
    <derivirana_varijabla naziv="DomainObject.Predmet.ProtustrankaIDrugi_1">WEDDING d.o.o. za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WEDDING d.o.o. za usluge i trgovinu, OIB 61079730604, Sjenjak 10, 31000 Osijek</izvorni_sadrzaj>
    <derivirana_varijabla naziv="DomainObject.Predmet.ProtustrankaIDrugiAdressOIB_1">WEDDING d.o.o. za usluge i trgovinu, OIB 61079730604, Sjenjak 10,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WEDDING d.o.o. za usluge i trgovinu</item>
    </izvorni_sadrzaj>
    <derivirana_varijabla naziv="DomainObject.Predmet.SudioniciListNaziv_1">
      <item>FINA RC OSIJEK</item>
      <item>WEDDING d.o.o. za usluge i trgovinu</item>
    </derivirana_varijabla>
  </DomainObject.Predmet.SudioniciListNaziv>
  <DomainObject.Predmet.SudioniciListAdressOIB>
    <izvorni_sadrzaj>
      <item>FINA RC OSIJEK, OIB 85821130368</item>
      <item>WEDDING d.o.o. za usluge i trgovinu, OIB 61079730604, Sjenjak 10,31000 Osijek</item>
    </izvorni_sadrzaj>
    <derivirana_varijabla naziv="DomainObject.Predmet.SudioniciListAdressOIB_1">
      <item>FINA RC OSIJEK, OIB 85821130368</item>
      <item>WEDDING d.o.o. za usluge i trgovinu, OIB 61079730604, Sjenjak 10,31000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61079730604</item>
    </izvorni_sadrzaj>
    <derivirana_varijabla naziv="DomainObject.Predmet.SudioniciListNazivOIB_1">
      <item>, OIB 85821130368</item>
      <item>, OIB 61079730604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23A2D3-6885-4720-9B29-5E442FCC5B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381</properties:Words>
  <properties:Characters>2027</properties:Characters>
  <properties:Lines>48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2016-10-17T07:25:00Z</dcterms:created>
  <dc:creator>Korisnik</dc:creator>
  <cp:lastModifiedBy>Maja Videnović</cp:lastModifiedBy>
  <cp:lastPrinted>2016-10-17T07:22:00Z</cp:lastPrinted>
  <dcterms:modified xmlns:xsi="http://www.w3.org/2001/XMLSchema-instance" xsi:type="dcterms:W3CDTF">2016-10-17T07:58:00Z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