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b3f5" w14:paraId="d4bb3f5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321EE9">
        <w:t>9</w:t>
      </w:r>
      <w:r w:rsidR="00B2607E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EC4F53">
        <w:t>10</w:t>
      </w:r>
      <w:r w:rsidR="00321EE9">
        <w:t>. studenog</w:t>
      </w:r>
      <w:r w:rsidR="00321EE9" w:rsidRPr="001F308A">
        <w:t xml:space="preserve"> 201</w:t>
      </w:r>
      <w:r w:rsidR="00321EE9">
        <w:t>7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3573DF" w:rsidR="003573DF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444D5D">
        <w:t>Saša Kolarić</w:t>
      </w:r>
      <w:r>
        <w:t xml:space="preserve">, </w:t>
      </w:r>
      <w:r w:rsidR="008F4E29">
        <w:t xml:space="preserve">33000 Virovitica, </w:t>
      </w:r>
      <w:r w:rsidR="00444D5D">
        <w:t>Stjepana Radića 122</w:t>
      </w:r>
      <w:r w:rsidR="008F4E29">
        <w:t xml:space="preserve">, </w:t>
      </w:r>
      <w:r>
        <w:t xml:space="preserve">OIB </w:t>
      </w:r>
      <w:r w:rsidR="008F4E29">
        <w:t>44</w:t>
      </w:r>
      <w:r w:rsidR="00444D5D">
        <w:t>963225909</w:t>
      </w:r>
      <w:r>
        <w:t xml:space="preserve"> </w:t>
      </w:r>
      <w:r w:rsidR="003573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3573DF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3573DF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5902D9">
        <w:t>31. ETAŽA Suvlasnički dio: 322/10000 Stan C-5, nalazi se na 5. katu (ulični dio) a sastoji se od: hodnika, kupaonice, kuhinje, dnevne sobe, sobe,sobe i izbe, ukupne korisne površine 60,32 m</w:t>
      </w:r>
      <w:r w:rsidR="005902D9" w:rsidRPr="003573DF">
        <w:rPr>
          <w:vertAlign w:val="superscript"/>
        </w:rPr>
        <w:t>2</w:t>
      </w:r>
      <w:r w:rsidR="005902D9">
        <w:t>, te sporednog dijela koji se sastoji od balkona površine 4,88 m</w:t>
      </w:r>
      <w:r w:rsidR="005902D9" w:rsidRPr="003573DF">
        <w:rPr>
          <w:vertAlign w:val="superscript"/>
        </w:rPr>
        <w:t>2</w:t>
      </w:r>
      <w:r w:rsidR="009532CA">
        <w:t>,</w:t>
      </w:r>
      <w:r w:rsidR="003573DF">
        <w:t xml:space="preserve"> ukupne površine 62,76 m</w:t>
      </w:r>
      <w:r w:rsidR="003573DF">
        <w:rPr>
          <w:vertAlign w:val="superscript"/>
        </w:rPr>
        <w:t>2</w:t>
      </w:r>
      <w:r w:rsidR="003573DF">
        <w:t>,</w:t>
      </w:r>
    </w:p>
    <w:p w:rsidRDefault="004E0F0A" w:rsidP="003573DF" w:rsidR="004E0F0A">
      <w:pPr>
        <w:pStyle w:val="Odlomakpopisa"/>
        <w:ind w:left="720"/>
        <w:jc w:val="both"/>
      </w:pPr>
      <w:r>
        <w:t xml:space="preserve">za iznos od </w:t>
      </w:r>
      <w:r w:rsidR="00FD4A03">
        <w:t>1</w:t>
      </w:r>
      <w:r w:rsidR="00BB3B71">
        <w:t>7</w:t>
      </w:r>
      <w:r w:rsidR="005902D9">
        <w:t>4</w:t>
      </w:r>
      <w:r w:rsidR="00FD4A03">
        <w:t>.</w:t>
      </w:r>
      <w:r w:rsidR="005902D9">
        <w:t>041,07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FF2F68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FF2F68" w:rsidRPr="00FF2F68">
        <w:t xml:space="preserve">174.041,07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4A732E">
        <w:t>3</w:t>
      </w:r>
      <w:r w:rsidR="00FF2F68">
        <w:t>2</w:t>
      </w:r>
      <w:r w:rsidR="004A732E">
        <w:t>.</w:t>
      </w:r>
      <w:r w:rsidR="00FF2F68">
        <w:t>6</w:t>
      </w:r>
      <w:r w:rsidR="004A732E">
        <w:t>0</w:t>
      </w:r>
      <w:r w:rsidR="00FF2F68">
        <w:t>8</w:t>
      </w:r>
      <w:r w:rsidR="004A732E">
        <w:t>,</w:t>
      </w:r>
      <w:r w:rsidR="00FF2F68">
        <w:t>21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4A732E">
        <w:t>1</w:t>
      </w:r>
      <w:r w:rsidR="00FF2F68">
        <w:t>41</w:t>
      </w:r>
      <w:r w:rsidR="004A732E">
        <w:t>.</w:t>
      </w:r>
      <w:r w:rsidR="00FF2F68">
        <w:t>43</w:t>
      </w:r>
      <w:r w:rsidR="004A732E">
        <w:t>2,</w:t>
      </w:r>
      <w:r w:rsidR="00FF2F68">
        <w:t>86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915282">
        <w:t>4</w:t>
      </w:r>
      <w:r w:rsidR="004A732E">
        <w:t>90</w:t>
      </w:r>
      <w:r w:rsidR="00FF2F68">
        <w:t>42</w:t>
      </w:r>
      <w:r>
        <w:t xml:space="preserve">, a kao podatak drugi broj P2 </w:t>
      </w:r>
      <w:r w:rsidR="000F6F63">
        <w:t xml:space="preserve">treba upisati </w:t>
      </w:r>
      <w:r w:rsidR="00915282">
        <w:t>10</w:t>
      </w:r>
      <w:r w:rsidR="004A732E">
        <w:t>6</w:t>
      </w:r>
      <w:r w:rsidR="00FF2F68">
        <w:t>18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4D5F92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FF2F68" w:rsidRPr="00FF2F68">
        <w:t xml:space="preserve">174.041,07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4D5F92" w:rsidRPr="004D5F92">
        <w:rPr>
          <w:bCs/>
        </w:rPr>
        <w:t>32.608,21</w:t>
      </w:r>
      <w:r w:rsidR="0046590F" w:rsidRPr="0046590F">
        <w:rPr>
          <w:bCs/>
        </w:rPr>
        <w:t xml:space="preserve"> </w:t>
      </w:r>
      <w:r w:rsidR="00D130E3" w:rsidRPr="009752AC">
        <w:rPr>
          <w:bCs/>
        </w:rPr>
        <w:t xml:space="preserve">kn, te s računa broj HR1123900011300028787 iznos od </w:t>
      </w:r>
      <w:r w:rsidR="004D5F92" w:rsidRPr="004D5F92">
        <w:rPr>
          <w:bCs/>
        </w:rPr>
        <w:t xml:space="preserve">141.432,86 </w:t>
      </w:r>
      <w:r w:rsidR="00E30002">
        <w:rPr>
          <w:bCs/>
        </w:rPr>
        <w:t xml:space="preserve"> </w:t>
      </w:r>
      <w:r w:rsidR="00D130E3" w:rsidRPr="009752AC">
        <w:rPr>
          <w:bCs/>
        </w:rPr>
        <w:t xml:space="preserve">kn na žiro-račun suda broj </w:t>
      </w:r>
      <w:r w:rsidR="00D130E3" w:rsidRPr="009752AC">
        <w:rPr>
          <w:bCs/>
        </w:rPr>
        <w:lastRenderedPageBreak/>
        <w:t>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4F68EF">
        <w:t>drug</w:t>
      </w:r>
      <w:r w:rsidR="00A93365">
        <w:t xml:space="preserve">oj </w:t>
      </w:r>
      <w:r>
        <w:t xml:space="preserve">elektroničkoj javnoj dražbi dana od </w:t>
      </w:r>
      <w:r w:rsidR="004F68EF">
        <w:t>1</w:t>
      </w:r>
      <w:r w:rsidR="00445D25">
        <w:t>0</w:t>
      </w:r>
      <w:r>
        <w:t>.</w:t>
      </w:r>
      <w:r w:rsidR="00A93365">
        <w:t>0</w:t>
      </w:r>
      <w:r w:rsidR="00445D25">
        <w:t>8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445D25">
        <w:t>31</w:t>
      </w:r>
      <w:r>
        <w:t>.</w:t>
      </w:r>
      <w:r w:rsidR="00445D25">
        <w:t>1</w:t>
      </w:r>
      <w:r>
        <w:t>0.201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B40758">
        <w:t>1</w:t>
      </w:r>
      <w:r w:rsidR="00EC4F53">
        <w:t>0</w:t>
      </w:r>
      <w:r>
        <w:t xml:space="preserve">. </w:t>
      </w:r>
      <w:r w:rsidR="004F68EF">
        <w:t>s</w:t>
      </w:r>
      <w:r w:rsidR="00EC4F53">
        <w:t>tudenog</w:t>
      </w:r>
      <w:r>
        <w:t xml:space="preserve"> 2017.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A93365" w:rsidP="004E0F0A" w:rsidR="00A93365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EC4F53">
        <w:t>Vinka Ivanković</w:t>
      </w:r>
    </w:p>
    <w:p w:rsidRDefault="004D5F92" w:rsidP="001D6E9E" w:rsidR="00053A04">
      <w:pPr>
        <w:pStyle w:val="Odlomakpopisa"/>
        <w:numPr>
          <w:ilvl w:val="0"/>
          <w:numId w:val="5"/>
        </w:numPr>
        <w:jc w:val="both"/>
      </w:pPr>
      <w:r>
        <w:t>Saša Kolarić, 33000 Virovitica, Stjepana Radića 122</w:t>
      </w:r>
    </w:p>
    <w:p w:rsidRDefault="004D5F92" w:rsidP="001D6E9E" w:rsidR="004D5F92">
      <w:pPr>
        <w:pStyle w:val="Odlomakpopisa"/>
        <w:numPr>
          <w:ilvl w:val="0"/>
          <w:numId w:val="5"/>
        </w:numPr>
        <w:jc w:val="both"/>
      </w:pPr>
      <w:r>
        <w:t>Bojan Stanić, Zagreb, Karela Zahradnika 26</w:t>
      </w:r>
    </w:p>
    <w:p w:rsidRDefault="003573DF" w:rsidP="001D6E9E" w:rsidR="004D5F92">
      <w:pPr>
        <w:pStyle w:val="Odlomakpopisa"/>
        <w:numPr>
          <w:ilvl w:val="0"/>
          <w:numId w:val="5"/>
        </w:numPr>
        <w:jc w:val="both"/>
      </w:pPr>
      <w:r>
        <w:t>Marija Kudelić,</w:t>
      </w:r>
      <w:r w:rsidR="001C7FE2">
        <w:t xml:space="preserve"> 52212 Valbandon, Ulica Kuntrada – Via Contrada 15A</w:t>
      </w:r>
    </w:p>
    <w:p w:rsidRDefault="001C7FE2" w:rsidP="001D6E9E" w:rsidR="001C7FE2">
      <w:pPr>
        <w:pStyle w:val="Odlomakpopisa"/>
        <w:numPr>
          <w:ilvl w:val="0"/>
          <w:numId w:val="5"/>
        </w:numPr>
        <w:jc w:val="both"/>
      </w:pPr>
      <w:r>
        <w:t>Damir Kušanić, 40321 Ma</w:t>
      </w:r>
      <w:r w:rsidR="003573DF">
        <w:t>l</w:t>
      </w:r>
      <w:r>
        <w:t>a Subotica, Glavna 52</w:t>
      </w:r>
    </w:p>
    <w:p w:rsidRDefault="001C7FE2" w:rsidP="001D6E9E" w:rsidR="001C7FE2">
      <w:pPr>
        <w:pStyle w:val="Odlomakpopisa"/>
        <w:numPr>
          <w:ilvl w:val="0"/>
          <w:numId w:val="5"/>
        </w:numPr>
        <w:jc w:val="both"/>
      </w:pPr>
      <w:r>
        <w:t>Kristijan Pavičić, Osijek, P. Pejačevića 10A</w:t>
      </w:r>
    </w:p>
    <w:p w:rsidRDefault="001C7FE2" w:rsidP="001D6E9E" w:rsidR="001C7FE2">
      <w:pPr>
        <w:pStyle w:val="Odlomakpopisa"/>
        <w:numPr>
          <w:ilvl w:val="0"/>
          <w:numId w:val="5"/>
        </w:numPr>
        <w:jc w:val="both"/>
      </w:pPr>
      <w:r>
        <w:t>Danijela Buinac, Vinkovci, Vrtna 8</w:t>
      </w:r>
    </w:p>
    <w:p w:rsidRDefault="004D2E81" w:rsidP="001D6E9E" w:rsidR="004D2E81">
      <w:pPr>
        <w:pStyle w:val="Odlomakpopisa"/>
        <w:numPr>
          <w:ilvl w:val="0"/>
          <w:numId w:val="5"/>
        </w:numPr>
        <w:jc w:val="both"/>
      </w:pPr>
      <w:r>
        <w:t>Sanja Mišević, Osijek, Reisnerova 83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4763B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5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426/16-9</w:t>
    </w:r>
    <w:r w:rsidR="00B2607E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573DF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C1A49"/>
    <w:rsid w:val="004C4F1E"/>
    <w:rsid w:val="004C7585"/>
    <w:rsid w:val="004D2E81"/>
    <w:rsid w:val="004D5F92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902D9"/>
    <w:rsid w:val="00592DAE"/>
    <w:rsid w:val="005A1517"/>
    <w:rsid w:val="005A71D1"/>
    <w:rsid w:val="005B22D3"/>
    <w:rsid w:val="005C15A4"/>
    <w:rsid w:val="005C72BB"/>
    <w:rsid w:val="005D2747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5282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607E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D6554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0002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5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5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55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55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5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5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5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5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767</properties:Words>
  <properties:Characters>4101</properties:Characters>
  <properties:Lines>112</properties:Lines>
  <properties:Paragraphs>40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2017-11-09T12:57:00Z</dcterms:created>
  <dc:creator>banka</dc:creator>
  <cp:lastModifiedBy>Elizabeta Đeke</cp:lastModifiedBy>
  <cp:lastPrinted>2017-11-09T12:56:00Z</cp:lastPrinted>
  <dcterms:modified xmlns:xsi="http://www.w3.org/2001/XMLSchema-instance" xsi:type="dcterms:W3CDTF">2017-11-10T08:27:00Z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