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04e14" w14:paraId="8404e1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D06B7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D04BE3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9139F9">
        <w:t>ELKOLUX d.o.o. UMAG, Umag, Ulica J. Rakovca 10, OIB: 83633838768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9139F9">
        <w:t>ELKOLUX d.o.o. UMAG, Umag, Ulica J. Rakovca 10, OIB: 83633838768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839BC">
        <w:rPr>
          <w:b/>
          <w:lang w:val="pl-PL"/>
        </w:rPr>
        <w:t>9</w:t>
      </w:r>
      <w:r w:rsidR="00B17BB5">
        <w:rPr>
          <w:b/>
          <w:lang w:val="pl-PL"/>
        </w:rPr>
        <w:t xml:space="preserve">. </w:t>
      </w:r>
      <w:r w:rsidR="00AB3330">
        <w:rPr>
          <w:b/>
          <w:lang w:val="pl-PL"/>
        </w:rPr>
        <w:t>LIPANJ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AB3330">
        <w:rPr>
          <w:b/>
          <w:lang w:val="pl-PL"/>
        </w:rPr>
        <w:t>09</w:t>
      </w:r>
      <w:r w:rsidR="00814FDD" w:rsidRPr="00FB0B18">
        <w:rPr>
          <w:b/>
          <w:lang w:val="pl-PL"/>
        </w:rPr>
        <w:t>:</w:t>
      </w:r>
      <w:r w:rsidR="00AB3330">
        <w:rPr>
          <w:b/>
          <w:lang w:val="pl-PL"/>
        </w:rPr>
        <w:t>30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9139F9">
        <w:t>ELKOLUX d.o.o. UMAG, Umag, Ulica J. Rakovca 10, OIB: 83633838768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9F6AFB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B17BB5">
        <w:rPr>
          <w:lang w:val="sv-SE"/>
        </w:rPr>
        <w:t xml:space="preserve">ci </w:t>
      </w:r>
      <w:r w:rsidR="005E3EB7">
        <w:rPr>
          <w:lang w:val="sv-SE"/>
        </w:rPr>
        <w:t xml:space="preserve">dužnika </w:t>
      </w:r>
      <w:r w:rsidR="00AB3330">
        <w:rPr>
          <w:lang w:val="sv-SE"/>
        </w:rPr>
        <w:t>Damir Radešić, Buje, Vladimira Nazora 73 i Davor Zec, Buje, Epulo 7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>Poziva</w:t>
      </w:r>
      <w:r w:rsidR="00B17BB5">
        <w:t>ju</w:t>
      </w:r>
      <w:r>
        <w:t xml:space="preserve"> se </w:t>
      </w:r>
      <w:r>
        <w:rPr>
          <w:lang w:val="sv-SE"/>
        </w:rPr>
        <w:t>zakonski zastupni</w:t>
      </w:r>
      <w:r w:rsidR="00B17BB5">
        <w:rPr>
          <w:lang w:val="sv-SE"/>
        </w:rPr>
        <w:t>ci</w:t>
      </w:r>
      <w:r>
        <w:rPr>
          <w:lang w:val="sv-SE"/>
        </w:rPr>
        <w:t xml:space="preserve"> dužnika </w:t>
      </w:r>
      <w:r w:rsidR="00AB3330">
        <w:rPr>
          <w:lang w:val="sv-SE"/>
        </w:rPr>
        <w:t>Damir Radešić, Buje, Vladimira Nazora 73 i Davor Zec, Buje, Epulo 7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B17BB5">
        <w:rPr>
          <w:lang w:val="sv-SE"/>
        </w:rPr>
        <w:t>e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534BF">
        <w:rPr>
          <w:lang w:val="sv-SE"/>
        </w:rPr>
        <w:t>m</w:t>
      </w:r>
      <w:r>
        <w:rPr>
          <w:lang w:val="sv-SE"/>
        </w:rPr>
        <w:t xml:space="preserve"> zastupnici</w:t>
      </w:r>
      <w:r w:rsidR="002534BF">
        <w:rPr>
          <w:lang w:val="sv-SE"/>
        </w:rPr>
        <w:t>ma</w:t>
      </w:r>
      <w:r>
        <w:rPr>
          <w:lang w:val="sv-SE"/>
        </w:rPr>
        <w:t xml:space="preserve"> dužnika </w:t>
      </w:r>
      <w:r w:rsidR="0021595F">
        <w:rPr>
          <w:lang w:val="sv-SE"/>
        </w:rPr>
        <w:t>Damir Radešić, Buje, Vladimira Nazora 73 i Davor Zec, Buje, Epulo 7</w:t>
      </w:r>
      <w:r>
        <w:rPr>
          <w:lang w:val="sv-SE"/>
        </w:rPr>
        <w:t>, da u roku od 8 dana od dana primitka ovog rješenja dostave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8C20C6">
        <w:rPr>
          <w:lang w:val="sv-SE"/>
        </w:rPr>
        <w:t xml:space="preserve">, </w:t>
      </w:r>
      <w:r w:rsidR="0021595F">
        <w:rPr>
          <w:lang w:val="sv-SE"/>
        </w:rPr>
        <w:t xml:space="preserve">SS Buje, </w:t>
      </w:r>
      <w:r>
        <w:rPr>
          <w:lang w:val="sv-SE"/>
        </w:rPr>
        <w:t>da u roku od 8 dana od dana primitka ovog rješenja izvijesti ovaj sud da li se dužnik vodi kao vlasnik nekretnina upisanih u zemljišnim knjigama iz nadležno</w:t>
      </w:r>
      <w:r w:rsidR="00D06B78">
        <w:rPr>
          <w:lang w:val="sv-SE"/>
        </w:rPr>
        <w:t>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8C20C6" w:rsidR="002534B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8C20C6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8C20C6">
        <w:rPr>
          <w:lang w:val="sv-SE"/>
        </w:rPr>
        <w:t xml:space="preserve">i </w:t>
      </w:r>
      <w:r w:rsidR="002534BF">
        <w:rPr>
          <w:lang w:val="sv-SE"/>
        </w:rPr>
        <w:t xml:space="preserve">V.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8C20C6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8C20C6">
        <w:rPr>
          <w:lang w:val="sv-SE"/>
        </w:rPr>
        <w:t xml:space="preserve">III., IV., 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21595F">
        <w:t>28</w:t>
      </w:r>
      <w:r w:rsidR="003E00AF">
        <w:t xml:space="preserve">. </w:t>
      </w:r>
      <w:r w:rsidR="00660A45">
        <w:t>travnja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10295E">
        <w:t>, v. r.</w:t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9139F9">
        <w:t>ELKOLUX d.o.o. UMAG, Umag, Ulica J. Rakovca 10, OIB: 83633838768</w:t>
      </w:r>
      <w:r w:rsidR="003E00AF">
        <w:t xml:space="preserve">, </w:t>
      </w:r>
    </w:p>
    <w:p w:rsidRDefault="005C55AB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zakonski zastupnici</w:t>
      </w:r>
      <w:r w:rsidR="00FB0B18">
        <w:rPr>
          <w:lang w:val="sv-SE"/>
        </w:rPr>
        <w:t xml:space="preserve"> dužnika </w:t>
      </w:r>
      <w:r w:rsidR="0021595F">
        <w:rPr>
          <w:lang w:val="sv-SE"/>
        </w:rPr>
        <w:t>Damir Radešić, Buje, Vladimira Nazora 73 i Davor Zec, Buje, Epulo 7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OS Pula, </w:t>
      </w:r>
      <w:r w:rsidR="0021595F">
        <w:rPr>
          <w:lang w:val="sv-SE"/>
        </w:rPr>
        <w:t xml:space="preserve">SS Buje, </w:t>
      </w:r>
      <w:r>
        <w:rPr>
          <w:lang w:val="sv-SE"/>
        </w:rPr>
        <w:t>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MUP, PU </w:t>
      </w:r>
      <w:r w:rsidR="00756D12">
        <w:rPr>
          <w:lang w:val="sv-SE"/>
        </w:rPr>
        <w:t>I</w:t>
      </w:r>
      <w:r>
        <w:rPr>
          <w:lang w:val="sv-SE"/>
        </w:rPr>
        <w:t>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6F58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9139F9">
      <w:t>Posl. broj: 4 St-670/2016-4</w:t>
    </w:r>
  </w:p>
  <w:p w:rsidRDefault="007E6F5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9139F9">
      <w:t>670/2016-4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95782"/>
    <w:rsid w:val="0010295E"/>
    <w:rsid w:val="00107DA9"/>
    <w:rsid w:val="001163E1"/>
    <w:rsid w:val="001258E3"/>
    <w:rsid w:val="00134676"/>
    <w:rsid w:val="00144BC6"/>
    <w:rsid w:val="001812D6"/>
    <w:rsid w:val="001A4215"/>
    <w:rsid w:val="0021595F"/>
    <w:rsid w:val="002534BF"/>
    <w:rsid w:val="00262377"/>
    <w:rsid w:val="00264035"/>
    <w:rsid w:val="002D55AD"/>
    <w:rsid w:val="003B74B1"/>
    <w:rsid w:val="003D310B"/>
    <w:rsid w:val="003E00AF"/>
    <w:rsid w:val="004D5C53"/>
    <w:rsid w:val="0051365F"/>
    <w:rsid w:val="00547977"/>
    <w:rsid w:val="00554328"/>
    <w:rsid w:val="005875D8"/>
    <w:rsid w:val="0059655A"/>
    <w:rsid w:val="005C55AB"/>
    <w:rsid w:val="005E3EB7"/>
    <w:rsid w:val="005E434E"/>
    <w:rsid w:val="00660A45"/>
    <w:rsid w:val="006820C9"/>
    <w:rsid w:val="00685D1B"/>
    <w:rsid w:val="006D4900"/>
    <w:rsid w:val="00756D12"/>
    <w:rsid w:val="007775F6"/>
    <w:rsid w:val="0079454F"/>
    <w:rsid w:val="007D13F7"/>
    <w:rsid w:val="007D7A8F"/>
    <w:rsid w:val="007E6F58"/>
    <w:rsid w:val="00814FDD"/>
    <w:rsid w:val="008734FB"/>
    <w:rsid w:val="008839BC"/>
    <w:rsid w:val="008C20C6"/>
    <w:rsid w:val="009139F9"/>
    <w:rsid w:val="00985388"/>
    <w:rsid w:val="009F6AFB"/>
    <w:rsid w:val="00A357E8"/>
    <w:rsid w:val="00A560B4"/>
    <w:rsid w:val="00AB3330"/>
    <w:rsid w:val="00AE4903"/>
    <w:rsid w:val="00AE49A7"/>
    <w:rsid w:val="00AE52E7"/>
    <w:rsid w:val="00B17BB5"/>
    <w:rsid w:val="00B620C8"/>
    <w:rsid w:val="00B80AE0"/>
    <w:rsid w:val="00B92414"/>
    <w:rsid w:val="00C55435"/>
    <w:rsid w:val="00CA0CBB"/>
    <w:rsid w:val="00D04BE3"/>
    <w:rsid w:val="00D06B78"/>
    <w:rsid w:val="00D14604"/>
    <w:rsid w:val="00D62C01"/>
    <w:rsid w:val="00D6457E"/>
    <w:rsid w:val="00DF28E8"/>
    <w:rsid w:val="00DF4C6B"/>
    <w:rsid w:val="00DF7F57"/>
    <w:rsid w:val="00E40DC9"/>
    <w:rsid w:val="00EA3E3C"/>
    <w:rsid w:val="00EC0D6A"/>
    <w:rsid w:val="00F26397"/>
    <w:rsid w:val="00F32923"/>
    <w:rsid w:val="00F531AB"/>
    <w:rsid w:val="00F560F8"/>
    <w:rsid w:val="00F82819"/>
    <w:rsid w:val="00FB0B18"/>
    <w:rsid w:val="00FD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F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F5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F5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F5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F5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6F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F5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F5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F5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F5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ELKOLUX d.o.o. UMAG zastupanog po punomoćniku Damir Radešić; Davor Zec</izvorni_sadrzaj>
    <derivirana_varijabla naziv="DomainObject.Predmet.ProtustrankaFormated_1">  ELKOLUX d.o.o. UMAG zastupanog po punomoćniku Damir Radešić; Davor Zec</derivirana_varijabla>
  </DomainObject.Predmet.ProtustrankaFormated>
  <DomainObject.Predmet.ProtustrankaFormatedOIB>
    <izvorni_sadrzaj>  ELKOLUX d.o.o. UMAG, OIB 83633838768 zastupanog po punomoćniku Damir Radešić; Davor Zec</izvorni_sadrzaj>
    <derivirana_varijabla naziv="DomainObject.Predmet.ProtustrankaFormatedOIB_1">  ELKOLUX d.o.o. UMAG, OIB 83633838768 zastupanog po punomoćniku Damir Radešić; Davor Zec</derivirana_varijabla>
  </DomainObject.Predmet.ProtustrankaFormatedOIB>
  <DomainObject.Predmet.ProtustrankaFormatedWithAdress>
    <izvorni_sadrzaj> ELKOLUX d.o.o. UMAG, Ulica J.Rakovca 10, 52470 Umag zastupanog po punomoćniku Damir Radešić; Davor Zec</izvorni_sadrzaj>
    <derivirana_varijabla naziv="DomainObject.Predmet.ProtustrankaFormatedWithAdress_1"> ELKOLUX d.o.o. UMAG, Ulica J.Rakovca 10, 52470 Umag zastupanog po punomoćniku Damir Radešić; Davor Zec</derivirana_varijabla>
  </DomainObject.Predmet.ProtustrankaFormatedWithAdress>
  <DomainObject.Predmet.ProtustrankaFormatedWithAdressOIB>
    <izvorni_sadrzaj> ELKOLUX d.o.o. UMAG, OIB 83633838768, Ulica J.Rakovca 10, 52470 Umag zastupanog po punomoćniku Damir Radešić; Davor Zec</izvorni_sadrzaj>
    <derivirana_varijabla naziv="DomainObject.Predmet.ProtustrankaFormatedWithAdressOIB_1"> ELKOLUX d.o.o. UMAG, OIB 83633838768, Ulica J.Rakovca 10, 52470 Umag zastupanog po punomoćniku Damir Radešić; Davor Zec</derivirana_varijabla>
  </DomainObject.Predmet.ProtustrankaFormatedWithAdressOIB>
  <DomainObject.Predmet.ProtustrankaWithAdress>
    <izvorni_sadrzaj>ELKOLUX d.o.o. UMAG Ulica J.Rakovca 10, 52470 Umag</izvorni_sadrzaj>
    <derivirana_varijabla naziv="DomainObject.Predmet.ProtustrankaWithAdress_1">ELKOLUX d.o.o. UMAG Ulica J.Rakovca 10, 52470 Umag</derivirana_varijabla>
  </DomainObject.Predmet.ProtustrankaWithAdress>
  <DomainObject.Predmet.ProtustrankaWithAdressOIB>
    <izvorni_sadrzaj>ELKOLUX d.o.o. UMAG, OIB 83633838768, Ulica J.Rakovca 10, 52470 Umag</izvorni_sadrzaj>
    <derivirana_varijabla naziv="DomainObject.Predmet.ProtustrankaWithAdressOIB_1">ELKOLUX d.o.o. UMAG, OIB 83633838768, Ulica J.Rakovca 10, 52470 Umag</derivirana_varijabla>
  </DomainObject.Predmet.ProtustrankaWithAdressOIB>
  <DomainObject.Predmet.ProtustrankaNazivFormated>
    <izvorni_sadrzaj>ELKOLUX d.o.o. UMAG</izvorni_sadrzaj>
    <derivirana_varijabla naziv="DomainObject.Predmet.ProtustrankaNazivFormated_1">ELKOLUX d.o.o. UMAG</derivirana_varijabla>
  </DomainObject.Predmet.ProtustrankaNazivFormated>
  <DomainObject.Predmet.ProtustrankaNazivFormatedOIB>
    <izvorni_sadrzaj>ELKOLUX d.o.o. UMAG, OIB 83633838768</izvorni_sadrzaj>
    <derivirana_varijabla naziv="DomainObject.Predmet.ProtustrankaNazivFormatedOIB_1">ELKOLUX d.o.o. UMAG, OIB 83633838768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992385.44</izvorni_sadrzaj>
    <derivirana_varijabla naziv="DomainObject.Predmet.TrenutnaVrijednost_1">992385.44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ELKOLUX d.o.o. UMAG zastupanog po punomoćniku Damir Radešić; Davor Zec</item>
    </izvorni_sadrzaj>
    <derivirana_varijabla naziv="DomainObject.Predmet.ProtuStrankaListFormated_1">
      <item>ELKOLUX d.o.o. UMAG zastupanog po punomoćniku Damir Radešić; Davor Zec</item>
    </derivirana_varijabla>
  </DomainObject.Predmet.ProtuStrankaListFormated>
  <DomainObject.Predmet.ProtuStrankaListFormatedOIB>
    <izvorni_sadrzaj>
      <item>ELKOLUX d.o.o. UMAG, OIB 83633838768 zastupanog po punomoćniku Damir Radešić; Davor Zec</item>
    </izvorni_sadrzaj>
    <derivirana_varijabla naziv="DomainObject.Predmet.ProtuStrankaListFormatedOIB_1">
      <item>ELKOLUX d.o.o. UMAG, OIB 83633838768 zastupanog po punomoćniku Damir Radešić; Davor Zec</item>
    </derivirana_varijabla>
  </DomainObject.Predmet.ProtuStrankaListFormatedOIB>
  <DomainObject.Predmet.ProtuStrankaListFormatedWithAdress>
    <izvorni_sadrzaj>
      <item>ELKOLUX d.o.o. UMAG, Ulica J.Rakovca 10, 52470 Umag zastupanog po punomoćniku Damir Radešić; Davor Zec</item>
    </izvorni_sadrzaj>
    <derivirana_varijabla naziv="DomainObject.Predmet.ProtuStrankaListFormatedWithAdress_1">
      <item>ELKOLUX d.o.o. UMAG, Ulica J.Rakovca 10, 52470 Umag zastupanog po punomoćniku Damir Radešić; Davor Zec</item>
    </derivirana_varijabla>
  </DomainObject.Predmet.ProtuStrankaListFormatedWithAdress>
  <DomainObject.Predmet.ProtuStrankaListFormatedWithAdressOIB>
    <izvorni_sadrzaj>
      <item>ELKOLUX d.o.o. UMAG, OIB 83633838768, Ulica J.Rakovca 10, 52470 Umag zastupanog po punomoćniku Damir Radešić; Davor Zec</item>
    </izvorni_sadrzaj>
    <derivirana_varijabla naziv="DomainObject.Predmet.ProtuStrankaListFormatedWithAdressOIB_1">
      <item>ELKOLUX d.o.o. UMAG, OIB 83633838768, Ulica J.Rakovca 10, 52470 Umag zastupanog po punomoćniku Damir Radešić; Davor Zec</item>
    </derivirana_varijabla>
  </DomainObject.Predmet.ProtuStrankaListFormatedWithAdressOIB>
  <DomainObject.Predmet.ProtuStrankaListNazivFormated>
    <izvorni_sadrzaj>
      <item>ELKOLUX d.o.o. UMAG</item>
    </izvorni_sadrzaj>
    <derivirana_varijabla naziv="DomainObject.Predmet.ProtuStrankaListNazivFormated_1">
      <item>ELKOLUX d.o.o. UMAG</item>
    </derivirana_varijabla>
  </DomainObject.Predmet.ProtuStrankaListNazivFormated>
  <DomainObject.Predmet.ProtuStrankaListNazivFormatedOIB>
    <izvorni_sadrzaj>
      <item>ELKOLUX d.o.o. UMAG, OIB 83633838768</item>
    </izvorni_sadrzaj>
    <derivirana_varijabla naziv="DomainObject.Predmet.ProtuStrankaListNazivFormatedOIB_1">
      <item>ELKOLUX d.o.o. UMAG, OIB 83633838768</item>
    </derivirana_varijabla>
  </DomainObject.Predmet.ProtuStrankaListNazivFormatedOIB>
  <DomainObject.Predmet.OstaliListFormated>
    <izvorni_sadrzaj>
      <item>Damir Radešić punomoćnik sudionika u postupku ELKOLUX d.o.o. UMAG</item>
      <item>Davor Zec punomoćnik sudionika u postupku ELKOLUX d.o.o. UMAG</item>
    </izvorni_sadrzaj>
    <derivirana_varijabla naziv="DomainObject.Predmet.OstaliListFormated_1">
      <item>Damir Radešić punomoćnik sudionika u postupku ELKOLUX d.o.o. UMAG</item>
      <item>Davor Zec punomoćnik sudionika u postupku ELKOLUX d.o.o. UMAG</item>
    </derivirana_varijabla>
  </DomainObject.Predmet.OstaliListFormated>
  <DomainObject.Predmet.OstaliListFormatedOIB>
    <izvorni_sadrzaj>
      <item>Damir Radešić, OIB 77954825253 punomoćnik sudionika u postupku ELKOLUX d.o.o. UMAG</item>
      <item>Davor Zec, OIB 86986418012 punomoćnik sudionika u postupku ELKOLUX d.o.o. UMAG</item>
    </izvorni_sadrzaj>
    <derivirana_varijabla naziv="DomainObject.Predmet.OstaliListFormatedOIB_1">
      <item>Damir Radešić, OIB 77954825253 punomoćnik sudionika u postupku ELKOLUX d.o.o. UMAG</item>
      <item>Davor Zec, OIB 86986418012 punomoćnik sudionika u postupku ELKOLUX d.o.o. UMAG</item>
    </derivirana_varijabla>
  </DomainObject.Predmet.OstaliListFormatedOIB>
  <DomainObject.Predmet.OstaliListFormatedWithAdress>
    <izvorni_sadrzaj>
      <item>Damir Radešić, Ulica Vladimira Nazora 73, 52460 Buje punomoćnik sudionika u postupku ELKOLUX d.o.o. UMAG</item>
      <item>Davor Zec, Epulo 7, 52460 Buje punomoćnik sudionika u postupku ELKOLUX d.o.o. UMAG</item>
    </izvorni_sadrzaj>
    <derivirana_varijabla naziv="DomainObject.Predmet.OstaliListFormatedWithAdress_1">
      <item>Damir Radešić, Ulica Vladimira Nazora 73, 52460 Buje punomoćnik sudionika u postupku ELKOLUX d.o.o. UMAG</item>
      <item>Davor Zec, Epulo 7, 52460 Buje punomoćnik sudionika u postupku ELKOLUX d.o.o. UMAG</item>
    </derivirana_varijabla>
  </DomainObject.Predmet.OstaliListFormatedWithAdress>
  <DomainObject.Predmet.OstaliListFormatedWithAdressOIB>
    <izvorni_sadrzaj>
      <item>Damir Radešić, OIB 77954825253, Ulica Vladimira Nazora 73, 52460 Buje punomoćnik sudionika u postupku ELKOLUX d.o.o. UMAG</item>
      <item>Davor Zec, OIB 86986418012, Epulo 7, 52460 Buje punomoćnik sudionika u postupku ELKOLUX d.o.o. UMAG</item>
    </izvorni_sadrzaj>
    <derivirana_varijabla naziv="DomainObject.Predmet.OstaliListFormatedWithAdressOIB_1">
      <item>Damir Radešić, OIB 77954825253, Ulica Vladimira Nazora 73, 52460 Buje punomoćnik sudionika u postupku ELKOLUX d.o.o. UMAG</item>
      <item>Davor Zec, OIB 86986418012, Epulo 7, 52460 Buje punomoćnik sudionika u postupku ELKOLUX d.o.o. UMAG</item>
    </derivirana_varijabla>
  </DomainObject.Predmet.OstaliListFormatedWithAdressOIB>
  <DomainObject.Predmet.OstaliListNazivFormated>
    <izvorni_sadrzaj>
      <item>Damir Radešić</item>
      <item>Davor Zec</item>
    </izvorni_sadrzaj>
    <derivirana_varijabla naziv="DomainObject.Predmet.OstaliListNazivFormated_1">
      <item>Damir Radešić</item>
      <item>Davor Zec</item>
    </derivirana_varijabla>
  </DomainObject.Predmet.OstaliListNazivFormated>
  <DomainObject.Predmet.OstaliListNazivFormatedOIB>
    <izvorni_sadrzaj>
      <item>Damir Radešić, OIB 77954825253</item>
      <item>Davor Zec, OIB 86986418012</item>
    </izvorni_sadrzaj>
    <derivirana_varijabla naziv="DomainObject.Predmet.OstaliListNazivFormatedOIB_1">
      <item>Damir Radešić, OIB 77954825253</item>
      <item>Davor Zec, OIB 86986418012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ELKOLUX d.o.o. UMAG</izvorni_sadrzaj>
    <derivirana_varijabla naziv="DomainObject.Predmet.ProtustrankaIDrugi_1">ELKOLUX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ELKOLUX d.o.o. UMAG, OIB 83633838768, Ulica J.Rakovca 10, 52470 Umag</izvorni_sadrzaj>
    <derivirana_varijabla naziv="DomainObject.Predmet.ProtustrankaIDrugiAdressOIB_1">ELKOLUX d.o.o. UMAG, OIB 83633838768, Ulica J.Rakovca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ELKOLUX d.o.o. UMAG</item>
      <item>Damir Radešić</item>
      <item>Davor Zec</item>
    </izvorni_sadrzaj>
    <derivirana_varijabla naziv="DomainObject.Predmet.SudioniciListNaziv_1">
      <item>FINANCIJSKA AGENCIJA, RC RIJEKA, PODRUŽNICA PULA, PULA</item>
      <item>ELKOLUX d.o.o. UMAG</item>
      <item>Damir Radešić</item>
      <item>Davor Zec</item>
    </derivirana_varijabla>
  </DomainObject.Predmet.SudioniciListNaziv>
  <DomainObject.Predmet.SudioniciListAdressOIB>
    <izvorni_sadrzaj>
      <item>FINANCIJSKA AGENCIJA, RC RIJEKA, PODRUŽNICA PULA, PULA, OIB 85821130368, Giardini 5,52100 Pula</item>
      <item>ELKOLUX d.o.o. UMAG, OIB 83633838768, Ulica J.Rakovca 10,52470 Umag</item>
      <item>Damir Radešić, OIB 77954825253, Ulica Vladimira Nazora 73,52460 Buje</item>
      <item>Davor Zec, OIB 86986418012, Epulo 7,52460 Buje</item>
    </izvorni_sadrzaj>
    <derivirana_varijabla naziv="DomainObject.Predmet.SudioniciListAdressOIB_1">
      <item>FINANCIJSKA AGENCIJA, RC RIJEKA, PODRUŽNICA PULA, PULA, OIB 85821130368, Giardini 5,52100 Pula</item>
      <item>ELKOLUX d.o.o. UMAG, OIB 83633838768, Ulica J.Rakovca 10,52470 Umag</item>
      <item>Damir Radešić, OIB 77954825253, Ulica Vladimira Nazora 73,52460 Buje</item>
      <item>Davor Zec, OIB 86986418012, Epulo 7,52460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83633838768</item>
      <item>, OIB 77954825253</item>
      <item>, OIB 86986418012</item>
    </izvorni_sadrzaj>
    <derivirana_varijabla naziv="DomainObject.Predmet.SudioniciListNazivOIB_1">
      <item>, OIB 85821130368</item>
      <item>, OIB 83633838768</item>
      <item>, OIB 77954825253</item>
      <item>, OIB 86986418012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E15E97-F171-4706-8CE7-B0EB7408A0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653</properties:Words>
  <properties:Characters>3396</properties:Characters>
  <properties:Lines>90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2016-04-28T07:10:00Z</dcterms:created>
  <dc:creator>Jasmina Matika</dc:creator>
  <cp:lastModifiedBy>Sanja Prodan</cp:lastModifiedBy>
  <cp:lastPrinted>2016-04-28T07:14:00Z</cp:lastPrinted>
  <dcterms:modified xmlns:xsi="http://www.w3.org/2001/XMLSchema-instance" xsi:type="dcterms:W3CDTF">2016-04-28T07:15:00Z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