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4336" w14:paraId="8dd4336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1438A1">
        <w:t>396</w:t>
      </w:r>
      <w:r>
        <w:t>/2018-</w:t>
      </w:r>
      <w:r w:rsidR="00AC5A9C">
        <w:t>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0F16DC">
        <w:t>PORTA FORTIS d.o.o., OIB: 46484814075, Split, Mažuranićevo šetalište 46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0F16DC">
        <w:t>Gordana Žitko iz Splita, Pujanke 30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26428"/>
    <w:rsid w:val="00087071"/>
    <w:rsid w:val="000933F1"/>
    <w:rsid w:val="000A1228"/>
    <w:rsid w:val="000A7750"/>
    <w:rsid w:val="000D14C8"/>
    <w:rsid w:val="000F16DC"/>
    <w:rsid w:val="0010074F"/>
    <w:rsid w:val="00103F47"/>
    <w:rsid w:val="00110BE4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407DC1"/>
    <w:rsid w:val="00435F9B"/>
    <w:rsid w:val="00440A7C"/>
    <w:rsid w:val="00442272"/>
    <w:rsid w:val="00454D6B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9B3F24"/>
    <w:rsid w:val="00A05026"/>
    <w:rsid w:val="00A065E7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A46B2"/>
    <w:rsid w:val="00BF07BB"/>
    <w:rsid w:val="00BF1B09"/>
    <w:rsid w:val="00C24B82"/>
    <w:rsid w:val="00C362EB"/>
    <w:rsid w:val="00C36EC0"/>
    <w:rsid w:val="00C41FF9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6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6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6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6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6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St-396/2018</izvorni_sadrzaj>
    <derivirana_varijabla naziv="DomainObject.Predmet.OznakaBroj_1">St-396/2018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PORTA FORTIS d.o.o. za izradu i montažu vrata</izvorni_sadrzaj>
    <derivirana_varijabla naziv="DomainObject.Predmet.ProtustrankaFormated_1">  PORTA FORTIS d.o.o. za izradu i montažu vrata</derivirana_varijabla>
  </DomainObject.Predmet.ProtustrankaFormated>
  <DomainObject.Predmet.ProtustrankaFormatedOIB>
    <izvorni_sadrzaj>  PORTA FORTIS d.o.o. za izradu i montažu vrata, OIB 46484814075</izvorni_sadrzaj>
    <derivirana_varijabla naziv="DomainObject.Predmet.ProtustrankaFormatedOIB_1">  PORTA FORTIS d.o.o. za izradu i montažu vrata, OIB 46484814075</derivirana_varijabla>
  </DomainObject.Predmet.ProtustrankaFormatedOIB>
  <DomainObject.Predmet.ProtustrankaFormatedWithAdress>
    <izvorni_sadrzaj> PORTA FORTIS d.o.o. za izradu i montažu vrata, Mažuranićevo šetalište 46, 21000 Split</izvorni_sadrzaj>
    <derivirana_varijabla naziv="DomainObject.Predmet.ProtustrankaFormatedWithAdress_1"> PORTA FORTIS d.o.o. za izradu i montažu vrata, Mažuranićevo šetalište 46, 21000 Split</derivirana_varijabla>
  </DomainObject.Predmet.ProtustrankaFormatedWithAdress>
  <DomainObject.Predmet.ProtustrankaFormatedWithAdressOIB>
    <izvorni_sadrzaj> PORTA FORTIS d.o.o. za izradu i montažu vrata, OIB 46484814075, Mažuranićevo šetalište 46, 21000 Split</izvorni_sadrzaj>
    <derivirana_varijabla naziv="DomainObject.Predmet.ProtustrankaFormatedWithAdressOIB_1"> PORTA FORTIS d.o.o. za izradu i montažu vrata, OIB 46484814075, Mažuranićevo šetalište 46, 21000 Split</derivirana_varijabla>
  </DomainObject.Predmet.ProtustrankaFormatedWithAdressOIB>
  <DomainObject.Predmet.ProtustrankaWithAdress>
    <izvorni_sadrzaj>PORTA FORTIS d.o.o. za izradu i montažu vrata Mažuranićevo šetalište 46, 21000 Split</izvorni_sadrzaj>
    <derivirana_varijabla naziv="DomainObject.Predmet.ProtustrankaWithAdress_1">PORTA FORTIS d.o.o. za izradu i montažu vrata Mažuranićevo šetalište 46, 21000 Split</derivirana_varijabla>
  </DomainObject.Predmet.ProtustrankaWithAdress>
  <DomainObject.Predmet.ProtustrankaWithAdressOIB>
    <izvorni_sadrzaj>PORTA FORTIS d.o.o. za izradu i montažu vrata, OIB 46484814075, Mažuranićevo šetalište 46, 21000 Split</izvorni_sadrzaj>
    <derivirana_varijabla naziv="DomainObject.Predmet.ProtustrankaWithAdressOIB_1">PORTA FORTIS d.o.o. za izradu i montažu vrata, OIB 46484814075, Mažuranićevo šetalište 46, 21000 Split</derivirana_varijabla>
  </DomainObject.Predmet.ProtustrankaWithAdressOIB>
  <DomainObject.Predmet.ProtustrankaNazivFormated>
    <izvorni_sadrzaj>PORTA FORTIS d.o.o. za izradu i montažu vrata</izvorni_sadrzaj>
    <derivirana_varijabla naziv="DomainObject.Predmet.ProtustrankaNazivFormated_1">PORTA FORTIS d.o.o. za izradu i montažu vrata</derivirana_varijabla>
  </DomainObject.Predmet.ProtustrankaNazivFormated>
  <DomainObject.Predmet.ProtustrankaNazivFormatedOIB>
    <izvorni_sadrzaj>PORTA FORTIS d.o.o. za izradu i montažu vrata, OIB 46484814075</izvorni_sadrzaj>
    <derivirana_varijabla naziv="DomainObject.Predmet.ProtustrankaNazivFormatedOIB_1">PORTA FORTIS d.o.o. za izradu i montažu vrata, OIB 46484814075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158824.03</izvorni_sadrzaj>
    <derivirana_varijabla naziv="DomainObject.Predmet.TrenutnaVrijednost_1">158824.03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PORTA FORTIS d.o.o. za izradu i montažu vrata</item>
    </izvorni_sadrzaj>
    <derivirana_varijabla naziv="DomainObject.Predmet.ProtuStrankaListFormated_1">
      <item>PORTA FORTIS d.o.o. za izradu i montažu vrata</item>
    </derivirana_varijabla>
  </DomainObject.Predmet.ProtuStrankaListFormated>
  <DomainObject.Predmet.ProtuStrankaListFormatedOIB>
    <izvorni_sadrzaj>
      <item>PORTA FORTIS d.o.o. za izradu i montažu vrata, OIB 46484814075</item>
    </izvorni_sadrzaj>
    <derivirana_varijabla naziv="DomainObject.Predmet.ProtuStrankaListFormatedOIB_1">
      <item>PORTA FORTIS d.o.o. za izradu i montažu vrata, OIB 46484814075</item>
    </derivirana_varijabla>
  </DomainObject.Predmet.ProtuStrankaListFormatedOIB>
  <DomainObject.Predmet.ProtuStrankaListFormatedWithAdress>
    <izvorni_sadrzaj>
      <item>PORTA FORTIS d.o.o. za izradu i montažu vrata, Mažuranićevo šetalište 46, 21000 Split</item>
    </izvorni_sadrzaj>
    <derivirana_varijabla naziv="DomainObject.Predmet.ProtuStrankaListFormatedWithAdress_1">
      <item>PORTA FORTIS d.o.o. za izradu i montažu vrata, Mažuranićevo šetalište 46, 21000 Split</item>
    </derivirana_varijabla>
  </DomainObject.Predmet.ProtuStrankaListFormatedWithAdress>
  <DomainObject.Predmet.ProtuStrankaListFormatedWithAdressOIB>
    <izvorni_sadrzaj>
      <item>PORTA FORTIS d.o.o. za izradu i montažu vrata, OIB 46484814075, Mažuranićevo šetalište 46, 21000 Split</item>
    </izvorni_sadrzaj>
    <derivirana_varijabla naziv="DomainObject.Predmet.ProtuStrankaListFormatedWithAdressOIB_1">
      <item>PORTA FORTIS d.o.o. za izradu i montažu vrata, OIB 46484814075, Mažuranićevo šetalište 46, 21000 Split</item>
    </derivirana_varijabla>
  </DomainObject.Predmet.ProtuStrankaListFormatedWithAdressOIB>
  <DomainObject.Predmet.ProtuStrankaListNazivFormated>
    <izvorni_sadrzaj>
      <item>PORTA FORTIS d.o.o. za izradu i montažu vrata</item>
    </izvorni_sadrzaj>
    <derivirana_varijabla naziv="DomainObject.Predmet.ProtuStrankaListNazivFormated_1">
      <item>PORTA FORTIS d.o.o. za izradu i montažu vrata</item>
    </derivirana_varijabla>
  </DomainObject.Predmet.ProtuStrankaListNazivFormated>
  <DomainObject.Predmet.ProtuStrankaListNazivFormatedOIB>
    <izvorni_sadrzaj>
      <item>PORTA FORTIS d.o.o. za izradu i montažu vrata, OIB 46484814075</item>
    </izvorni_sadrzaj>
    <derivirana_varijabla naziv="DomainObject.Predmet.ProtuStrankaListNazivFormatedOIB_1">
      <item>PORTA FORTIS d.o.o. za izradu i montažu vrata, OIB 46484814075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PORTA FORTIS d.o.o. za izradu i montažu vrata</izvorni_sadrzaj>
    <derivirana_varijabla naziv="DomainObject.Predmet.ProtustrankaIDrugi_1">PORTA FORTIS d.o.o. za izradu i montažu vrata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PORTA FORTIS d.o.o. za izradu i montažu vrata, OIB 46484814075, Mažuranićevo šetalište 46, 21000 Split</izvorni_sadrzaj>
    <derivirana_varijabla naziv="DomainObject.Predmet.ProtustrankaIDrugiAdressOIB_1">PORTA FORTIS d.o.o. za izradu i montažu vrata, OIB 46484814075, Mažuranićevo šetalište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PORTA FORTIS d.o.o. za izradu i montažu vrata</item>
      <item>FINANCIJSKA AGENCIJA, RC SPLIT</item>
    </izvorni_sadrzaj>
    <derivirana_varijabla naziv="DomainObject.Predmet.SudioniciListNaziv_1">
      <item>PORTA FORTIS d.o.o. za izradu i montažu vrata</item>
      <item>FINANCIJSKA AGENCIJA, RC SPLIT</item>
    </derivirana_varijabla>
  </DomainObject.Predmet.SudioniciListNaziv>
  <DomainObject.Predmet.SudioniciListAdressOIB>
    <izvorni_sadrzaj>
      <item>PORTA FORTIS d.o.o. za izradu i montažu vrata, OIB 46484814075, Mažuranićevo šetalište 46,21000 Split</item>
      <item>FINANCIJSKA AGENCIJA, RC SPLIT, OIB 85821130368, Mažuranićevo šetalište 24 b,21000 Split</item>
    </izvorni_sadrzaj>
    <derivirana_varijabla naziv="DomainObject.Predmet.SudioniciListAdressOIB_1">
      <item>PORTA FORTIS d.o.o. za izradu i montažu vrata, OIB 46484814075, Mažuranićevo šetalište 46,21000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46484814075</item>
      <item>, OIB 85821130368</item>
    </izvorni_sadrzaj>
    <derivirana_varijabla naziv="DomainObject.Predmet.SudioniciListNazivOIB_1">
      <item>, OIB 46484814075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667</properties:Characters>
  <properties:Lines>35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2018-10-24T10:09:00Z</dcterms:created>
  <dc:creator>Marija Elez</dc:creator>
  <cp:lastModifiedBy>Marija Elez</cp:lastModifiedBy>
  <cp:lastPrinted>2018-10-24T10:11:00Z</cp:lastPrinted>
  <dcterms:modified xmlns:xsi="http://www.w3.org/2001/XMLSchema-instance" xsi:type="dcterms:W3CDTF">2018-10-24T10:11:00Z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396.docx)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