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eada" w14:paraId="57ceada" w:rsidRDefault="007B690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220141">
        <w:rPr>
          <w:sz w:val="24"/>
        </w:rPr>
        <w:t>379/2017-9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220141">
        <w:rPr>
          <w:sz w:val="24"/>
          <w:szCs w:val="24"/>
        </w:rPr>
        <w:t>KEEZ</w:t>
      </w:r>
      <w:r w:rsidR="00FF3881">
        <w:rPr>
          <w:sz w:val="24"/>
          <w:szCs w:val="24"/>
        </w:rPr>
        <w:t xml:space="preserve"> j.d.o.o. za trgovinu i usluge, OIB:</w:t>
      </w:r>
      <w:r w:rsidR="00220141">
        <w:rPr>
          <w:sz w:val="24"/>
          <w:szCs w:val="24"/>
        </w:rPr>
        <w:t>26706568473, Slav.Brod, Đure Pilara 20</w:t>
      </w:r>
      <w:r w:rsidR="001576DB">
        <w:rPr>
          <w:sz w:val="24"/>
          <w:szCs w:val="24"/>
        </w:rPr>
        <w:t>.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576DB">
        <w:rPr>
          <w:b/>
          <w:sz w:val="24"/>
        </w:rPr>
        <w:t xml:space="preserve">06.lipnja 2017. u </w:t>
      </w:r>
      <w:r w:rsidR="00FF3881">
        <w:rPr>
          <w:b/>
          <w:sz w:val="24"/>
        </w:rPr>
        <w:t>12,00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220141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220141">
        <w:rPr>
          <w:sz w:val="24"/>
        </w:rPr>
        <w:t>zastupnik po zakonu Vanja Videkanić, OIB 41129267207, Slav.Brod, Petra Krešimira IV br. 5,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220141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220141">
        <w:rPr>
          <w:sz w:val="24"/>
        </w:rPr>
        <w:t xml:space="preserve">Vanji Videkaniću iz Slav.Broda, </w:t>
      </w:r>
      <w:r w:rsidR="00FF3881">
        <w:rPr>
          <w:sz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0F48B5">
        <w:rPr>
          <w:sz w:val="24"/>
        </w:rPr>
        <w:t>15</w:t>
      </w:r>
      <w:r w:rsidR="001576DB">
        <w:rPr>
          <w:sz w:val="24"/>
        </w:rPr>
        <w:t>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4F75A3" w:rsidP="00FF3881" w:rsidR="004F75A3" w:rsidRPr="00FF3881">
      <w:pPr>
        <w:jc w:val="right"/>
        <w:rPr>
          <w:sz w:val="22"/>
          <w:szCs w:val="22"/>
        </w:rPr>
      </w:pPr>
      <w:r w:rsidRPr="00FF3881">
        <w:rPr>
          <w:sz w:val="22"/>
          <w:szCs w:val="22"/>
        </w:rPr>
        <w:t>Za točnost otpravka-ovlašteni službenik</w:t>
      </w:r>
    </w:p>
    <w:p w:rsidRDefault="001576DB" w:rsidP="00FF3881" w:rsidR="004F75A3" w:rsidRPr="00FF3881">
      <w:pPr>
        <w:jc w:val="right"/>
        <w:rPr>
          <w:sz w:val="22"/>
          <w:szCs w:val="22"/>
        </w:rPr>
      </w:pPr>
      <w:r w:rsidRPr="00FF3881">
        <w:rPr>
          <w:sz w:val="22"/>
          <w:szCs w:val="22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0F48B5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0141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B6905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A6A55"/>
    <w:rsid w:val="00AC176D"/>
    <w:rsid w:val="00AC383D"/>
    <w:rsid w:val="00AD4383"/>
    <w:rsid w:val="00AD701B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65C76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147</properties:Words>
  <properties:Characters>878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2017-05-15T07:37:00Z</dcterms:created>
  <dc:creator>Trgovacki sud</dc:creator>
  <cp:lastModifiedBy>wsadmin</cp:lastModifiedBy>
  <cp:lastPrinted>2017-05-15T07:36:00Z</cp:lastPrinted>
  <dcterms:modified xmlns:xsi="http://www.w3.org/2001/XMLSchema-instance" xsi:type="dcterms:W3CDTF">2017-05-15T07:43:00Z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