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9e8e" w14:paraId="1b89e8e" w:rsidRDefault="00AE0C8F" w:rsidP="00830E89" w:rsidR="00AE0C8F" w:rsidRPr="00AE0C8F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AE0C8F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C8F" w:rsidP="00830E89" w:rsidR="00AE0C8F" w:rsidRPr="00AE0C8F">
      <w:pPr>
        <w:rPr>
          <w:sz w:val="24"/>
          <w:szCs w:val="24"/>
        </w:rPr>
      </w:pPr>
      <w:r w:rsidRPr="00AE0C8F">
        <w:rPr>
          <w:rFonts w:eastAsia="MS Mincho"/>
          <w:sz w:val="24"/>
          <w:szCs w:val="24"/>
        </w:rPr>
        <w:t xml:space="preserve">  REPUBLIKA HRVATSKA</w:t>
      </w:r>
    </w:p>
    <w:p w:rsidRDefault="00AE0C8F" w:rsidP="00830E89" w:rsidR="00AE0C8F" w:rsidRPr="00AE0C8F">
      <w:pPr>
        <w:rPr>
          <w:sz w:val="24"/>
          <w:szCs w:val="24"/>
        </w:rPr>
      </w:pPr>
      <w:r w:rsidRPr="00AE0C8F">
        <w:rPr>
          <w:rFonts w:eastAsia="MS Mincho"/>
          <w:sz w:val="24"/>
          <w:szCs w:val="24"/>
        </w:rPr>
        <w:t>TRGOVAČKI SUD U RIJECI</w:t>
      </w:r>
    </w:p>
    <w:p w:rsidRDefault="00AE0C8F" w:rsidP="00830E89" w:rsidR="00AE0C8F" w:rsidRPr="00AE0C8F">
      <w:pPr>
        <w:rPr>
          <w:rFonts w:eastAsia="MS Mincho"/>
          <w:sz w:val="24"/>
          <w:szCs w:val="24"/>
        </w:rPr>
      </w:pPr>
      <w:r w:rsidRPr="00AE0C8F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AE0C8F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0E4606">
        <w:rPr>
          <w:sz w:val="24"/>
          <w:szCs w:val="24"/>
        </w:rPr>
        <w:t xml:space="preserve">CATERING AS d.o.o. RIJEKA, DRENOVSKI PUT 168, </w:t>
      </w:r>
      <w:r w:rsidR="000E4606" w:rsidRPr="002B06A4">
        <w:rPr>
          <w:sz w:val="24"/>
          <w:szCs w:val="24"/>
        </w:rPr>
        <w:t>OIB:</w:t>
      </w:r>
      <w:r w:rsidR="000E4606">
        <w:rPr>
          <w:sz w:val="24"/>
          <w:szCs w:val="24"/>
        </w:rPr>
        <w:t xml:space="preserve"> 60566228966,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C73CED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C73CED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EF56CB" w:rsidP="008637C3" w:rsidR="00EF56C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0E4606">
        <w:rPr>
          <w:sz w:val="24"/>
          <w:szCs w:val="24"/>
        </w:rPr>
        <w:t xml:space="preserve">CATERING AS d.o.o. RIJEKA, DRENOVSKI PUT 168, </w:t>
      </w:r>
      <w:r w:rsidR="000E4606" w:rsidRPr="002B06A4">
        <w:rPr>
          <w:sz w:val="24"/>
          <w:szCs w:val="24"/>
        </w:rPr>
        <w:t>OIB:</w:t>
      </w:r>
      <w:r w:rsidR="000E4606">
        <w:rPr>
          <w:sz w:val="24"/>
          <w:szCs w:val="24"/>
        </w:rPr>
        <w:t xml:space="preserve"> 60566228966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</w:t>
      </w:r>
      <w:r w:rsidR="00C73CED">
        <w:rPr>
          <w:sz w:val="24"/>
          <w:szCs w:val="24"/>
        </w:rPr>
        <w:t>ajni postupak otvoren je dana 6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C73CED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2016. godine u 1</w:t>
      </w:r>
      <w:r w:rsidR="00C73CED">
        <w:rPr>
          <w:sz w:val="24"/>
          <w:szCs w:val="24"/>
        </w:rPr>
        <w:t>4</w:t>
      </w:r>
      <w:r>
        <w:rPr>
          <w:sz w:val="24"/>
          <w:szCs w:val="24"/>
        </w:rPr>
        <w:t xml:space="preserve"> sati i </w:t>
      </w:r>
      <w:r w:rsidR="00C73CED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C73CED">
        <w:rPr>
          <w:sz w:val="24"/>
          <w:szCs w:val="24"/>
        </w:rPr>
        <w:t>Krešimir Fučkar iz Sladojevaca</w:t>
      </w:r>
      <w:r w:rsidR="009E00BD">
        <w:rPr>
          <w:sz w:val="24"/>
          <w:szCs w:val="24"/>
        </w:rPr>
        <w:t>,</w:t>
      </w:r>
      <w:r w:rsidR="00C73CED">
        <w:rPr>
          <w:sz w:val="24"/>
          <w:szCs w:val="24"/>
        </w:rPr>
        <w:t xml:space="preserve"> Braće Radića 63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C73CED">
        <w:rPr>
          <w:sz w:val="24"/>
          <w:szCs w:val="24"/>
        </w:rPr>
        <w:t>01195634741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0E4606">
        <w:rPr>
          <w:sz w:val="24"/>
          <w:szCs w:val="24"/>
        </w:rPr>
        <w:t xml:space="preserve">CATERING AS d.o.o. RIJEKA, DRENOVSKI PUT 168, </w:t>
      </w:r>
      <w:r w:rsidR="000E4606" w:rsidRPr="002B06A4">
        <w:rPr>
          <w:sz w:val="24"/>
          <w:szCs w:val="24"/>
        </w:rPr>
        <w:t>OIB:</w:t>
      </w:r>
      <w:r w:rsidR="000E4606">
        <w:rPr>
          <w:sz w:val="24"/>
          <w:szCs w:val="24"/>
        </w:rPr>
        <w:t xml:space="preserve"> 60566228966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0E4606">
        <w:rPr>
          <w:sz w:val="24"/>
          <w:szCs w:val="24"/>
        </w:rPr>
        <w:t>7</w:t>
      </w:r>
      <w:r w:rsidR="00862BFD">
        <w:rPr>
          <w:sz w:val="24"/>
          <w:szCs w:val="24"/>
        </w:rPr>
        <w:t>.0</w:t>
      </w:r>
      <w:r w:rsidR="000E4606">
        <w:rPr>
          <w:sz w:val="24"/>
          <w:szCs w:val="24"/>
        </w:rPr>
        <w:t>6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0E4606">
        <w:rPr>
          <w:sz w:val="24"/>
          <w:szCs w:val="24"/>
        </w:rPr>
        <w:t xml:space="preserve">CATERING AS d.o.o. RIJEKA, DRENOVSKI PUT 168, </w:t>
      </w:r>
      <w:r w:rsidR="000E4606" w:rsidRPr="002B06A4">
        <w:rPr>
          <w:sz w:val="24"/>
          <w:szCs w:val="24"/>
        </w:rPr>
        <w:t>OIB:</w:t>
      </w:r>
      <w:r w:rsidR="000E4606">
        <w:rPr>
          <w:sz w:val="24"/>
          <w:szCs w:val="24"/>
        </w:rPr>
        <w:t xml:space="preserve"> 60566228966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stranici e-Oglasne ploče suda dana 1.09.2016.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C73CED">
        <w:rPr>
          <w:sz w:val="24"/>
          <w:szCs w:val="24"/>
        </w:rPr>
        <w:t>6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C73CED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C8F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237C8">
      <w:rPr>
        <w:sz w:val="24"/>
        <w:szCs w:val="24"/>
      </w:rPr>
      <w:t>1</w:t>
    </w:r>
    <w:r w:rsidR="000E4606">
      <w:rPr>
        <w:sz w:val="24"/>
        <w:szCs w:val="24"/>
      </w:rPr>
      <w:t>1</w:t>
    </w:r>
    <w:r w:rsidR="00A237C8">
      <w:rPr>
        <w:sz w:val="24"/>
        <w:szCs w:val="24"/>
      </w:rPr>
      <w:t>52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237C8"/>
    <w:rsid w:val="00A273BA"/>
    <w:rsid w:val="00A85111"/>
    <w:rsid w:val="00A872B4"/>
    <w:rsid w:val="00AA120F"/>
    <w:rsid w:val="00AB75B5"/>
    <w:rsid w:val="00AE0C8F"/>
    <w:rsid w:val="00B23893"/>
    <w:rsid w:val="00B26026"/>
    <w:rsid w:val="00B32559"/>
    <w:rsid w:val="00BA00AD"/>
    <w:rsid w:val="00BB79EE"/>
    <w:rsid w:val="00C64BA3"/>
    <w:rsid w:val="00C7229D"/>
    <w:rsid w:val="00C73CE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C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C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C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C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C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C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C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C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St-1152/2016</izvorni_sadrzaj>
    <derivirana_varijabla naziv="DomainObject.Predmet.OznakaBroj_1">St-1152/2016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CATERING AS društvo s ograničenom odgovornošću za ugostiteljstvo, trgovinu, usluge i putnička agencija</izvorni_sadrzaj>
    <derivirana_varijabla naziv="DomainObject.Predmet.ProtustrankaFormated_1">  CATERING AS društvo s ograničenom odgovornošću za ugostiteljstvo, trgovinu, usluge i putnička agencija</derivirana_varijabla>
  </DomainObject.Predmet.ProtustrankaFormated>
  <DomainObject.Predmet.ProtustrankaFormatedOIB>
    <izvorni_sadrzaj>  CATERING AS društvo s ograničenom odgovornošću za ugostiteljstvo, trgovinu, usluge i putnička agencija, OIB 60566228966</izvorni_sadrzaj>
    <derivirana_varijabla naziv="DomainObject.Predmet.ProtustrankaFormatedOIB_1">  CATERING AS društvo s ograničenom odgovornošću za ugostiteljstvo, trgovinu, usluge i putnička agencija, OIB 60566228966</derivirana_varijabla>
  </DomainObject.Predmet.ProtustrankaFormatedOIB>
  <DomainObject.Predmet.ProtustrankaFormatedWithAdress>
    <izvorni_sadrzaj> CATERING AS društvo s ograničenom odgovornošću za ugostiteljstvo, trgovinu, usluge i putnička agencija, Drenovski Put 168, 51000 Rijeka</izvorni_sadrzaj>
    <derivirana_varijabla naziv="DomainObject.Predmet.ProtustrankaFormatedWithAdress_1"> CATERING AS društvo s ograničenom odgovornošću za ugostiteljstvo, trgovinu, usluge i putnička agencija, Drenovski Put 168, 51000 Rijeka</derivirana_varijabla>
  </DomainObject.Predmet.ProtustrankaFormatedWithAdress>
  <DomainObject.Predmet.ProtustrankaFormatedWithAdressOIB>
    <izvorni_sadrzaj> CATERING AS društvo s ograničenom odgovornošću za ugostiteljstvo, trgovinu, usluge i putnička agencija, OIB 60566228966, Drenovski Put 168, 51000 Rijeka</izvorni_sadrzaj>
    <derivirana_varijabla naziv="DomainObject.Predmet.ProtustrankaFormatedWithAdressOIB_1"> CATERING AS društvo s ograničenom odgovornošću za ugostiteljstvo, trgovinu, usluge i putnička agencija, OIB 60566228966, Drenovski Put 168, 51000 Rijeka</derivirana_varijabla>
  </DomainObject.Predmet.ProtustrankaFormatedWithAdressOIB>
  <DomainObject.Predmet.ProtustrankaWithAdress>
    <izvorni_sadrzaj>CATERING AS društvo s ograničenom odgovornošću za ugostiteljstvo, trgovinu, usluge i putnička agencija Drenovski Put 168, 51000 Rijeka</izvorni_sadrzaj>
    <derivirana_varijabla naziv="DomainObject.Predmet.ProtustrankaWithAdress_1">CATERING AS društvo s ograničenom odgovornošću za ugostiteljstvo, trgovinu, usluge i putnička agencija Drenovski Put 168, 51000 Rijeka</derivirana_varijabla>
  </DomainObject.Predmet.ProtustrankaWithAdress>
  <DomainObject.Predmet.ProtustrankaWithAdressOIB>
    <izvorni_sadrzaj>CATERING AS društvo s ograničenom odgovornošću za ugostiteljstvo, trgovinu, usluge i putnička agencija, OIB 60566228966, Drenovski Put 168, 51000 Rijeka</izvorni_sadrzaj>
    <derivirana_varijabla naziv="DomainObject.Predmet.ProtustrankaWithAdressOIB_1">CATERING AS društvo s ograničenom odgovornošću za ugostiteljstvo, trgovinu, usluge i putnička agencija, OIB 60566228966, Drenovski Put 168, 51000 Rijeka</derivirana_varijabla>
  </DomainObject.Predmet.ProtustrankaWithAdressOIB>
  <DomainObject.Predmet.ProtustrankaNazivFormated>
    <izvorni_sadrzaj>CATERING AS društvo s ograničenom odgovornošću za ugostiteljstvo, trgovinu, usluge i putnička agencija</izvorni_sadrzaj>
    <derivirana_varijabla naziv="DomainObject.Predmet.ProtustrankaNazivFormated_1">CATERING AS društvo s ograničenom odgovornošću za ugostiteljstvo, trgovinu, usluge i putnička agencija</derivirana_varijabla>
  </DomainObject.Predmet.ProtustrankaNazivFormated>
  <DomainObject.Predmet.ProtustrankaNazivFormatedOIB>
    <izvorni_sadrzaj>CATERING AS društvo s ograničenom odgovornošću za ugostiteljstvo, trgovinu, usluge i putnička agencija, OIB 60566228966</izvorni_sadrzaj>
    <derivirana_varijabla naziv="DomainObject.Predmet.ProtustrankaNazivFormatedOIB_1">CATERING AS društvo s ograničenom odgovornošću za ugostiteljstvo, trgovinu, usluge i putnička agencija, OIB 60566228966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CATERING AS društvo s ograničenom odgovornošću za ugostiteljstvo, trgovinu, usluge i putnička agencija</item>
    </izvorni_sadrzaj>
    <derivirana_varijabla naziv="DomainObject.Predmet.ProtuStrankaListFormated_1">
      <item>CATERING AS društvo s ograničenom odgovornošću za ugostiteljstvo, trgovinu, usluge i putnička agencija</item>
    </derivirana_varijabla>
  </DomainObject.Predmet.ProtuStrankaListFormated>
  <DomainObject.Predmet.ProtuStrankaListFormatedOIB>
    <izvorni_sadrzaj>
      <item>CATERING AS društvo s ograničenom odgovornošću za ugostiteljstvo, trgovinu, usluge i putnička agencija, OIB 60566228966</item>
    </izvorni_sadrzaj>
    <derivirana_varijabla naziv="DomainObject.Predmet.ProtuStrankaListFormatedOIB_1">
      <item>CATERING AS društvo s ograničenom odgovornošću za ugostiteljstvo, trgovinu, usluge i putnička agencija, OIB 60566228966</item>
    </derivirana_varijabla>
  </DomainObject.Predmet.ProtuStrankaListFormatedOIB>
  <DomainObject.Predmet.ProtuStrankaListFormatedWithAdress>
    <izvorni_sadrzaj>
      <item>CATERING AS društvo s ograničenom odgovornošću za ugostiteljstvo, trgovinu, usluge i putnička agencija, Drenovski Put 168, 51000 Rijeka</item>
    </izvorni_sadrzaj>
    <derivirana_varijabla naziv="DomainObject.Predmet.ProtuStrankaListFormatedWithAdress_1">
      <item>CATERING AS društvo s ograničenom odgovornošću za ugostiteljstvo, trgovinu, usluge i putnička agencija, Drenovski Put 168, 51000 Rijeka</item>
    </derivirana_varijabla>
  </DomainObject.Predmet.ProtuStrankaListFormatedWithAdress>
  <DomainObject.Predmet.ProtuStrankaListFormatedWithAdressOIB>
    <izvorni_sadrzaj>
      <item>CATERING AS društvo s ograničenom odgovornošću za ugostiteljstvo, trgovinu, usluge i putnička agencija, OIB 60566228966, Drenovski Put 168, 51000 Rijeka</item>
    </izvorni_sadrzaj>
    <derivirana_varijabla naziv="DomainObject.Predmet.ProtuStrankaListFormatedWithAdressOIB_1">
      <item>CATERING AS društvo s ograničenom odgovornošću za ugostiteljstvo, trgovinu, usluge i putnička agencija, OIB 60566228966, Drenovski Put 168, 51000 Rijeka</item>
    </derivirana_varijabla>
  </DomainObject.Predmet.ProtuStrankaListFormatedWithAdressOIB>
  <DomainObject.Predmet.ProtuStrankaListNazivFormated>
    <izvorni_sadrzaj>
      <item>CATERING AS društvo s ograničenom odgovornošću za ugostiteljstvo, trgovinu, usluge i putnička agencija</item>
    </izvorni_sadrzaj>
    <derivirana_varijabla naziv="DomainObject.Predmet.ProtuStrankaListNazivFormated_1">
      <item>CATERING AS društvo s ograničenom odgovornošću za ugostiteljstvo, trgovinu, usluge i putnička agencija</item>
    </derivirana_varijabla>
  </DomainObject.Predmet.ProtuStrankaListNazivFormated>
  <DomainObject.Predmet.ProtuStrankaListNazivFormatedOIB>
    <izvorni_sadrzaj>
      <item>CATERING AS društvo s ograničenom odgovornošću za ugostiteljstvo, trgovinu, usluge i putnička agencija, OIB 60566228966</item>
    </izvorni_sadrzaj>
    <derivirana_varijabla naziv="DomainObject.Predmet.ProtuStrankaListNazivFormatedOIB_1">
      <item>CATERING AS društvo s ograničenom odgovornošću za ugostiteljstvo, trgovinu, usluge i putnička agencija, OIB 60566228966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CATERING AS društvo s ograničenom odgovornošću za ugostiteljstvo, trgovinu, usluge i putnička agencija</izvorni_sadrzaj>
    <derivirana_varijabla naziv="DomainObject.Predmet.ProtustrankaIDrugi_1">CATERING AS društvo s ograničenom odgovornošću za ugostiteljstvo, trgovinu, usluge i putnička agencija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CATERING AS društvo s ograničenom odgovornošću za ugostiteljstvo, trgovinu, usluge i putnička agencija, OIB 60566228966, Drenovski Put 168, 51000 Rijeka</izvorni_sadrzaj>
    <derivirana_varijabla naziv="DomainObject.Predmet.ProtustrankaIDrugiAdressOIB_1">CATERING AS društvo s ograničenom odgovornošću za ugostiteljstvo, trgovinu, usluge i putnička agencija, OIB 60566228966, Drenovski Put 168,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CATERING AS društvo s ograničenom odgovornošću za ugostiteljstvo, trgovinu, usluge i putnička agencija</item>
    </izvorni_sadrzaj>
    <derivirana_varijabla naziv="DomainObject.Predmet.SudioniciListNaziv_1">
      <item>FINA Rijeka</item>
      <item>CATERING AS društvo s ograničenom odgovornošću za ugostiteljstvo, trgovinu, usluge i putnička agencija</item>
    </derivirana_varijabla>
  </DomainObject.Predmet.SudioniciListNaziv>
  <DomainObject.Predmet.SudioniciListAdressOIB>
    <izvorni_sadrzaj>
      <item>FINA Rijeka, OIB 85821130368, Frana Kurelca 8,51000 Rijeka</item>
      <item>CATERING AS društvo s ograničenom odgovornošću za ugostiteljstvo, trgovinu, usluge i putnička agencija, OIB 60566228966, Drenovski Put 168,51000 Rijeka</item>
    </izvorni_sadrzaj>
    <derivirana_varijabla naziv="DomainObject.Predmet.SudioniciListAdressOIB_1">
      <item>FINA Rijeka, OIB 85821130368, Frana Kurelca 8,51000 Rijeka</item>
      <item>CATERING AS društvo s ograničenom odgovornošću za ugostiteljstvo, trgovinu, usluge i putnička agencija, OIB 60566228966, Drenovski Put 168,51000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60566228966</item>
    </izvorni_sadrzaj>
    <derivirana_varijabla naziv="DomainObject.Predmet.SudioniciListNazivOIB_1">
      <item>, OIB 85821130368</item>
      <item>, OIB 60566228966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2424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2016-10-10T11:27:00Z</dcterms:created>
  <dc:creator>Željka Matovina</dc:creator>
  <cp:lastModifiedBy>Ankica Rabar</cp:lastModifiedBy>
  <cp:lastPrinted>2016-10-10T11:25:00Z</cp:lastPrinted>
  <dcterms:modified xmlns:xsi="http://www.w3.org/2001/XMLSchema-instance" xsi:type="dcterms:W3CDTF">2016-12-06T12:35:00Z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