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f111" w14:paraId="a76f111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665BE0">
        <w:rPr>
          <w:b/>
          <w:sz w:val="22"/>
          <w:szCs w:val="22"/>
        </w:rPr>
        <w:t>560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 xml:space="preserve"> PADRE j.</w:t>
      </w:r>
      <w:r w:rsidR="0037729F">
        <w:rPr>
          <w:sz w:val="22"/>
          <w:szCs w:val="22"/>
        </w:rPr>
        <w:t>d.o.o.</w:t>
      </w:r>
      <w:r w:rsidR="00F31C08">
        <w:rPr>
          <w:sz w:val="22"/>
          <w:szCs w:val="22"/>
        </w:rPr>
        <w:t xml:space="preserve">  za</w:t>
      </w:r>
      <w:r w:rsidR="00665BE0">
        <w:rPr>
          <w:sz w:val="22"/>
          <w:szCs w:val="22"/>
        </w:rPr>
        <w:t xml:space="preserve"> ugostiteljstvo, trgovinu, turizam i usluge</w:t>
      </w:r>
      <w:r w:rsidR="0037729F">
        <w:rPr>
          <w:sz w:val="22"/>
          <w:szCs w:val="22"/>
        </w:rPr>
        <w:t>,</w:t>
      </w:r>
      <w:r w:rsidR="00010F35">
        <w:rPr>
          <w:sz w:val="22"/>
          <w:szCs w:val="22"/>
        </w:rPr>
        <w:t xml:space="preserve">  </w:t>
      </w:r>
      <w:r w:rsidR="00665BE0">
        <w:rPr>
          <w:sz w:val="22"/>
          <w:szCs w:val="22"/>
        </w:rPr>
        <w:t xml:space="preserve"> Vela Luka , Ulica 54 1,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F31C08">
        <w:rPr>
          <w:sz w:val="22"/>
          <w:szCs w:val="22"/>
        </w:rPr>
        <w:t>06</w:t>
      </w:r>
      <w:r w:rsidR="00665BE0">
        <w:rPr>
          <w:sz w:val="22"/>
          <w:szCs w:val="22"/>
        </w:rPr>
        <w:t>0310395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665BE0">
        <w:rPr>
          <w:sz w:val="22"/>
          <w:szCs w:val="22"/>
        </w:rPr>
        <w:t>98008675426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</w:t>
      </w:r>
      <w:r w:rsidR="008B461C">
        <w:rPr>
          <w:sz w:val="22"/>
          <w:szCs w:val="22"/>
        </w:rPr>
        <w:t xml:space="preserve"> </w:t>
      </w:r>
      <w:r w:rsidR="008B461C" w:rsidRPr="008B461C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PADRE j.d.o.o.  za ugostiteljstvo, trgovinu, turizam i usluge,   Vela Luka , Ulica 54 1, MBS:060310395, OIB: 98008675426</w:t>
      </w:r>
      <w:r w:rsidR="0032687A" w:rsidRPr="0032687A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65BE0">
        <w:rPr>
          <w:sz w:val="22"/>
          <w:szCs w:val="22"/>
        </w:rPr>
        <w:t xml:space="preserve"> </w:t>
      </w:r>
      <w:r w:rsidR="00665BE0" w:rsidRPr="00665BE0">
        <w:rPr>
          <w:sz w:val="22"/>
          <w:szCs w:val="22"/>
        </w:rPr>
        <w:t xml:space="preserve"> </w:t>
      </w:r>
      <w:r w:rsidR="00665BE0">
        <w:rPr>
          <w:sz w:val="22"/>
          <w:szCs w:val="22"/>
        </w:rPr>
        <w:t>PADRE j.d.o.o.  za ugostiteljstvo, trgovinu, turizam i usluge,   Vela Luka , Ulica 54 1, MBS:060310395, OIB: 98008675426</w:t>
      </w:r>
      <w:r w:rsidR="00010F35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od12.829,71 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3205EF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05EF"/>
    <w:rsid w:val="00321B8A"/>
    <w:rsid w:val="0032687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320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5E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5E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5E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5E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320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5E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5E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5E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5E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PADRE j.d.o.o. za ugostiteljstvo, trgovinu, turizam i usluge</izvorni_sadrzaj>
    <derivirana_varijabla naziv="DomainObject.Predmet.ProtustrankaFormated_1">  PADRE j.d.o.o. za ugostiteljstvo, trgovinu, turizam i usluge</derivirana_varijabla>
  </DomainObject.Predmet.ProtustrankaFormated>
  <DomainObject.Predmet.ProtustrankaFormatedOIB>
    <izvorni_sadrzaj>  PADRE j.d.o.o. za ugostiteljstvo, trgovinu, turizam i usluge, OIB 98008675426</izvorni_sadrzaj>
    <derivirana_varijabla naziv="DomainObject.Predmet.ProtustrankaFormatedOIB_1">  PADRE j.d.o.o. za ugostiteljstvo, trgovinu, turizam i usluge, OIB 98008675426</derivirana_varijabla>
  </DomainObject.Predmet.ProtustrankaFormatedOIB>
  <DomainObject.Predmet.ProtustrankaFormatedWithAdress>
    <izvorni_sadrzaj> PADRE j.d.o.o. za ugostiteljstvo, trgovinu, turizam i usluge, Ulica 54 1, 20270 Vela Luka</izvorni_sadrzaj>
    <derivirana_varijabla naziv="DomainObject.Predmet.ProtustrankaFormatedWithAdress_1"> PADRE j.d.o.o. za ugostiteljstvo, trgovinu, turizam i usluge, Ulica 54 1, 20270 Vela Luka</derivirana_varijabla>
  </DomainObject.Predmet.ProtustrankaFormatedWithAdress>
  <DomainObject.Predmet.ProtustrankaFormatedWithAdressOIB>
    <izvorni_sadrzaj> PADRE j.d.o.o. za ugostiteljstvo, trgovinu, turizam i usluge, OIB 98008675426, Ulica 54 1, 20270 Vela Luka</izvorni_sadrzaj>
    <derivirana_varijabla naziv="DomainObject.Predmet.ProtustrankaFormatedWithAdressOIB_1"> PADRE j.d.o.o. za ugostiteljstvo, trgovinu, turizam i usluge, OIB 98008675426, Ulica 54 1, 20270 Vela Luka</derivirana_varijabla>
  </DomainObject.Predmet.ProtustrankaFormatedWithAdressOIB>
  <DomainObject.Predmet.ProtustrankaWithAdress>
    <izvorni_sadrzaj>PADRE j.d.o.o. za ugostiteljstvo, trgovinu, turizam i usluge Ulica 54 1, 20270 Vela Luka</izvorni_sadrzaj>
    <derivirana_varijabla naziv="DomainObject.Predmet.ProtustrankaWithAdress_1">PADRE j.d.o.o. za ugostiteljstvo, trgovinu, turizam i usluge Ulica 54 1, 20270 Vela Luka</derivirana_varijabla>
  </DomainObject.Predmet.ProtustrankaWithAdress>
  <DomainObject.Predmet.ProtustrankaWithAdressOIB>
    <izvorni_sadrzaj>PADRE j.d.o.o. za ugostiteljstvo, trgovinu, turizam i usluge, OIB 98008675426, Ulica 54 1, 20270 Vela Luka</izvorni_sadrzaj>
    <derivirana_varijabla naziv="DomainObject.Predmet.ProtustrankaWithAdressOIB_1">PADRE j.d.o.o. za ugostiteljstvo, trgovinu, turizam i usluge, OIB 98008675426, Ulica 54 1, 20270 Vela Luka</derivirana_varijabla>
  </DomainObject.Predmet.ProtustrankaWithAdressOIB>
  <DomainObject.Predmet.ProtustrankaNazivFormated>
    <izvorni_sadrzaj>PADRE j.d.o.o. za ugostiteljstvo, trgovinu, turizam i usluge</izvorni_sadrzaj>
    <derivirana_varijabla naziv="DomainObject.Predmet.ProtustrankaNazivFormated_1">PADRE j.d.o.o. za ugostiteljstvo, trgovinu, turizam i usluge</derivirana_varijabla>
  </DomainObject.Predmet.ProtustrankaNazivFormated>
  <DomainObject.Predmet.ProtustrankaNazivFormatedOIB>
    <izvorni_sadrzaj>PADRE j.d.o.o. za ugostiteljstvo, trgovinu, turizam i usluge, OIB 98008675426</izvorni_sadrzaj>
    <derivirana_varijabla naziv="DomainObject.Predmet.ProtustrankaNazivFormatedOIB_1">PADRE j.d.o.o. za ugostiteljstvo, trgovinu, turizam i usluge, OIB 98008675426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12829.71</izvorni_sadrzaj>
    <derivirana_varijabla naziv="DomainObject.Predmet.TrenutnaVrijednost_1">12829.71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PADRE j.d.o.o. za ugostiteljstvo, trgovinu, turizam i usluge</item>
    </izvorni_sadrzaj>
    <derivirana_varijabla naziv="DomainObject.Predmet.ProtuStrankaListFormated_1">
      <item>PADRE j.d.o.o. za ugostiteljstvo, trgovinu, turizam i usluge</item>
    </derivirana_varijabla>
  </DomainObject.Predmet.ProtuStrankaListFormated>
  <DomainObject.Predmet.ProtuStrankaListFormatedOIB>
    <izvorni_sadrzaj>
      <item>PADRE j.d.o.o. za ugostiteljstvo, trgovinu, turizam i usluge, OIB 98008675426</item>
    </izvorni_sadrzaj>
    <derivirana_varijabla naziv="DomainObject.Predmet.ProtuStrankaListFormatedOIB_1">
      <item>PADRE j.d.o.o. za ugostiteljstvo, trgovinu, turizam i usluge, OIB 98008675426</item>
    </derivirana_varijabla>
  </DomainObject.Predmet.ProtuStrankaListFormatedOIB>
  <DomainObject.Predmet.ProtuStrankaListFormatedWithAdress>
    <izvorni_sadrzaj>
      <item>PADRE j.d.o.o. za ugostiteljstvo, trgovinu, turizam i usluge, Ulica 54 1, 20270 Vela Luka</item>
    </izvorni_sadrzaj>
    <derivirana_varijabla naziv="DomainObject.Predmet.ProtuStrankaListFormatedWithAdress_1">
      <item>PADRE j.d.o.o. za ugostiteljstvo, trgovinu, turizam i usluge, Ulica 54 1, 20270 Vela Luka</item>
    </derivirana_varijabla>
  </DomainObject.Predmet.ProtuStrankaListFormatedWithAdress>
  <DomainObject.Predmet.ProtuStrankaListFormatedWithAdressOIB>
    <izvorni_sadrzaj>
      <item>PADRE j.d.o.o. za ugostiteljstvo, trgovinu, turizam i usluge, OIB 98008675426, Ulica 54 1, 20270 Vela Luka</item>
    </izvorni_sadrzaj>
    <derivirana_varijabla naziv="DomainObject.Predmet.ProtuStrankaListFormatedWithAdressOIB_1">
      <item>PADRE j.d.o.o. za ugostiteljstvo, trgovinu, turizam i usluge, OIB 98008675426, Ulica 54 1, 20270 Vela Luka</item>
    </derivirana_varijabla>
  </DomainObject.Predmet.ProtuStrankaListFormatedWithAdressOIB>
  <DomainObject.Predmet.ProtuStrankaListNazivFormated>
    <izvorni_sadrzaj>
      <item>PADRE j.d.o.o. za ugostiteljstvo, trgovinu, turizam i usluge</item>
    </izvorni_sadrzaj>
    <derivirana_varijabla naziv="DomainObject.Predmet.ProtuStrankaListNazivFormated_1">
      <item>PADRE j.d.o.o. za ugostiteljstvo, trgovinu, turizam i usluge</item>
    </derivirana_varijabla>
  </DomainObject.Predmet.ProtuStrankaListNazivFormated>
  <DomainObject.Predmet.ProtuStrankaListNazivFormatedOIB>
    <izvorni_sadrzaj>
      <item>PADRE j.d.o.o. za ugostiteljstvo, trgovinu, turizam i usluge, OIB 98008675426</item>
    </izvorni_sadrzaj>
    <derivirana_varijabla naziv="DomainObject.Predmet.ProtuStrankaListNazivFormatedOIB_1">
      <item>PADRE j.d.o.o. za ugostiteljstvo, trgovinu, turizam i usluge, OIB 98008675426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PADRE j.d.o.o. za ugostiteljstvo, trgovinu, turizam i usluge</izvorni_sadrzaj>
    <derivirana_varijabla naziv="DomainObject.Predmet.ProtustrankaIDrugi_1">PADRE j.d.o.o.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PADRE j.d.o.o. za ugostiteljstvo, trgovinu, turizam i usluge, OIB 98008675426, Ulica 54 1, 20270 Vela Luka</izvorni_sadrzaj>
    <derivirana_varijabla naziv="DomainObject.Predmet.ProtustrankaIDrugiAdressOIB_1">PADRE j.d.o.o. za ugostiteljstvo, trgovinu, turizam i usluge, OIB 98008675426, Ulica 54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PADRE j.d.o.o. za ugostiteljstvo, trgovinu, turizam i usluge</item>
    </izvorni_sadrzaj>
    <derivirana_varijabla naziv="DomainObject.Predmet.SudioniciListNaziv_1">
      <item>FINA, RC Split, Podružnica Dubrovnik</item>
      <item>PADRE j.d.o.o.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PADRE j.d.o.o. za ugostiteljstvo, trgovinu, turizam i usluge, OIB 98008675426, Ulica 54 1,20270 Vela Luka</item>
    </izvorni_sadrzaj>
    <derivirana_varijabla naziv="DomainObject.Predmet.SudioniciListAdressOIB_1">
      <item>FINA, RC Split, Podružnica Dubrovnik, OIB 85821130368, Vukovarska 2,20000 Dubrovnik</item>
      <item>PADRE j.d.o.o. za ugostiteljstvo, trgovinu, turizam i usluge, OIB 98008675426, Ulica 54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98008675426</item>
    </izvorni_sadrzaj>
    <derivirana_varijabla naziv="DomainObject.Predmet.SudioniciListNazivOIB_1">
      <item>, OIB 85821130368</item>
      <item>, OIB 98008675426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253AA-5962-4299-869B-B075A6F03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2106</properties:Characters>
  <properties:Lines>51</properties:Lines>
  <properties:Paragraphs>18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2016-02-29T12:45:00Z</cp:lastPrinted>
  <dcterms:modified xmlns:xsi="http://www.w3.org/2001/XMLSchema-instance" xsi:type="dcterms:W3CDTF">2016-02-29T13:22:00Z</dcterms:modified>
  <cp:revision>48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