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9116" w14:paraId="eab911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93FAA">
        <w:rPr>
          <w:lang w:val="hr-HR"/>
        </w:rPr>
        <w:t>586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93FAA">
        <w:rPr>
          <w:lang w:val="hr-HR"/>
        </w:rPr>
        <w:t>ACIES PROMET</w:t>
      </w:r>
      <w:r w:rsidR="000E6E53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350850">
        <w:rPr>
          <w:lang w:val="hr-HR"/>
        </w:rPr>
        <w:t xml:space="preserve"> </w:t>
      </w:r>
      <w:r w:rsidR="00793FAA">
        <w:rPr>
          <w:lang w:val="hr-HR"/>
        </w:rPr>
        <w:t>trgovinu i usluge</w:t>
      </w:r>
      <w:r w:rsidR="00A67EF5">
        <w:rPr>
          <w:lang w:val="hr-HR"/>
        </w:rPr>
        <w:t xml:space="preserve">, </w:t>
      </w:r>
      <w:r w:rsidR="00A404D9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793FAA">
        <w:rPr>
          <w:lang w:val="hr-HR"/>
        </w:rPr>
        <w:t>Prve Poljanice</w:t>
      </w:r>
      <w:r w:rsidR="00334D6C">
        <w:rPr>
          <w:lang w:val="hr-HR"/>
        </w:rPr>
        <w:t xml:space="preserve"> 3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</w:t>
      </w:r>
      <w:r w:rsidR="00793FAA">
        <w:rPr>
          <w:lang w:val="hr-HR"/>
        </w:rPr>
        <w:t>880126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793FAA">
        <w:rPr>
          <w:lang w:val="hr-HR"/>
        </w:rPr>
        <w:t>12852783425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93FAA">
        <w:rPr>
          <w:lang w:val="hr-HR"/>
        </w:rPr>
        <w:t>586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93FAA">
        <w:rPr>
          <w:lang w:val="hr-HR"/>
        </w:rPr>
        <w:t>4.730,47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93FAA">
        <w:rPr>
          <w:lang w:val="hr-HR"/>
        </w:rPr>
        <w:t>Marin Vodalov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793FAA">
        <w:rPr>
          <w:lang w:val="hr-HR"/>
        </w:rPr>
        <w:t>Ivanjskog Boka,</w:t>
      </w:r>
      <w:r w:rsidR="002E367E">
        <w:rPr>
          <w:lang w:val="hr-HR"/>
        </w:rPr>
        <w:t xml:space="preserve"> </w:t>
      </w:r>
      <w:r w:rsidR="00793FAA">
        <w:rPr>
          <w:lang w:val="hr-HR"/>
        </w:rPr>
        <w:t>Ivanjski Bok 59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93FAA">
        <w:rPr>
          <w:lang w:val="hr-HR"/>
        </w:rPr>
        <w:t>13691804354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262CD">
        <w:rPr>
          <w:lang w:val="hr-HR"/>
        </w:rPr>
        <w:t>30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4262CD">
        <w:rPr>
          <w:lang w:val="hr-HR"/>
        </w:rPr>
        <w:t>30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51C" w:rsidR="00EC451C">
      <w:r>
        <w:separator/>
      </w:r>
    </w:p>
  </w:endnote>
  <w:endnote w:id="0" w:type="continuationSeparator">
    <w:p w:rsidRDefault="00EC451C" w:rsidR="00EC4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51C" w:rsidR="00EC451C">
      <w:r>
        <w:separator/>
      </w:r>
    </w:p>
  </w:footnote>
  <w:footnote w:id="0" w:type="continuationSeparator">
    <w:p w:rsidRDefault="00EC451C" w:rsidR="00EC4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37AA5"/>
    <w:rsid w:val="00184DF0"/>
    <w:rsid w:val="001B397D"/>
    <w:rsid w:val="001D3155"/>
    <w:rsid w:val="00230CD2"/>
    <w:rsid w:val="0029271A"/>
    <w:rsid w:val="002965AB"/>
    <w:rsid w:val="002B318E"/>
    <w:rsid w:val="002D6DF2"/>
    <w:rsid w:val="002E367E"/>
    <w:rsid w:val="0032457F"/>
    <w:rsid w:val="00334D6C"/>
    <w:rsid w:val="00350850"/>
    <w:rsid w:val="00357E43"/>
    <w:rsid w:val="003B586B"/>
    <w:rsid w:val="003E0954"/>
    <w:rsid w:val="003E56D2"/>
    <w:rsid w:val="00405CB4"/>
    <w:rsid w:val="004262CD"/>
    <w:rsid w:val="004525DA"/>
    <w:rsid w:val="004629E7"/>
    <w:rsid w:val="004B2C5E"/>
    <w:rsid w:val="004B7E8E"/>
    <w:rsid w:val="004D3434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345A0"/>
    <w:rsid w:val="00674F9D"/>
    <w:rsid w:val="006767EE"/>
    <w:rsid w:val="006B32F7"/>
    <w:rsid w:val="006E7557"/>
    <w:rsid w:val="00793FAA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61C2D"/>
    <w:rsid w:val="0097587E"/>
    <w:rsid w:val="00985844"/>
    <w:rsid w:val="009F1B25"/>
    <w:rsid w:val="00A404D9"/>
    <w:rsid w:val="00A475FF"/>
    <w:rsid w:val="00A67EF5"/>
    <w:rsid w:val="00A73B9E"/>
    <w:rsid w:val="00A875F8"/>
    <w:rsid w:val="00A92DDD"/>
    <w:rsid w:val="00AB4255"/>
    <w:rsid w:val="00B029FF"/>
    <w:rsid w:val="00B24E12"/>
    <w:rsid w:val="00B53C1D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8008F"/>
    <w:rsid w:val="00E97333"/>
    <w:rsid w:val="00EA3B64"/>
    <w:rsid w:val="00EC2C0D"/>
    <w:rsid w:val="00EC451C"/>
    <w:rsid w:val="00F01C7C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3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3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ACIES PROMET d.o.o. zastupanog po punomoćniku Marina Vodalo</izvorni_sadrzaj>
    <derivirana_varijabla naziv="DomainObject.Predmet.ProtustrankaFormated_1">  ACIES PROMET d.o.o. zastupanog po punomoćniku Marina Vodalo</derivirana_varijabla>
  </DomainObject.Predmet.ProtustrankaFormated>
  <DomainObject.Predmet.ProtustrankaFormatedOIB>
    <izvorni_sadrzaj>  ACIES PROMET d.o.o., OIB 12852783425 zastupanog po punomoćniku Marina Vodalo</izvorni_sadrzaj>
    <derivirana_varijabla naziv="DomainObject.Predmet.ProtustrankaFormatedOIB_1">  ACIES PROMET d.o.o., OIB 12852783425 zastupanog po punomoćniku Marina Vodalo</derivirana_varijabla>
  </DomainObject.Predmet.ProtustrankaFormatedOIB>
  <DomainObject.Predmet.ProtustrankaFormatedWithAdress>
    <izvorni_sadrzaj> ACIES PROMET d.o.o., Prve Poljanice 3, 10000 Zagreb zastupanog po punomoćniku Marina Vodalo</izvorni_sadrzaj>
    <derivirana_varijabla naziv="DomainObject.Predmet.ProtustrankaFormatedWithAdress_1"> ACIES PROMET d.o.o., Prve Poljanice 3, 10000 Zagreb zastupanog po punomoćniku Marina Vodalo</derivirana_varijabla>
  </DomainObject.Predmet.ProtustrankaFormatedWithAdress>
  <DomainObject.Predmet.ProtustrankaFormatedWithAdressOIB>
    <izvorni_sadrzaj> ACIES PROMET d.o.o., OIB 12852783425, Prve Poljanice 3, 10000 Zagreb zastupanog po punomoćniku Marina Vodalo</izvorni_sadrzaj>
    <derivirana_varijabla naziv="DomainObject.Predmet.ProtustrankaFormatedWithAdressOIB_1"> ACIES PROMET d.o.o., OIB 12852783425, Prve Poljanice 3, 10000 Zagreb zastupanog po punomoćniku Marina Vodalo</derivirana_varijabla>
  </DomainObject.Predmet.ProtustrankaFormatedWithAdressOIB>
  <DomainObject.Predmet.ProtustrankaWithAdress>
    <izvorni_sadrzaj>ACIES PROMET d.o.o. Prve Poljanice 3, 10000 Zagreb</izvorni_sadrzaj>
    <derivirana_varijabla naziv="DomainObject.Predmet.ProtustrankaWithAdress_1">ACIES PROMET d.o.o. Prve Poljanice 3, 10000 Zagreb</derivirana_varijabla>
  </DomainObject.Predmet.ProtustrankaWithAdress>
  <DomainObject.Predmet.ProtustrankaWithAdressOIB>
    <izvorni_sadrzaj>ACIES PROMET d.o.o., OIB 12852783425, Prve Poljanice 3, 10000 Zagreb</izvorni_sadrzaj>
    <derivirana_varijabla naziv="DomainObject.Predmet.ProtustrankaWithAdressOIB_1">ACIES PROMET d.o.o., OIB 12852783425, Prve Poljanice 3, 10000 Zagreb</derivirana_varijabla>
  </DomainObject.Predmet.ProtustrankaWithAdressOIB>
  <DomainObject.Predmet.ProtustrankaNazivFormated>
    <izvorni_sadrzaj>ACIES PROMET d.o.o.</izvorni_sadrzaj>
    <derivirana_varijabla naziv="DomainObject.Predmet.ProtustrankaNazivFormated_1">ACIES PROMET d.o.o.</derivirana_varijabla>
  </DomainObject.Predmet.ProtustrankaNazivFormated>
  <DomainObject.Predmet.ProtustrankaNazivFormatedOIB>
    <izvorni_sadrzaj>ACIES PROMET d.o.o., OIB 12852783425</izvorni_sadrzaj>
    <derivirana_varijabla naziv="DomainObject.Predmet.ProtustrankaNazivFormatedOIB_1">ACIES PROMET d.o.o., OIB 12852783425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ACIES PROMET d.o.o. zastupanog po punomoćniku Marina Vodalo</item>
    </izvorni_sadrzaj>
    <derivirana_varijabla naziv="DomainObject.Predmet.ProtuStrankaListFormated_1">
      <item>ACIES PROMET d.o.o. zastupanog po punomoćniku Marina Vodalo</item>
    </derivirana_varijabla>
  </DomainObject.Predmet.ProtuStrankaListFormated>
  <DomainObject.Predmet.ProtuStrankaListFormatedOIB>
    <izvorni_sadrzaj>
      <item>ACIES PROMET d.o.o., OIB 12852783425 zastupanog po punomoćniku Marina Vodalo</item>
    </izvorni_sadrzaj>
    <derivirana_varijabla naziv="DomainObject.Predmet.ProtuStrankaListFormatedOIB_1">
      <item>ACIES PROMET d.o.o., OIB 12852783425 zastupanog po punomoćniku Marina Vodalo</item>
    </derivirana_varijabla>
  </DomainObject.Predmet.ProtuStrankaListFormatedOIB>
  <DomainObject.Predmet.ProtuStrankaListFormatedWithAdress>
    <izvorni_sadrzaj>
      <item>ACIES PROMET d.o.o., Prve Poljanice 3, 10000 Zagreb zastupanog po punomoćniku Marina Vodalo</item>
    </izvorni_sadrzaj>
    <derivirana_varijabla naziv="DomainObject.Predmet.ProtuStrankaListFormatedWithAdress_1">
      <item>ACIES PROMET d.o.o., Prve Poljanice 3, 10000 Zagreb zastupanog po punomoćniku Marina Vodalo</item>
    </derivirana_varijabla>
  </DomainObject.Predmet.ProtuStrankaListFormatedWithAdress>
  <DomainObject.Predmet.ProtuStrankaListFormatedWithAdressOIB>
    <izvorni_sadrzaj>
      <item>ACIES PROMET d.o.o., OIB 12852783425, Prve Poljanice 3, 10000 Zagreb zastupanog po punomoćniku Marina Vodalo</item>
    </izvorni_sadrzaj>
    <derivirana_varijabla naziv="DomainObject.Predmet.ProtuStrankaListFormatedWithAdressOIB_1">
      <item>ACIES PROMET d.o.o., OIB 12852783425, Prve Poljanice 3, 10000 Zagreb zastupanog po punomoćniku Marina Vodalo</item>
    </derivirana_varijabla>
  </DomainObject.Predmet.ProtuStrankaListFormatedWithAdressOIB>
  <DomainObject.Predmet.ProtuStrankaListNazivFormated>
    <izvorni_sadrzaj>
      <item>ACIES PROMET d.o.o.</item>
    </izvorni_sadrzaj>
    <derivirana_varijabla naziv="DomainObject.Predmet.ProtuStrankaListNazivFormated_1">
      <item>ACIES PROMET d.o.o.</item>
    </derivirana_varijabla>
  </DomainObject.Predmet.ProtuStrankaListNazivFormated>
  <DomainObject.Predmet.ProtuStrankaListNazivFormatedOIB>
    <izvorni_sadrzaj>
      <item>ACIES PROMET d.o.o., OIB 12852783425</item>
    </izvorni_sadrzaj>
    <derivirana_varijabla naziv="DomainObject.Predmet.ProtuStrankaListNazivFormatedOIB_1">
      <item>ACIES PROMET d.o.o., OIB 12852783425</item>
    </derivirana_varijabla>
  </DomainObject.Predmet.ProtuStrankaListNazivFormatedOIB>
  <DomainObject.Predmet.OstaliListFormated>
    <izvorni_sadrzaj>
      <item>Marina Vodalo punomoćnik sudionika u postupku ACIES PROMET d.o.o.</item>
    </izvorni_sadrzaj>
    <derivirana_varijabla naziv="DomainObject.Predmet.OstaliListFormated_1">
      <item>Marina Vodalo punomoćnik sudionika u postupku ACIES PROMET d.o.o.</item>
    </derivirana_varijabla>
  </DomainObject.Predmet.OstaliListFormated>
  <DomainObject.Predmet.OstaliListFormatedOIB>
    <izvorni_sadrzaj>
      <item>Marina Vodalo, OIB 13691804354 punomoćnik sudionika u postupku ACIES PROMET d.o.o.</item>
    </izvorni_sadrzaj>
    <derivirana_varijabla naziv="DomainObject.Predmet.OstaliListFormatedOIB_1">
      <item>Marina Vodalo, OIB 13691804354 punomoćnik sudionika u postupku ACIES PROMET d.o.o.</item>
    </derivirana_varijabla>
  </DomainObject.Predmet.OstaliListFormatedOIB>
  <DomainObject.Predmet.OstaliListFormatedWithAdress>
    <izvorni_sadrzaj>
      <item>Marina Vodalo, Ivanjski Bok 59, 44210 Ivanjski Bok punomoćnik sudionika u postupku ACIES PROMET d.o.o.</item>
    </izvorni_sadrzaj>
    <derivirana_varijabla naziv="DomainObject.Predmet.OstaliListFormatedWithAdress_1">
      <item>Marina Vodalo, Ivanjski Bok 59, 44210 Ivanjski Bok punomoćnik sudionika u postupku ACIES PROMET d.o.o.</item>
    </derivirana_varijabla>
  </DomainObject.Predmet.OstaliListFormatedWithAdress>
  <DomainObject.Predmet.OstaliListFormatedWithAdressOIB>
    <izvorni_sadrzaj>
      <item>Marina Vodalo, OIB 13691804354, Ivanjski Bok 59, 44210 Ivanjski Bok punomoćnik sudionika u postupku ACIES PROMET d.o.o.</item>
    </izvorni_sadrzaj>
    <derivirana_varijabla naziv="DomainObject.Predmet.OstaliListFormatedWithAdressOIB_1">
      <item>Marina Vodalo, OIB 13691804354, Ivanjski Bok 59, 44210 Ivanjski Bok punomoćnik sudionika u postupku ACIES PROMET d.o.o.</item>
    </derivirana_varijabla>
  </DomainObject.Predmet.OstaliListFormatedWithAdressOIB>
  <DomainObject.Predmet.OstaliListNazivFormated>
    <izvorni_sadrzaj>
      <item>Marina Vodalo</item>
    </izvorni_sadrzaj>
    <derivirana_varijabla naziv="DomainObject.Predmet.OstaliListNazivFormated_1">
      <item>Marina Vodalo</item>
    </derivirana_varijabla>
  </DomainObject.Predmet.OstaliListNazivFormated>
  <DomainObject.Predmet.OstaliListNazivFormatedOIB>
    <izvorni_sadrzaj>
      <item>Marina Vodalo, OIB 13691804354</item>
    </izvorni_sadrzaj>
    <derivirana_varijabla naziv="DomainObject.Predmet.OstaliListNazivFormatedOIB_1">
      <item>Marina Vodalo, OIB 13691804354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ACIES PROMET d.o.o.</izvorni_sadrzaj>
    <derivirana_varijabla naziv="DomainObject.Predmet.ProtustrankaIDrugi_1">ACIES PROMET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ACIES PROMET d.o.o., OIB 12852783425, Prve Poljanice 3, 10000 Zagreb</izvorni_sadrzaj>
    <derivirana_varijabla naziv="DomainObject.Predmet.ProtustrankaIDrugiAdressOIB_1">ACIES PROMET d.o.o., OIB 12852783425, Prve Poljanice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ACIES PROMET d.o.o.</item>
      <item>FINA Regionalni centar Zagreb</item>
      <item>Marina Vodalo</item>
    </izvorni_sadrzaj>
    <derivirana_varijabla naziv="DomainObject.Predmet.SudioniciListNaziv_1">
      <item>ACIES PROMET d.o.o.</item>
      <item>FINA Regionalni centar Zagreb</item>
      <item>Marina Vodalo</item>
    </derivirana_varijabla>
  </DomainObject.Predmet.SudioniciListNaziv>
  <DomainObject.Predmet.SudioniciListAdressOIB>
    <izvorni_sadrzaj>
      <item>ACIES PROMET d.o.o., OIB 12852783425, Prve Poljanice 3,10000 Zagreb</item>
      <item>FINA Regionalni centar Zagreb, OIB 85821130368, Trg svibanjskih žrtava 1995. br.,10000 Zagreb</item>
      <item>Marina Vodalo, OIB 13691804354, Ivanjski Bok 59,44210 Ivanjski Bok</item>
    </izvorni_sadrzaj>
    <derivirana_varijabla naziv="DomainObject.Predmet.SudioniciListAdressOIB_1">
      <item>ACIES PROMET d.o.o., OIB 12852783425, Prve Poljanice 3,10000 Zagreb</item>
      <item>FINA Regionalni centar Zagreb, OIB 85821130368, Trg svibanjskih žrtava 1995. br.,10000 Zagreb</item>
      <item>Marina Vodalo, OIB 13691804354, Ivanjski Bok 59,44210 Ivanjski 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12852783425</item>
      <item>, OIB 85821130368</item>
      <item>, OIB 13691804354</item>
    </izvorni_sadrzaj>
    <derivirana_varijabla naziv="DomainObject.Predmet.SudioniciListNazivOIB_1">
      <item>, OIB 12852783425</item>
      <item>, OIB 85821130368</item>
      <item>, OIB 13691804354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80A30-9C93-4C71-B162-2FA716CE6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1727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2016-05-27T10:20:00Z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2016-05-30T06:17:00Z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