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a3f2" w14:paraId="77ba3f2" w:rsidRDefault="00CC00F1" w:rsidP="00CC00F1" w:rsidR="000A7106" w:rsidRPr="00FA3260">
      <w:pPr>
        <w:jc w:val="right"/>
        <w15:collapsed w:val="false"/>
        <w:rPr>
          <w:b/>
        </w:rPr>
      </w:pPr>
      <w:bookmarkStart w:name="_GoBack" w:id="0"/>
      <w:bookmarkEnd w:id="0"/>
      <w:r w:rsidRPr="001C5505">
        <w:t>1 St-</w:t>
      </w:r>
      <w:r w:rsidR="004A4BF8">
        <w:t>382</w:t>
      </w:r>
      <w:r w:rsidR="00134FE5">
        <w:t>/</w:t>
      </w:r>
      <w:r>
        <w:t>1</w:t>
      </w:r>
      <w:r w:rsidR="00A2677E">
        <w:t>6</w:t>
      </w:r>
      <w:r>
        <w:t>-</w:t>
      </w:r>
      <w:r w:rsidR="0015468E">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4A4BF8">
        <w:t>JANTAR d.o.o., Zadar, Polačišće 2</w:t>
      </w:r>
      <w:r w:rsidR="001609C5">
        <w:t xml:space="preserve">, </w:t>
      </w:r>
      <w:r w:rsidR="00CE483C">
        <w:t xml:space="preserve">OIB: </w:t>
      </w:r>
      <w:r w:rsidR="004A4BF8">
        <w:t>36844356794</w:t>
      </w:r>
      <w:r w:rsidR="00134FE5">
        <w:t>,</w:t>
      </w:r>
      <w:r w:rsidR="00F81A36" w:rsidRPr="001C5505">
        <w:t xml:space="preserve">  </w:t>
      </w:r>
      <w:r w:rsidR="003A0A6A" w:rsidRPr="001C5505">
        <w:t xml:space="preserve">dana </w:t>
      </w:r>
      <w:r w:rsidR="0015468E">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4A4BF8">
        <w:t xml:space="preserve">JANTAR d.o.o., Zadar, Polačišće 2, </w:t>
      </w:r>
      <w:r w:rsidR="00CE483C">
        <w:t>OIB</w:t>
      </w:r>
      <w:r w:rsidR="006D5B7A">
        <w:t>:</w:t>
      </w:r>
      <w:r w:rsidR="004A4BF8">
        <w:t xml:space="preserve">36844356794, </w:t>
      </w:r>
      <w:r w:rsidR="00E23F0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5468E">
        <w:t>21</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A4BF8">
        <w:t>382</w:t>
      </w:r>
      <w:r w:rsidR="005251D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15468E">
        <w:t>36.669,10</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4A4BF8">
        <w:t>21.000,00</w:t>
      </w:r>
      <w:r w:rsidR="00185A67">
        <w:t xml:space="preserve"> </w:t>
      </w:r>
      <w:r w:rsidR="004D01DC">
        <w:t xml:space="preserve"> kuna</w:t>
      </w:r>
      <w:r w:rsidRPr="00D019D4">
        <w:t xml:space="preserve">, </w:t>
      </w:r>
      <w:r>
        <w:t xml:space="preserve">a koji se sastoji od </w:t>
      </w:r>
      <w:r w:rsidR="00B6073B">
        <w:t>naknada stečajnog upravitelja 9.000,00 kuna, administrativne i knjigovodstvene usluge 9.000,00 kuna, ostali troškovi 3.000,00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15468E">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F8" w:rsidP="00FC3541" w:rsidR="004A4BF8">
      <w:r>
        <w:separator/>
      </w:r>
    </w:p>
  </w:endnote>
  <w:endnote w:id="0" w:type="continuationSeparator">
    <w:p w:rsidRDefault="004A4BF8" w:rsidP="00FC3541" w:rsidR="004A4B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F8" w:rsidP="00FC3541" w:rsidR="004A4BF8">
      <w:r>
        <w:separator/>
      </w:r>
    </w:p>
  </w:footnote>
  <w:footnote w:id="0" w:type="continuationSeparator">
    <w:p w:rsidRDefault="004A4BF8" w:rsidP="00FC3541" w:rsidR="004A4B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BF8" w:rsidP="00FC3541" w:rsidR="004A4BF8">
    <w:pPr>
      <w:pStyle w:val="Zaglavlje"/>
      <w:jc w:val="right"/>
    </w:pPr>
    <w:r>
      <w:t>1 St-</w:t>
    </w:r>
    <w:r w:rsidR="00B6073B">
      <w:t>382</w:t>
    </w:r>
    <w:r>
      <w:t>/16-</w:t>
    </w:r>
    <w:r w:rsidR="0015468E">
      <w:t>16</w:t>
    </w:r>
  </w:p>
  <w:p w:rsidRDefault="004A4BF8" w:rsidR="004A4BF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5468E"/>
    <w:rsid w:val="001609C5"/>
    <w:rsid w:val="0017620F"/>
    <w:rsid w:val="0017733B"/>
    <w:rsid w:val="00185A67"/>
    <w:rsid w:val="001C5505"/>
    <w:rsid w:val="00242BE7"/>
    <w:rsid w:val="00247B37"/>
    <w:rsid w:val="002947FE"/>
    <w:rsid w:val="0031036A"/>
    <w:rsid w:val="003202BD"/>
    <w:rsid w:val="0033015E"/>
    <w:rsid w:val="003628BB"/>
    <w:rsid w:val="00371287"/>
    <w:rsid w:val="00387347"/>
    <w:rsid w:val="003A0A6A"/>
    <w:rsid w:val="00420A4E"/>
    <w:rsid w:val="004611ED"/>
    <w:rsid w:val="00464650"/>
    <w:rsid w:val="00487C2D"/>
    <w:rsid w:val="004A4BF8"/>
    <w:rsid w:val="004B5E4D"/>
    <w:rsid w:val="004C36D5"/>
    <w:rsid w:val="004C7D6E"/>
    <w:rsid w:val="004D01DC"/>
    <w:rsid w:val="005023C1"/>
    <w:rsid w:val="005221CF"/>
    <w:rsid w:val="005251DD"/>
    <w:rsid w:val="00541309"/>
    <w:rsid w:val="005817E2"/>
    <w:rsid w:val="0058362B"/>
    <w:rsid w:val="005838C3"/>
    <w:rsid w:val="00586417"/>
    <w:rsid w:val="00591DA9"/>
    <w:rsid w:val="005B17E9"/>
    <w:rsid w:val="00604C29"/>
    <w:rsid w:val="00607124"/>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6073B"/>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DA5DD4"/>
    <w:rsid w:val="00DE6466"/>
    <w:rsid w:val="00E23F0F"/>
    <w:rsid w:val="00E24AC3"/>
    <w:rsid w:val="00E270F9"/>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270F9"/>
    <w:rPr>
      <w:color w:val="808080"/>
      <w:bdr w:space="0" w:sz="0" w:color="auto" w:val="none"/>
      <w:shd w:fill="auto" w:color="auto" w:val="clear"/>
    </w:rPr>
  </w:style>
  <w:style w:customStyle="true" w:styleId="eSPISCCParagraphDefaultFont" w:type="character">
    <w:name w:val="eSPIS_CC_Paragraph Default Font"/>
    <w:basedOn w:val="Zadanifontodlomka"/>
    <w:rsid w:val="00E27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0F9"/>
    <w:rPr>
      <w:bdr w:space="0" w:sz="0" w:color="auto" w:val="none"/>
      <w:shd w:fill="FFFFCC" w:color="auto" w:val="clear"/>
      <w:lang w:val="hr-HR"/>
    </w:rPr>
  </w:style>
  <w:style w:customStyle="true" w:styleId="PozadinaSvijetloCrvena" w:type="character">
    <w:name w:val="Pozadina_SvijetloCrvena"/>
    <w:basedOn w:val="eSPISCCParagraphDefaultFont"/>
    <w:rsid w:val="00E27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270F9"/>
    <w:rPr>
      <w:color w:val="808080"/>
      <w:bdr w:color="auto" w:space="0" w:sz="0" w:val="none"/>
      <w:shd w:color="auto" w:fill="auto" w:val="clear"/>
    </w:rPr>
  </w:style>
  <w:style w:customStyle="1" w:styleId="eSPISCCParagraphDefaultFont" w:type="character">
    <w:name w:val="eSPIS_CC_Paragraph Default Font"/>
    <w:basedOn w:val="Zadanifontodlomka"/>
    <w:rsid w:val="00E27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0F9"/>
    <w:rPr>
      <w:bdr w:color="auto" w:space="0" w:sz="0" w:val="none"/>
      <w:shd w:color="auto" w:fill="FFFFCC" w:val="clear"/>
      <w:lang w:val="hr-HR"/>
    </w:rPr>
  </w:style>
  <w:style w:customStyle="1" w:styleId="PozadinaSvijetloCrvena" w:type="character">
    <w:name w:val="Pozadina_SvijetloCrvena"/>
    <w:basedOn w:val="eSPISCCParagraphDefaultFont"/>
    <w:rsid w:val="00E27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St-382/2016</izvorni_sadrzaj>
    <derivirana_varijabla naziv="DomainObject.Predmet.OznakaBroj_1">St-382/2016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JANTAR d.o.o. za međunarodno otpremništvo, zastupanje i trgovinu</izvorni_sadrzaj>
    <derivirana_varijabla naziv="DomainObject.Predmet.ProtustrankaFormated_1">  JANTAR d.o.o. za međunarodno otpremništvo, zastupanje i trgovinu</derivirana_varijabla>
  </DomainObject.Predmet.ProtustrankaFormated>
  <DomainObject.Predmet.ProtustrankaFormatedOIB>
    <izvorni_sadrzaj>  JANTAR d.o.o. za međunarodno otpremništvo, zastupanje i trgovinu, OIB 36844356794</izvorni_sadrzaj>
    <derivirana_varijabla naziv="DomainObject.Predmet.ProtustrankaFormatedOIB_1">  JANTAR d.o.o. za međunarodno otpremništvo, zastupanje i trgovinu, OIB 36844356794</derivirana_varijabla>
  </DomainObject.Predmet.ProtustrankaFormatedOIB>
  <DomainObject.Predmet.ProtustrankaFormatedWithAdress>
    <izvorni_sadrzaj> JANTAR d.o.o. za međunarodno otpremništvo, zastupanje i trgovinu, Polačišće 2, 23000 Zadar</izvorni_sadrzaj>
    <derivirana_varijabla naziv="DomainObject.Predmet.ProtustrankaFormatedWithAdress_1"> JANTAR d.o.o. za međunarodno otpremništvo, zastupanje i trgovinu, Polačišće 2, 23000 Zadar</derivirana_varijabla>
  </DomainObject.Predmet.ProtustrankaFormatedWithAdress>
  <DomainObject.Predmet.ProtustrankaFormatedWithAdressOIB>
    <izvorni_sadrzaj> JANTAR d.o.o. za međunarodno otpremništvo, zastupanje i trgovinu, OIB 36844356794, Polačišće 2, 23000 Zadar</izvorni_sadrzaj>
    <derivirana_varijabla naziv="DomainObject.Predmet.ProtustrankaFormatedWithAdressOIB_1"> JANTAR d.o.o. za međunarodno otpremništvo, zastupanje i trgovinu, OIB 36844356794, Polačišće 2, 23000 Zadar</derivirana_varijabla>
  </DomainObject.Predmet.ProtustrankaFormatedWithAdressOIB>
  <DomainObject.Predmet.ProtustrankaWithAdress>
    <izvorni_sadrzaj>JANTAR d.o.o. za međunarodno otpremništvo, zastupanje i trgovinu Polačišće 2, 23000 Zadar</izvorni_sadrzaj>
    <derivirana_varijabla naziv="DomainObject.Predmet.ProtustrankaWithAdress_1">JANTAR d.o.o. za međunarodno otpremništvo, zastupanje i trgovinu Polačišće 2, 23000 Zadar</derivirana_varijabla>
  </DomainObject.Predmet.ProtustrankaWithAdress>
  <DomainObject.Predmet.ProtustrankaWithAdressOIB>
    <izvorni_sadrzaj>JANTAR d.o.o. za međunarodno otpremništvo, zastupanje i trgovinu, OIB 36844356794, Polačišće 2, 23000 Zadar</izvorni_sadrzaj>
    <derivirana_varijabla naziv="DomainObject.Predmet.ProtustrankaWithAdressOIB_1">JANTAR d.o.o. za međunarodno otpremništvo, zastupanje i trgovinu, OIB 36844356794, Polačišće 2, 23000 Zadar</derivirana_varijabla>
  </DomainObject.Predmet.ProtustrankaWithAdressOIB>
  <DomainObject.Predmet.ProtustrankaNazivFormated>
    <izvorni_sadrzaj>JANTAR d.o.o. za međunarodno otpremništvo, zastupanje i trgovinu</izvorni_sadrzaj>
    <derivirana_varijabla naziv="DomainObject.Predmet.ProtustrankaNazivFormated_1">JANTAR d.o.o. za međunarodno otpremništvo, zastupanje i trgovinu</derivirana_varijabla>
  </DomainObject.Predmet.ProtustrankaNazivFormated>
  <DomainObject.Predmet.ProtustrankaNazivFormatedOIB>
    <izvorni_sadrzaj>JANTAR d.o.o. za međunarodno otpremništvo, zastupanje i trgovinu, OIB 36844356794</izvorni_sadrzaj>
    <derivirana_varijabla naziv="DomainObject.Predmet.ProtustrankaNazivFormatedOIB_1">JANTAR d.o.o. za međunarodno otpremništvo, zastupanje i trgovinu, OIB 36844356794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36669.10</izvorni_sadrzaj>
    <derivirana_varijabla naziv="DomainObject.Predmet.TrenutnaVrijednost_1">36669.10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JANTAR d.o.o. za međunarodno otpremništvo, zastupanje i trgovinu</item>
    </izvorni_sadrzaj>
    <derivirana_varijabla naziv="DomainObject.Predmet.ProtuStrankaListFormated_1">
      <item>JANTAR d.o.o. za međunarodno otpremništvo, zastupanje i trgovinu</item>
    </derivirana_varijabla>
  </DomainObject.Predmet.ProtuStrankaListFormated>
  <DomainObject.Predmet.ProtuStrankaListFormatedOIB>
    <izvorni_sadrzaj>
      <item>JANTAR d.o.o. za međunarodno otpremništvo, zastupanje i trgovinu, OIB 36844356794</item>
    </izvorni_sadrzaj>
    <derivirana_varijabla naziv="DomainObject.Predmet.ProtuStrankaListFormatedOIB_1">
      <item>JANTAR d.o.o. za međunarodno otpremništvo, zastupanje i trgovinu, OIB 36844356794</item>
    </derivirana_varijabla>
  </DomainObject.Predmet.ProtuStrankaListFormatedOIB>
  <DomainObject.Predmet.ProtuStrankaListFormatedWithAdress>
    <izvorni_sadrzaj>
      <item>JANTAR d.o.o. za međunarodno otpremništvo, zastupanje i trgovinu, Polačišće 2, 23000 Zadar</item>
    </izvorni_sadrzaj>
    <derivirana_varijabla naziv="DomainObject.Predmet.ProtuStrankaListFormatedWithAdress_1">
      <item>JANTAR d.o.o. za međunarodno otpremništvo, zastupanje i trgovinu, Polačišće 2, 23000 Zadar</item>
    </derivirana_varijabla>
  </DomainObject.Predmet.ProtuStrankaListFormatedWithAdress>
  <DomainObject.Predmet.ProtuStrankaListFormatedWithAdressOIB>
    <izvorni_sadrzaj>
      <item>JANTAR d.o.o. za međunarodno otpremništvo, zastupanje i trgovinu, OIB 36844356794, Polačišće 2, 23000 Zadar</item>
    </izvorni_sadrzaj>
    <derivirana_varijabla naziv="DomainObject.Predmet.ProtuStrankaListFormatedWithAdressOIB_1">
      <item>JANTAR d.o.o. za međunarodno otpremništvo, zastupanje i trgovinu, OIB 36844356794, Polačišće 2, 23000 Zadar</item>
    </derivirana_varijabla>
  </DomainObject.Predmet.ProtuStrankaListFormatedWithAdressOIB>
  <DomainObject.Predmet.ProtuStrankaListNazivFormated>
    <izvorni_sadrzaj>
      <item>JANTAR d.o.o. za međunarodno otpremništvo, zastupanje i trgovinu</item>
    </izvorni_sadrzaj>
    <derivirana_varijabla naziv="DomainObject.Predmet.ProtuStrankaListNazivFormated_1">
      <item>JANTAR d.o.o. za međunarodno otpremništvo, zastupanje i trgovinu</item>
    </derivirana_varijabla>
  </DomainObject.Predmet.ProtuStrankaListNazivFormated>
  <DomainObject.Predmet.ProtuStrankaListNazivFormatedOIB>
    <izvorni_sadrzaj>
      <item>JANTAR d.o.o. za međunarodno otpremništvo, zastupanje i trgovinu, OIB 36844356794</item>
    </izvorni_sadrzaj>
    <derivirana_varijabla naziv="DomainObject.Predmet.ProtuStrankaListNazivFormatedOIB_1">
      <item>JANTAR d.o.o. za međunarodno otpremništvo, zastupanje i trgovinu, OIB 36844356794</item>
    </derivirana_varijabla>
  </DomainObject.Predmet.ProtuStrankaListNazivFormatedOIB>
  <DomainObject.Predmet.OstaliListFormated>
    <izvorni_sadrzaj>
      <item>Mandica Katavić</item>
    </izvorni_sadrzaj>
    <derivirana_varijabla naziv="DomainObject.Predmet.OstaliListFormated_1">
      <item>Mandica Katavić</item>
    </derivirana_varijabla>
  </DomainObject.Predmet.OstaliListFormated>
  <DomainObject.Predmet.OstaliListFormatedOIB>
    <izvorni_sadrzaj>
      <item>Mandica Katavić, OIB 14263702482</item>
    </izvorni_sadrzaj>
    <derivirana_varijabla naziv="DomainObject.Predmet.OstaliListFormatedOIB_1">
      <item>Mandica Katavić, OIB 14263702482</item>
    </derivirana_varijabla>
  </DomainObject.Predmet.OstaliListFormatedOIB>
  <DomainObject.Predmet.OstaliListFormatedWithAdress>
    <izvorni_sadrzaj>
      <item>Mandica Katavić, Obala Kneza Branimira 4b, 23000 Zadar</item>
    </izvorni_sadrzaj>
    <derivirana_varijabla naziv="DomainObject.Predmet.OstaliListFormatedWithAdress_1">
      <item>Mandica Katavić, Obala Kneza Branimira 4b, 23000 Zadar</item>
    </derivirana_varijabla>
  </DomainObject.Predmet.OstaliListFormatedWithAdress>
  <DomainObject.Predmet.OstaliListFormatedWithAdressOIB>
    <izvorni_sadrzaj>
      <item>Mandica Katavić, OIB 14263702482, Obala Kneza Branimira 4b, 23000 Zadar</item>
    </izvorni_sadrzaj>
    <derivirana_varijabla naziv="DomainObject.Predmet.OstaliListFormatedWithAdressOIB_1">
      <item>Mandica Katavić, OIB 14263702482, Obala Kneza Branimira 4b, 23000 Zadar</item>
    </derivirana_varijabla>
  </DomainObject.Predmet.OstaliListFormatedWithAdressOIB>
  <DomainObject.Predmet.OstaliListNazivFormated>
    <izvorni_sadrzaj>
      <item>Mandica Katavić</item>
    </izvorni_sadrzaj>
    <derivirana_varijabla naziv="DomainObject.Predmet.OstaliListNazivFormated_1">
      <item>Mandica Katavić</item>
    </derivirana_varijabla>
  </DomainObject.Predmet.OstaliListNazivFormated>
  <DomainObject.Predmet.OstaliListNazivFormatedOIB>
    <izvorni_sadrzaj>
      <item>Mandica Katavić, OIB 14263702482</item>
    </izvorni_sadrzaj>
    <derivirana_varijabla naziv="DomainObject.Predmet.OstaliListNazivFormatedOIB_1">
      <item>Mandica Katavić, OIB 14263702482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JANTAR d.o.o. za međunarodno otpremništvo, zastupanje i trgovinu</izvorni_sadrzaj>
    <derivirana_varijabla naziv="DomainObject.Predmet.ProtustrankaIDrugi_1">JANTAR d.o.o. za međunarodno otpremništvo, zastupanje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JANTAR d.o.o. za međunarodno otpremništvo, zastupanje i trgovinu, OIB 36844356794, Polačišće 2, 23000 Zadar</izvorni_sadrzaj>
    <derivirana_varijabla naziv="DomainObject.Predmet.ProtustrankaIDrugiAdressOIB_1">JANTAR d.o.o. za međunarodno otpremništvo, zastupanje i trgovinu, OIB 36844356794, Polačišće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JANTAR d.o.o. za međunarodno otpremništvo, zastupanje i trgovinu</item>
      <item>Mandica Katavić</item>
    </izvorni_sadrzaj>
    <derivirana_varijabla naziv="DomainObject.Predmet.SudioniciListNaziv_1">
      <item>FINA</item>
      <item>JANTAR d.o.o. za međunarodno otpremništvo, zastupanje i trgovinu</item>
      <item>Mandica Katavić</item>
    </derivirana_varijabla>
  </DomainObject.Predmet.SudioniciListNaziv>
  <DomainObject.Predmet.SudioniciListAdressOIB>
    <izvorni_sadrzaj>
      <item>FINA, OIB 85821130368</item>
      <item>JANTAR d.o.o. za međunarodno otpremništvo, zastupanje i trgovinu, OIB 36844356794, Polačišće 2,23000 Zadar</item>
      <item>Mandica Katavić, OIB 14263702482, Obala Kneza Branimira 4b,23000 Zadar</item>
    </izvorni_sadrzaj>
    <derivirana_varijabla naziv="DomainObject.Predmet.SudioniciListAdressOIB_1">
      <item>FINA, OIB 85821130368</item>
      <item>JANTAR d.o.o. za međunarodno otpremništvo, zastupanje i trgovinu, OIB 36844356794, Polačišće 2,23000 Zadar</item>
      <item>Mandica Katavić, OIB 14263702482, Obala Kneza Branimira 4b,23000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36844356794</item>
      <item>, OIB 14263702482</item>
    </izvorni_sadrzaj>
    <derivirana_varijabla naziv="DomainObject.Predmet.SudioniciListNazivOIB_1">
      <item>, OIB 85821130368</item>
      <item>, OIB 36844356794</item>
      <item>, OIB 14263702482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3E7FD4-C354-480A-8877-5CF9EB5D19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409</properties:Words>
  <properties:Characters>2136</properties:Characters>
  <properties:Lines>80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2016-06-29T06:09:00Z</dcterms:created>
  <dc:creator>Ardena Bajlo</dc:creator>
  <cp:lastModifiedBy>wsadmin</cp:lastModifiedBy>
  <cp:lastPrinted>2014-11-21T08:47:00Z</cp:lastPrinted>
  <dcterms:modified xmlns:xsi="http://www.w3.org/2001/XMLSchema-instance" xsi:type="dcterms:W3CDTF">2016-07-21T11:04:00Z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