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9061" w14:paraId="cb69061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E7D6E">
        <w:t>916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BE7D6E">
        <w:t>PRIJATELJI SPORTA-SESVETE, Sesvetska cesta 34, Sesvete, Registarski broj: 21009945, OIB: 30650142662</w:t>
      </w:r>
      <w:r>
        <w:t xml:space="preserve">, dana </w:t>
      </w:r>
      <w:r w:rsidR="00AC6E69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E7D6E">
        <w:t>PRIJATELJI SPORTA-SESVETE, Sesvetska cesta 34, Sesvete, Registarski broj: 21009945, OIB: 30650142662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D4606F">
        <w:t>Sabina Lalić, Osijek, Gundulićeva 5, OIB: 09145874795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E7D6E">
        <w:t>PRIJATELJI SPORTA-SESVETE, Sesvetska cesta 34, Sesvete, Registarski broj: 21009945, OIB: 30650142662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BE7D6E">
        <w:rPr>
          <w:bCs/>
        </w:rPr>
        <w:t>29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BE7D6E">
        <w:rPr>
          <w:bCs/>
        </w:rPr>
        <w:t>2851</w:t>
      </w:r>
      <w:r w:rsidRPr="00F877AB">
        <w:rPr>
          <w:bCs/>
        </w:rPr>
        <w:t xml:space="preserve"> od </w:t>
      </w:r>
      <w:r w:rsidR="00BE7D6E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BE7D6E">
        <w:t>PRIJATELJI SPORTA-SESVETE, Sesvetska cesta 34, Sesvete, Registarski broj: 21009945, OIB: 30650142662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BE7D6E">
        <w:rPr>
          <w:bCs/>
        </w:rPr>
        <w:t>916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E7D6E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E7D6E">
        <w:t>916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AC6E69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4C1746">
        <w:t xml:space="preserve"> udruga –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C6E69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AD2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1746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C6E69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BE7D6E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606F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C0AD2"/>
    <w:rsid w:val="00ED4C16"/>
    <w:rsid w:val="00ED7652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A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A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A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A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A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A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A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A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St-916/2017</izvorni_sadrzaj>
    <derivirana_varijabla naziv="DomainObject.Predmet.OznakaBroj_1">St-916/2017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PRIJATELJI SPORTA-SESVETE</izvorni_sadrzaj>
    <derivirana_varijabla naziv="DomainObject.Predmet.ProtustrankaFormated_1">  PRIJATELJI SPORTA-SESVETE</derivirana_varijabla>
  </DomainObject.Predmet.ProtustrankaFormated>
  <DomainObject.Predmet.ProtustrankaFormatedOIB>
    <izvorni_sadrzaj>  PRIJATELJI SPORTA-SESVETE, OIB 30650142662</izvorni_sadrzaj>
    <derivirana_varijabla naziv="DomainObject.Predmet.ProtustrankaFormatedOIB_1">  PRIJATELJI SPORTA-SESVETE, OIB 30650142662</derivirana_varijabla>
  </DomainObject.Predmet.ProtustrankaFormatedOIB>
  <DomainObject.Predmet.ProtustrankaFormatedWithAdress>
    <izvorni_sadrzaj> PRIJATELJI SPORTA-SESVETE, Sesvetska cesta 34, 10360 Sesvete</izvorni_sadrzaj>
    <derivirana_varijabla naziv="DomainObject.Predmet.ProtustrankaFormatedWithAdress_1"> PRIJATELJI SPORTA-SESVETE, Sesvetska cesta 34, 10360 Sesvete</derivirana_varijabla>
  </DomainObject.Predmet.ProtustrankaFormatedWithAdress>
  <DomainObject.Predmet.ProtustrankaFormatedWithAdressOIB>
    <izvorni_sadrzaj> PRIJATELJI SPORTA-SESVETE, OIB 30650142662, Sesvetska cesta 34, 10360 Sesvete</izvorni_sadrzaj>
    <derivirana_varijabla naziv="DomainObject.Predmet.ProtustrankaFormatedWithAdressOIB_1"> PRIJATELJI SPORTA-SESVETE, OIB 30650142662, Sesvetska cesta 34, 10360 Sesvete</derivirana_varijabla>
  </DomainObject.Predmet.ProtustrankaFormatedWithAdressOIB>
  <DomainObject.Predmet.ProtustrankaWithAdress>
    <izvorni_sadrzaj>PRIJATELJI SPORTA-SESVETE Sesvetska cesta 34, 10360 Sesvete</izvorni_sadrzaj>
    <derivirana_varijabla naziv="DomainObject.Predmet.ProtustrankaWithAdress_1">PRIJATELJI SPORTA-SESVETE Sesvetska cesta 34, 10360 Sesvete</derivirana_varijabla>
  </DomainObject.Predmet.ProtustrankaWithAdress>
  <DomainObject.Predmet.ProtustrankaWithAdressOIB>
    <izvorni_sadrzaj>PRIJATELJI SPORTA-SESVETE, OIB 30650142662, Sesvetska cesta 34, 10360 Sesvete</izvorni_sadrzaj>
    <derivirana_varijabla naziv="DomainObject.Predmet.ProtustrankaWithAdressOIB_1">PRIJATELJI SPORTA-SESVETE, OIB 30650142662, Sesvetska cesta 34, 10360 Sesvete</derivirana_varijabla>
  </DomainObject.Predmet.ProtustrankaWithAdressOIB>
  <DomainObject.Predmet.ProtustrankaNazivFormated>
    <izvorni_sadrzaj>PRIJATELJI SPORTA-SESVETE</izvorni_sadrzaj>
    <derivirana_varijabla naziv="DomainObject.Predmet.ProtustrankaNazivFormated_1">PRIJATELJI SPORTA-SESVETE</derivirana_varijabla>
  </DomainObject.Predmet.ProtustrankaNazivFormated>
  <DomainObject.Predmet.ProtustrankaNazivFormatedOIB>
    <izvorni_sadrzaj>PRIJATELJI SPORTA-SESVETE, OIB 30650142662</izvorni_sadrzaj>
    <derivirana_varijabla naziv="DomainObject.Predmet.ProtustrankaNazivFormatedOIB_1">PRIJATELJI SPORTA-SESVETE, OIB 30650142662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PRIJATELJI SPORTA-SESVETE</item>
    </izvorni_sadrzaj>
    <derivirana_varijabla naziv="DomainObject.Predmet.ProtuStrankaListFormated_1">
      <item>PRIJATELJI SPORTA-SESVETE</item>
    </derivirana_varijabla>
  </DomainObject.Predmet.ProtuStrankaListFormated>
  <DomainObject.Predmet.ProtuStrankaListFormatedOIB>
    <izvorni_sadrzaj>
      <item>PRIJATELJI SPORTA-SESVETE, OIB 30650142662</item>
    </izvorni_sadrzaj>
    <derivirana_varijabla naziv="DomainObject.Predmet.ProtuStrankaListFormatedOIB_1">
      <item>PRIJATELJI SPORTA-SESVETE, OIB 30650142662</item>
    </derivirana_varijabla>
  </DomainObject.Predmet.ProtuStrankaListFormatedOIB>
  <DomainObject.Predmet.ProtuStrankaListFormatedWithAdress>
    <izvorni_sadrzaj>
      <item>PRIJATELJI SPORTA-SESVETE, Sesvetska cesta 34, 10360 Sesvete</item>
    </izvorni_sadrzaj>
    <derivirana_varijabla naziv="DomainObject.Predmet.ProtuStrankaListFormatedWithAdress_1">
      <item>PRIJATELJI SPORTA-SESVETE, Sesvetska cesta 34, 10360 Sesvete</item>
    </derivirana_varijabla>
  </DomainObject.Predmet.ProtuStrankaListFormatedWithAdress>
  <DomainObject.Predmet.ProtuStrankaListFormatedWithAdressOIB>
    <izvorni_sadrzaj>
      <item>PRIJATELJI SPORTA-SESVETE, OIB 30650142662, Sesvetska cesta 34, 10360 Sesvete</item>
    </izvorni_sadrzaj>
    <derivirana_varijabla naziv="DomainObject.Predmet.ProtuStrankaListFormatedWithAdressOIB_1">
      <item>PRIJATELJI SPORTA-SESVETE, OIB 30650142662, Sesvetska cesta 34, 10360 Sesvete</item>
    </derivirana_varijabla>
  </DomainObject.Predmet.ProtuStrankaListFormatedWithAdressOIB>
  <DomainObject.Predmet.ProtuStrankaListNazivFormated>
    <izvorni_sadrzaj>
      <item>PRIJATELJI SPORTA-SESVETE</item>
    </izvorni_sadrzaj>
    <derivirana_varijabla naziv="DomainObject.Predmet.ProtuStrankaListNazivFormated_1">
      <item>PRIJATELJI SPORTA-SESVETE</item>
    </derivirana_varijabla>
  </DomainObject.Predmet.ProtuStrankaListNazivFormated>
  <DomainObject.Predmet.ProtuStrankaListNazivFormatedOIB>
    <izvorni_sadrzaj>
      <item>PRIJATELJI SPORTA-SESVETE, OIB 30650142662</item>
    </izvorni_sadrzaj>
    <derivirana_varijabla naziv="DomainObject.Predmet.ProtuStrankaListNazivFormatedOIB_1">
      <item>PRIJATELJI SPORTA-SESVETE, OIB 30650142662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PRIJATELJI SPORTA-SESVETE</izvorni_sadrzaj>
    <derivirana_varijabla naziv="DomainObject.Predmet.ProtustrankaIDrugi_1">PRIJATELJI SPORTA-SESVETE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PRIJATELJI SPORTA-SESVETE, OIB 30650142662, Sesvetska cesta 34, 10360 Sesvete</izvorni_sadrzaj>
    <derivirana_varijabla naziv="DomainObject.Predmet.ProtustrankaIDrugiAdressOIB_1">PRIJATELJI SPORTA-SESVETE, OIB 30650142662, Sesvetska cesta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PRIJATELJI SPORTA-SESVETE</item>
      <item>FINA Regionalni centar Zagreb</item>
    </izvorni_sadrzaj>
    <derivirana_varijabla naziv="DomainObject.Predmet.SudioniciListNaziv_1">
      <item>PRIJATELJI SPORTA-SESVETE</item>
      <item>FINA Regionalni centar Zagreb</item>
    </derivirana_varijabla>
  </DomainObject.Predmet.SudioniciListNaziv>
  <DomainObject.Predmet.SudioniciListAdressOIB>
    <izvorni_sadrzaj>
      <item>PRIJATELJI SPORTA-SESVETE, OIB 30650142662, Sesvetska cesta 34,10360 Sesvete</item>
      <item>FINA Regionalni centar Zagreb, OIB 85821130368, Trg svibanjskih žrtava 1995. 1,10000 Zagreb</item>
    </izvorni_sadrzaj>
    <derivirana_varijabla naziv="DomainObject.Predmet.SudioniciListAdressOIB_1">
      <item>PRIJATELJI SPORTA-SESVETE, OIB 30650142662, Sesvetska cesta 34,10360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30650142662</item>
      <item>, OIB 85821130368</item>
    </izvorni_sadrzaj>
    <derivirana_varijabla naziv="DomainObject.Predmet.SudioniciListNazivOIB_1">
      <item>, OIB 30650142662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9A754-9A7A-4C50-A343-9D55AE975F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3139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2017-11-23T10:02:00Z</dcterms:created>
  <dc:creator>Korisnik</dc:creator>
  <cp:lastModifiedBy>Žana Bem</cp:lastModifiedBy>
  <cp:lastPrinted>2017-10-13T06:13:00Z</cp:lastPrinted>
  <dcterms:modified xmlns:xsi="http://www.w3.org/2001/XMLSchema-instance" xsi:type="dcterms:W3CDTF">2017-11-23T10:04:00Z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