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9e61" w14:paraId="b5e9e61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4B5165">
        <w:t>10</w:t>
      </w:r>
      <w:r w:rsidR="002E48C8">
        <w:t>58</w:t>
      </w:r>
      <w:r w:rsidR="00741BE1">
        <w:t xml:space="preserve">/17-3      </w:t>
      </w:r>
      <w:r w:rsidR="004B5165">
        <w:t xml:space="preserve">       </w:t>
      </w:r>
      <w:r w:rsidR="009D5343">
        <w:t xml:space="preserve">     </w:t>
      </w:r>
      <w:r w:rsidR="0049393C">
        <w:t xml:space="preserve">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>za provedbu skraćenog stečajnog postupka nad dužnikom</w:t>
      </w:r>
      <w:r w:rsidR="002B71D8">
        <w:t xml:space="preserve"> </w:t>
      </w:r>
      <w:r w:rsidR="002E48C8" w:rsidRPr="002E48C8">
        <w:t>SIPA GRUNT j.d.o.o. za poslovanje nekretninama</w:t>
      </w:r>
      <w:r w:rsidR="002E48C8">
        <w:t xml:space="preserve">, Zagreb, Jačkovina 146, MBS: </w:t>
      </w:r>
      <w:r w:rsidR="002E48C8" w:rsidRPr="002E48C8">
        <w:t>080915979</w:t>
      </w:r>
      <w:r w:rsidR="002E48C8">
        <w:t xml:space="preserve">, OIB: </w:t>
      </w:r>
      <w:r w:rsidR="00A37F91" w:rsidRPr="00A37F91">
        <w:t>90687136256</w:t>
      </w:r>
      <w:r w:rsidR="00A37F91">
        <w:t xml:space="preserve">,  </w:t>
      </w:r>
      <w:r w:rsidR="00BF04BA">
        <w:t>te</w:t>
      </w:r>
      <w:r w:rsidR="005A374F">
        <w:t xml:space="preserve">meljem članka 430. Stečajnog zakona (NN 71/15, dalje: SZ), dana </w:t>
      </w:r>
      <w:r w:rsidR="009D5343">
        <w:t>4</w:t>
      </w:r>
      <w:r w:rsidR="00ED1045">
        <w:t xml:space="preserve">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EB34FB" w:rsidR="00204FB3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1A7ACB" w:rsidRPr="001A7ACB">
        <w:t xml:space="preserve"> </w:t>
      </w:r>
      <w:r w:rsidR="00A37F91">
        <w:t>SIPA GRUNT j.d.o.o. za poslovanje nekretninama, Zagreb, Jačkovina 146, MBS: 080915979, OIB: 90687136256</w:t>
      </w:r>
      <w:r w:rsidR="00853352">
        <w:t xml:space="preserve">, </w:t>
      </w:r>
      <w:r>
        <w:t>na temelju neizvršenih osnova za plaćanje iznosi</w:t>
      </w:r>
      <w:r w:rsidR="00554444">
        <w:t xml:space="preserve"> </w:t>
      </w:r>
      <w:r w:rsidR="00A37F91">
        <w:t>11.174,99</w:t>
      </w:r>
      <w:r w:rsidR="008B580B">
        <w:t xml:space="preserve"> </w:t>
      </w:r>
      <w:r w:rsidR="00EB34FB">
        <w:t xml:space="preserve">kn.                 </w:t>
      </w:r>
    </w:p>
    <w:p w:rsidRDefault="00204FB3" w:rsidP="00D739FA" w:rsidR="00B53929" w:rsidRPr="007829BF">
      <w:pPr>
        <w:numPr>
          <w:ilvl w:val="0"/>
          <w:numId w:val="2"/>
        </w:numPr>
        <w:jc w:val="both"/>
      </w:pPr>
      <w:r>
        <w:t>Poziva</w:t>
      </w:r>
      <w:r w:rsidR="00950581">
        <w:t xml:space="preserve"> se osob</w:t>
      </w:r>
      <w:r w:rsidR="007C4C00">
        <w:t>a</w:t>
      </w:r>
      <w:r w:rsidR="00950581">
        <w:t xml:space="preserve"> ovlašten</w:t>
      </w:r>
      <w:r w:rsidR="007C4C00">
        <w:t>a</w:t>
      </w:r>
      <w:r w:rsidR="00950581">
        <w:t xml:space="preserve"> za </w:t>
      </w:r>
      <w:r w:rsidR="00394EEC">
        <w:t>zastupanje</w:t>
      </w:r>
      <w:r>
        <w:t xml:space="preserve"> dužnika</w:t>
      </w:r>
      <w:r w:rsidR="007C4C00">
        <w:t xml:space="preserve"> </w:t>
      </w:r>
      <w:r w:rsidR="00A37F91">
        <w:t>Ivica Sičaja, OIB: 86250098137, Zagreb, Jačkovina 146</w:t>
      </w:r>
      <w:r w:rsidR="00BC4A69">
        <w:t>,</w:t>
      </w:r>
      <w:r w:rsidR="007E305F">
        <w:t xml:space="preserve"> </w:t>
      </w:r>
      <w:r w:rsidR="00B542FC">
        <w:t>da</w:t>
      </w:r>
      <w:r w:rsidR="003337FC">
        <w:t xml:space="preserve"> u  roku od 15 (petnaest) dana od dana objave ovog oglasa na mrežnoj stranici e-Oglasna ploča sudova podnes</w:t>
      </w:r>
      <w:r w:rsidR="003F7CF4">
        <w:t>e</w:t>
      </w:r>
      <w:r w:rsidR="003337FC">
        <w:t xml:space="preserve">  ovom sudu, pozivom na gornji broj spisa, javnobilježnički ovjerovljeni prokazni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</w:t>
      </w:r>
      <w:r w:rsidR="003337FC">
        <w:t>0</w:t>
      </w:r>
      <w:r w:rsidR="00BC4A69">
        <w:t>58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9D5343">
        <w:t>4</w:t>
      </w:r>
      <w:r w:rsidR="00940E54">
        <w:t>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D739FA" w:rsidR="00204FB3" w:rsidRPr="00D739FA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91089D">
        <w:t>2</w:t>
      </w:r>
      <w:r w:rsidR="00554B70">
        <w:t>5</w:t>
      </w:r>
      <w:r w:rsidR="0091089D">
        <w:t>/1</w:t>
      </w:r>
      <w:r w:rsidR="00BC4A69">
        <w:t>1</w:t>
      </w:r>
      <w:r w:rsidR="00E37104">
        <w:t xml:space="preserve">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4A6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1B3D"/>
    <w:rsid w:val="0004409F"/>
    <w:rsid w:val="00046CBC"/>
    <w:rsid w:val="000477CD"/>
    <w:rsid w:val="00047A8F"/>
    <w:rsid w:val="00050860"/>
    <w:rsid w:val="00051E58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D491A"/>
    <w:rsid w:val="000E0EAF"/>
    <w:rsid w:val="000E404A"/>
    <w:rsid w:val="000E73DB"/>
    <w:rsid w:val="000E762A"/>
    <w:rsid w:val="000E7F28"/>
    <w:rsid w:val="000F228D"/>
    <w:rsid w:val="000F4EEF"/>
    <w:rsid w:val="000F61EA"/>
    <w:rsid w:val="00100BA1"/>
    <w:rsid w:val="00102060"/>
    <w:rsid w:val="00103059"/>
    <w:rsid w:val="001053CD"/>
    <w:rsid w:val="00110041"/>
    <w:rsid w:val="00115F56"/>
    <w:rsid w:val="001169AB"/>
    <w:rsid w:val="001261BA"/>
    <w:rsid w:val="00127F97"/>
    <w:rsid w:val="00131D71"/>
    <w:rsid w:val="00132DEB"/>
    <w:rsid w:val="00134EC0"/>
    <w:rsid w:val="0013792F"/>
    <w:rsid w:val="00140407"/>
    <w:rsid w:val="00143158"/>
    <w:rsid w:val="001437B2"/>
    <w:rsid w:val="001502BA"/>
    <w:rsid w:val="0015158C"/>
    <w:rsid w:val="0015191D"/>
    <w:rsid w:val="001525A9"/>
    <w:rsid w:val="00153466"/>
    <w:rsid w:val="0016238B"/>
    <w:rsid w:val="00165557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A7ACB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38FD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239A"/>
    <w:rsid w:val="00234025"/>
    <w:rsid w:val="002358E7"/>
    <w:rsid w:val="00237E93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4AE"/>
    <w:rsid w:val="00267D26"/>
    <w:rsid w:val="00271DFE"/>
    <w:rsid w:val="00275BF0"/>
    <w:rsid w:val="002777D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1D8"/>
    <w:rsid w:val="002B7356"/>
    <w:rsid w:val="002C04FF"/>
    <w:rsid w:val="002C2761"/>
    <w:rsid w:val="002C3D49"/>
    <w:rsid w:val="002C6A77"/>
    <w:rsid w:val="002C7EB3"/>
    <w:rsid w:val="002D0492"/>
    <w:rsid w:val="002D2600"/>
    <w:rsid w:val="002D2610"/>
    <w:rsid w:val="002D3157"/>
    <w:rsid w:val="002D43F0"/>
    <w:rsid w:val="002D6509"/>
    <w:rsid w:val="002D7376"/>
    <w:rsid w:val="002D7681"/>
    <w:rsid w:val="002E29C8"/>
    <w:rsid w:val="002E48C8"/>
    <w:rsid w:val="002E4C0B"/>
    <w:rsid w:val="002E5F9E"/>
    <w:rsid w:val="002F33E7"/>
    <w:rsid w:val="002F4AAF"/>
    <w:rsid w:val="002F4D73"/>
    <w:rsid w:val="002F54BC"/>
    <w:rsid w:val="002F5C82"/>
    <w:rsid w:val="002F62B5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37FC"/>
    <w:rsid w:val="00334BE3"/>
    <w:rsid w:val="003405C3"/>
    <w:rsid w:val="00342079"/>
    <w:rsid w:val="003445D8"/>
    <w:rsid w:val="00346E2F"/>
    <w:rsid w:val="00355A02"/>
    <w:rsid w:val="003612A7"/>
    <w:rsid w:val="0036640C"/>
    <w:rsid w:val="00371062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4EEC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20DF"/>
    <w:rsid w:val="003D4988"/>
    <w:rsid w:val="003E4DD9"/>
    <w:rsid w:val="003E4EC8"/>
    <w:rsid w:val="003E6670"/>
    <w:rsid w:val="003E7C98"/>
    <w:rsid w:val="003F7415"/>
    <w:rsid w:val="003F7CF4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67CA"/>
    <w:rsid w:val="004171F3"/>
    <w:rsid w:val="00420037"/>
    <w:rsid w:val="0042014B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45E61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9393C"/>
    <w:rsid w:val="004A0D7B"/>
    <w:rsid w:val="004A6F2C"/>
    <w:rsid w:val="004B490A"/>
    <w:rsid w:val="004B5165"/>
    <w:rsid w:val="004C3969"/>
    <w:rsid w:val="004C57E1"/>
    <w:rsid w:val="004D2575"/>
    <w:rsid w:val="004D5A26"/>
    <w:rsid w:val="004E151F"/>
    <w:rsid w:val="004E1973"/>
    <w:rsid w:val="004E466C"/>
    <w:rsid w:val="004F4428"/>
    <w:rsid w:val="004F5FE8"/>
    <w:rsid w:val="004F6C6C"/>
    <w:rsid w:val="00510DCF"/>
    <w:rsid w:val="005126B5"/>
    <w:rsid w:val="00513670"/>
    <w:rsid w:val="005159C5"/>
    <w:rsid w:val="00515AD7"/>
    <w:rsid w:val="005179BB"/>
    <w:rsid w:val="00523597"/>
    <w:rsid w:val="0052399B"/>
    <w:rsid w:val="00525BB6"/>
    <w:rsid w:val="005315D5"/>
    <w:rsid w:val="00532E0A"/>
    <w:rsid w:val="00532E53"/>
    <w:rsid w:val="00533373"/>
    <w:rsid w:val="00534964"/>
    <w:rsid w:val="0053545A"/>
    <w:rsid w:val="005369C3"/>
    <w:rsid w:val="00540FAF"/>
    <w:rsid w:val="0054259D"/>
    <w:rsid w:val="005433A2"/>
    <w:rsid w:val="005437AE"/>
    <w:rsid w:val="00550133"/>
    <w:rsid w:val="00554444"/>
    <w:rsid w:val="00554B70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08B"/>
    <w:rsid w:val="005B6845"/>
    <w:rsid w:val="005B6E2E"/>
    <w:rsid w:val="005B7F61"/>
    <w:rsid w:val="005C01B9"/>
    <w:rsid w:val="005C056B"/>
    <w:rsid w:val="005C0E48"/>
    <w:rsid w:val="005C5BC1"/>
    <w:rsid w:val="005D1100"/>
    <w:rsid w:val="005D2A79"/>
    <w:rsid w:val="005D3A68"/>
    <w:rsid w:val="005D57CB"/>
    <w:rsid w:val="005D7EC1"/>
    <w:rsid w:val="005E0CFB"/>
    <w:rsid w:val="005E1074"/>
    <w:rsid w:val="005E55B1"/>
    <w:rsid w:val="005F1EFD"/>
    <w:rsid w:val="005F63AF"/>
    <w:rsid w:val="005F682B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2E64"/>
    <w:rsid w:val="00666402"/>
    <w:rsid w:val="006672BD"/>
    <w:rsid w:val="006703A3"/>
    <w:rsid w:val="006716F0"/>
    <w:rsid w:val="0067303B"/>
    <w:rsid w:val="00673ECF"/>
    <w:rsid w:val="00674FE2"/>
    <w:rsid w:val="00676EF6"/>
    <w:rsid w:val="00681F7F"/>
    <w:rsid w:val="00682D7E"/>
    <w:rsid w:val="0068386A"/>
    <w:rsid w:val="006843F0"/>
    <w:rsid w:val="0069656A"/>
    <w:rsid w:val="006A11E9"/>
    <w:rsid w:val="006A18B1"/>
    <w:rsid w:val="006A3CCF"/>
    <w:rsid w:val="006A680E"/>
    <w:rsid w:val="006A6EBE"/>
    <w:rsid w:val="006B29B9"/>
    <w:rsid w:val="006B37E2"/>
    <w:rsid w:val="006B5168"/>
    <w:rsid w:val="006C1C19"/>
    <w:rsid w:val="006C36CE"/>
    <w:rsid w:val="006C4490"/>
    <w:rsid w:val="006C4FDF"/>
    <w:rsid w:val="006C5C92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1BE1"/>
    <w:rsid w:val="0074369C"/>
    <w:rsid w:val="0074413D"/>
    <w:rsid w:val="00746BCC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29BF"/>
    <w:rsid w:val="007834FD"/>
    <w:rsid w:val="007853B0"/>
    <w:rsid w:val="00790A88"/>
    <w:rsid w:val="00790AB6"/>
    <w:rsid w:val="00791A2A"/>
    <w:rsid w:val="00793C2B"/>
    <w:rsid w:val="00795518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B7F27"/>
    <w:rsid w:val="007C4C00"/>
    <w:rsid w:val="007D109A"/>
    <w:rsid w:val="007D4D83"/>
    <w:rsid w:val="007D50F2"/>
    <w:rsid w:val="007D62E1"/>
    <w:rsid w:val="007D667C"/>
    <w:rsid w:val="007E305F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3352"/>
    <w:rsid w:val="00855A65"/>
    <w:rsid w:val="00860129"/>
    <w:rsid w:val="008604F7"/>
    <w:rsid w:val="008663F2"/>
    <w:rsid w:val="008741EA"/>
    <w:rsid w:val="00875548"/>
    <w:rsid w:val="0087662A"/>
    <w:rsid w:val="00877228"/>
    <w:rsid w:val="008814CC"/>
    <w:rsid w:val="0088367B"/>
    <w:rsid w:val="008841B0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580B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E6153"/>
    <w:rsid w:val="008F1A8E"/>
    <w:rsid w:val="008F5255"/>
    <w:rsid w:val="00901A60"/>
    <w:rsid w:val="00901EF5"/>
    <w:rsid w:val="0090296B"/>
    <w:rsid w:val="00904484"/>
    <w:rsid w:val="00905CC8"/>
    <w:rsid w:val="0091089D"/>
    <w:rsid w:val="00912CF5"/>
    <w:rsid w:val="009137B1"/>
    <w:rsid w:val="00913AA5"/>
    <w:rsid w:val="00915D8F"/>
    <w:rsid w:val="0092202A"/>
    <w:rsid w:val="0092366B"/>
    <w:rsid w:val="00924658"/>
    <w:rsid w:val="00924A2F"/>
    <w:rsid w:val="0092602B"/>
    <w:rsid w:val="0092692F"/>
    <w:rsid w:val="00930B0A"/>
    <w:rsid w:val="00930E01"/>
    <w:rsid w:val="00936874"/>
    <w:rsid w:val="00936993"/>
    <w:rsid w:val="00937840"/>
    <w:rsid w:val="00940E54"/>
    <w:rsid w:val="00943D66"/>
    <w:rsid w:val="00947AF8"/>
    <w:rsid w:val="00950581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0239"/>
    <w:rsid w:val="00974F50"/>
    <w:rsid w:val="00980E4D"/>
    <w:rsid w:val="00985701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1F19"/>
    <w:rsid w:val="009C670C"/>
    <w:rsid w:val="009D0E99"/>
    <w:rsid w:val="009D3536"/>
    <w:rsid w:val="009D4197"/>
    <w:rsid w:val="009D4CF1"/>
    <w:rsid w:val="009D5343"/>
    <w:rsid w:val="009D6EDA"/>
    <w:rsid w:val="009D7DD0"/>
    <w:rsid w:val="009E5D6D"/>
    <w:rsid w:val="009E5F18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272B"/>
    <w:rsid w:val="00A3598F"/>
    <w:rsid w:val="00A37F91"/>
    <w:rsid w:val="00A405B5"/>
    <w:rsid w:val="00A42167"/>
    <w:rsid w:val="00A45260"/>
    <w:rsid w:val="00A46436"/>
    <w:rsid w:val="00A4793D"/>
    <w:rsid w:val="00A50E8F"/>
    <w:rsid w:val="00A54331"/>
    <w:rsid w:val="00A5687A"/>
    <w:rsid w:val="00A57AB7"/>
    <w:rsid w:val="00A57DB1"/>
    <w:rsid w:val="00A62CBC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927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583"/>
    <w:rsid w:val="00B35741"/>
    <w:rsid w:val="00B3597F"/>
    <w:rsid w:val="00B360EA"/>
    <w:rsid w:val="00B42B7C"/>
    <w:rsid w:val="00B45ADA"/>
    <w:rsid w:val="00B50AD5"/>
    <w:rsid w:val="00B53929"/>
    <w:rsid w:val="00B541D7"/>
    <w:rsid w:val="00B542FC"/>
    <w:rsid w:val="00B5560E"/>
    <w:rsid w:val="00B639B0"/>
    <w:rsid w:val="00B63FC2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C4A69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2617"/>
    <w:rsid w:val="00C147B5"/>
    <w:rsid w:val="00C1562F"/>
    <w:rsid w:val="00C2016D"/>
    <w:rsid w:val="00C20DC7"/>
    <w:rsid w:val="00C24697"/>
    <w:rsid w:val="00C24B5B"/>
    <w:rsid w:val="00C34184"/>
    <w:rsid w:val="00C34651"/>
    <w:rsid w:val="00C37558"/>
    <w:rsid w:val="00C43CDA"/>
    <w:rsid w:val="00C46923"/>
    <w:rsid w:val="00C5496B"/>
    <w:rsid w:val="00C55B3B"/>
    <w:rsid w:val="00C56925"/>
    <w:rsid w:val="00C66216"/>
    <w:rsid w:val="00C70561"/>
    <w:rsid w:val="00C73B80"/>
    <w:rsid w:val="00C74E55"/>
    <w:rsid w:val="00C826A4"/>
    <w:rsid w:val="00C85529"/>
    <w:rsid w:val="00C8590C"/>
    <w:rsid w:val="00C87B21"/>
    <w:rsid w:val="00C923C7"/>
    <w:rsid w:val="00C93448"/>
    <w:rsid w:val="00C9566A"/>
    <w:rsid w:val="00C9744E"/>
    <w:rsid w:val="00CA01EF"/>
    <w:rsid w:val="00CA269E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C6EC8"/>
    <w:rsid w:val="00CD0675"/>
    <w:rsid w:val="00CD11A9"/>
    <w:rsid w:val="00CD4C25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069"/>
    <w:rsid w:val="00D1469E"/>
    <w:rsid w:val="00D160C8"/>
    <w:rsid w:val="00D20E46"/>
    <w:rsid w:val="00D212DB"/>
    <w:rsid w:val="00D23251"/>
    <w:rsid w:val="00D24D2F"/>
    <w:rsid w:val="00D331B7"/>
    <w:rsid w:val="00D37D32"/>
    <w:rsid w:val="00D4346E"/>
    <w:rsid w:val="00D46AFF"/>
    <w:rsid w:val="00D50337"/>
    <w:rsid w:val="00D505FE"/>
    <w:rsid w:val="00D54F7E"/>
    <w:rsid w:val="00D568B0"/>
    <w:rsid w:val="00D57DB1"/>
    <w:rsid w:val="00D64021"/>
    <w:rsid w:val="00D641DA"/>
    <w:rsid w:val="00D70A36"/>
    <w:rsid w:val="00D71C29"/>
    <w:rsid w:val="00D735C8"/>
    <w:rsid w:val="00D739FA"/>
    <w:rsid w:val="00D74474"/>
    <w:rsid w:val="00D745AC"/>
    <w:rsid w:val="00D77EA4"/>
    <w:rsid w:val="00D80C2F"/>
    <w:rsid w:val="00D81B0E"/>
    <w:rsid w:val="00D82FFF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B406E"/>
    <w:rsid w:val="00DC4A9E"/>
    <w:rsid w:val="00DC5D72"/>
    <w:rsid w:val="00DD1F8C"/>
    <w:rsid w:val="00DD3FFD"/>
    <w:rsid w:val="00DD6415"/>
    <w:rsid w:val="00DD6682"/>
    <w:rsid w:val="00DD6D8C"/>
    <w:rsid w:val="00DD7495"/>
    <w:rsid w:val="00DE5F69"/>
    <w:rsid w:val="00DF412D"/>
    <w:rsid w:val="00DF4887"/>
    <w:rsid w:val="00DF674F"/>
    <w:rsid w:val="00DF6911"/>
    <w:rsid w:val="00DF6C0A"/>
    <w:rsid w:val="00E00DC3"/>
    <w:rsid w:val="00E022F5"/>
    <w:rsid w:val="00E0562A"/>
    <w:rsid w:val="00E06B58"/>
    <w:rsid w:val="00E07512"/>
    <w:rsid w:val="00E14BDA"/>
    <w:rsid w:val="00E14EAA"/>
    <w:rsid w:val="00E1639E"/>
    <w:rsid w:val="00E16FD3"/>
    <w:rsid w:val="00E225DA"/>
    <w:rsid w:val="00E22F6C"/>
    <w:rsid w:val="00E23AF8"/>
    <w:rsid w:val="00E26155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49A7"/>
    <w:rsid w:val="00E76707"/>
    <w:rsid w:val="00E82456"/>
    <w:rsid w:val="00E83529"/>
    <w:rsid w:val="00E910A8"/>
    <w:rsid w:val="00E94A07"/>
    <w:rsid w:val="00E96356"/>
    <w:rsid w:val="00E971A7"/>
    <w:rsid w:val="00EA028A"/>
    <w:rsid w:val="00EA403E"/>
    <w:rsid w:val="00EA7498"/>
    <w:rsid w:val="00EB34FB"/>
    <w:rsid w:val="00EC0019"/>
    <w:rsid w:val="00EC3B55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EE5F4F"/>
    <w:rsid w:val="00F02A50"/>
    <w:rsid w:val="00F03F3A"/>
    <w:rsid w:val="00F040DB"/>
    <w:rsid w:val="00F067A8"/>
    <w:rsid w:val="00F111CE"/>
    <w:rsid w:val="00F11F5E"/>
    <w:rsid w:val="00F14DD1"/>
    <w:rsid w:val="00F15FF0"/>
    <w:rsid w:val="00F2165F"/>
    <w:rsid w:val="00F273C5"/>
    <w:rsid w:val="00F3035B"/>
    <w:rsid w:val="00F328AD"/>
    <w:rsid w:val="00F428BC"/>
    <w:rsid w:val="00F46E60"/>
    <w:rsid w:val="00F54091"/>
    <w:rsid w:val="00F570D6"/>
    <w:rsid w:val="00F573EC"/>
    <w:rsid w:val="00F57762"/>
    <w:rsid w:val="00F57871"/>
    <w:rsid w:val="00F601CC"/>
    <w:rsid w:val="00F6215D"/>
    <w:rsid w:val="00F63480"/>
    <w:rsid w:val="00F7118E"/>
    <w:rsid w:val="00F7232C"/>
    <w:rsid w:val="00F72773"/>
    <w:rsid w:val="00F72800"/>
    <w:rsid w:val="00F734CA"/>
    <w:rsid w:val="00F73514"/>
    <w:rsid w:val="00F74846"/>
    <w:rsid w:val="00F74EBB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E2D0B"/>
    <w:rsid w:val="00FE31DB"/>
    <w:rsid w:val="00FF5435"/>
    <w:rsid w:val="00FF6257"/>
    <w:rsid w:val="00FF6C1D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77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7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7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7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7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77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7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7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7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7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601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17368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94318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04024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36024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3639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893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651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912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6161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0754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93103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85416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30932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5929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62503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7018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3451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741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6643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4684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87770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46725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13649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9232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5985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883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829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3465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3085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24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5342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4713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9572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02499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73264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5966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657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959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94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27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St-1058/2017</izvorni_sadrzaj>
    <derivirana_varijabla naziv="DomainObject.Predmet.OznakaBroj_1">St-1058/2017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SIPA GRUNT j.d.o.o. za poslovanje nekretninama</izvorni_sadrzaj>
    <derivirana_varijabla naziv="DomainObject.Predmet.ProtustrankaFormated_1">  SIPA GRUNT j.d.o.o. za poslovanje nekretninama</derivirana_varijabla>
  </DomainObject.Predmet.ProtustrankaFormated>
  <DomainObject.Predmet.ProtustrankaFormatedOIB>
    <izvorni_sadrzaj>  SIPA GRUNT j.d.o.o. za poslovanje nekretninama, OIB 90687136256</izvorni_sadrzaj>
    <derivirana_varijabla naziv="DomainObject.Predmet.ProtustrankaFormatedOIB_1">  SIPA GRUNT j.d.o.o. za poslovanje nekretninama, OIB 90687136256</derivirana_varijabla>
  </DomainObject.Predmet.ProtustrankaFormatedOIB>
  <DomainObject.Predmet.ProtustrankaFormatedWithAdress>
    <izvorni_sadrzaj> SIPA GRUNT j.d.o.o. za poslovanje nekretninama, Jačkovina 146, 10000 Zagreb</izvorni_sadrzaj>
    <derivirana_varijabla naziv="DomainObject.Predmet.ProtustrankaFormatedWithAdress_1"> SIPA GRUNT j.d.o.o. za poslovanje nekretninama, Jačkovina 146, 10000 Zagreb</derivirana_varijabla>
  </DomainObject.Predmet.ProtustrankaFormatedWithAdress>
  <DomainObject.Predmet.ProtustrankaFormatedWithAdressOIB>
    <izvorni_sadrzaj> SIPA GRUNT j.d.o.o. za poslovanje nekretninama, OIB 90687136256, Jačkovina 146, 10000 Zagreb</izvorni_sadrzaj>
    <derivirana_varijabla naziv="DomainObject.Predmet.ProtustrankaFormatedWithAdressOIB_1"> SIPA GRUNT j.d.o.o. za poslovanje nekretninama, OIB 90687136256, Jačkovina 146, 10000 Zagreb</derivirana_varijabla>
  </DomainObject.Predmet.ProtustrankaFormatedWithAdressOIB>
  <DomainObject.Predmet.ProtustrankaWithAdress>
    <izvorni_sadrzaj>SIPA GRUNT j.d.o.o. za poslovanje nekretninama Jačkovina 146, 10000 Zagreb</izvorni_sadrzaj>
    <derivirana_varijabla naziv="DomainObject.Predmet.ProtustrankaWithAdress_1">SIPA GRUNT j.d.o.o. za poslovanje nekretninama Jačkovina 146, 10000 Zagreb</derivirana_varijabla>
  </DomainObject.Predmet.ProtustrankaWithAdress>
  <DomainObject.Predmet.ProtustrankaWithAdressOIB>
    <izvorni_sadrzaj>SIPA GRUNT j.d.o.o. za poslovanje nekretninama, OIB 90687136256, Jačkovina 146, 10000 Zagreb</izvorni_sadrzaj>
    <derivirana_varijabla naziv="DomainObject.Predmet.ProtustrankaWithAdressOIB_1">SIPA GRUNT j.d.o.o. za poslovanje nekretninama, OIB 90687136256, Jačkovina 146, 10000 Zagreb</derivirana_varijabla>
  </DomainObject.Predmet.ProtustrankaWithAdressOIB>
  <DomainObject.Predmet.ProtustrankaNazivFormated>
    <izvorni_sadrzaj>SIPA GRUNT j.d.o.o. za poslovanje nekretninama</izvorni_sadrzaj>
    <derivirana_varijabla naziv="DomainObject.Predmet.ProtustrankaNazivFormated_1">SIPA GRUNT j.d.o.o. za poslovanje nekretninama</derivirana_varijabla>
  </DomainObject.Predmet.ProtustrankaNazivFormated>
  <DomainObject.Predmet.ProtustrankaNazivFormatedOIB>
    <izvorni_sadrzaj>SIPA GRUNT j.d.o.o. za poslovanje nekretninama, OIB 90687136256</izvorni_sadrzaj>
    <derivirana_varijabla naziv="DomainObject.Predmet.ProtustrankaNazivFormatedOIB_1">SIPA GRUNT j.d.o.o. za poslovanje nekretninama, OIB 90687136256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SIPA GRUNT j.d.o.o. za poslovanje nekretninama</item>
    </izvorni_sadrzaj>
    <derivirana_varijabla naziv="DomainObject.Predmet.ProtuStrankaListFormated_1">
      <item>SIPA GRUNT j.d.o.o. za poslovanje nekretninama</item>
    </derivirana_varijabla>
  </DomainObject.Predmet.ProtuStrankaListFormated>
  <DomainObject.Predmet.ProtuStrankaListFormatedOIB>
    <izvorni_sadrzaj>
      <item>SIPA GRUNT j.d.o.o. za poslovanje nekretninama, OIB 90687136256</item>
    </izvorni_sadrzaj>
    <derivirana_varijabla naziv="DomainObject.Predmet.ProtuStrankaListFormatedOIB_1">
      <item>SIPA GRUNT j.d.o.o. za poslovanje nekretninama, OIB 90687136256</item>
    </derivirana_varijabla>
  </DomainObject.Predmet.ProtuStrankaListFormatedOIB>
  <DomainObject.Predmet.ProtuStrankaListFormatedWithAdress>
    <izvorni_sadrzaj>
      <item>SIPA GRUNT j.d.o.o. za poslovanje nekretninama, Jačkovina 146, 10000 Zagreb</item>
    </izvorni_sadrzaj>
    <derivirana_varijabla naziv="DomainObject.Predmet.ProtuStrankaListFormatedWithAdress_1">
      <item>SIPA GRUNT j.d.o.o. za poslovanje nekretninama, Jačkovina 146, 10000 Zagreb</item>
    </derivirana_varijabla>
  </DomainObject.Predmet.ProtuStrankaListFormatedWithAdress>
  <DomainObject.Predmet.ProtuStrankaListFormatedWithAdressOIB>
    <izvorni_sadrzaj>
      <item>SIPA GRUNT j.d.o.o. za poslovanje nekretninama, OIB 90687136256, Jačkovina 146, 10000 Zagreb</item>
    </izvorni_sadrzaj>
    <derivirana_varijabla naziv="DomainObject.Predmet.ProtuStrankaListFormatedWithAdressOIB_1">
      <item>SIPA GRUNT j.d.o.o. za poslovanje nekretninama, OIB 90687136256, Jačkovina 146, 10000 Zagreb</item>
    </derivirana_varijabla>
  </DomainObject.Predmet.ProtuStrankaListFormatedWithAdressOIB>
  <DomainObject.Predmet.ProtuStrankaListNazivFormated>
    <izvorni_sadrzaj>
      <item>SIPA GRUNT j.d.o.o. za poslovanje nekretninama</item>
    </izvorni_sadrzaj>
    <derivirana_varijabla naziv="DomainObject.Predmet.ProtuStrankaListNazivFormated_1">
      <item>SIPA GRUNT j.d.o.o. za poslovanje nekretninama</item>
    </derivirana_varijabla>
  </DomainObject.Predmet.ProtuStrankaListNazivFormated>
  <DomainObject.Predmet.ProtuStrankaListNazivFormatedOIB>
    <izvorni_sadrzaj>
      <item>SIPA GRUNT j.d.o.o. za poslovanje nekretninama, OIB 90687136256</item>
    </izvorni_sadrzaj>
    <derivirana_varijabla naziv="DomainObject.Predmet.ProtuStrankaListNazivFormatedOIB_1">
      <item>SIPA GRUNT j.d.o.o. za poslovanje nekretninama, OIB 90687136256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SIPA GRUNT j.d.o.o. za poslovanje nekretninama</izvorni_sadrzaj>
    <derivirana_varijabla naziv="DomainObject.Predmet.ProtustrankaIDrugi_1">SIPA GRUNT j.d.o.o. za poslovanje nekretninama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SIPA GRUNT j.d.o.o. za poslovanje nekretninama, OIB 90687136256, Jačkovina 146, 10000 Zagreb</izvorni_sadrzaj>
    <derivirana_varijabla naziv="DomainObject.Predmet.ProtustrankaIDrugiAdressOIB_1">SIPA GRUNT j.d.o.o. za poslovanje nekretninama, OIB 90687136256, Jačkovina 146,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SIPA GRUNT j.d.o.o. za poslovanje nekretninama</item>
      <item>FINA Regionalni centar Zagreb</item>
    </izvorni_sadrzaj>
    <derivirana_varijabla naziv="DomainObject.Predmet.SudioniciListNaziv_1">
      <item>SIPA GRUNT j.d.o.o. za poslovanje nekretninama</item>
      <item>FINA Regionalni centar Zagreb</item>
    </derivirana_varijabla>
  </DomainObject.Predmet.SudioniciListNaziv>
  <DomainObject.Predmet.SudioniciListAdressOIB>
    <izvorni_sadrzaj>
      <item>SIPA GRUNT j.d.o.o. za poslovanje nekretninama, OIB 90687136256, Jačkovina 146,10000 Zagreb</item>
      <item>FINA Regionalni centar Zagreb, OIB 85821130368, Trg svibanjskih žrtava 1995. br. 1,10000 Zagreb</item>
    </izvorni_sadrzaj>
    <derivirana_varijabla naziv="DomainObject.Predmet.SudioniciListAdressOIB_1">
      <item>SIPA GRUNT j.d.o.o. za poslovanje nekretninama, OIB 90687136256, Jačkovina 146,10000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90687136256</item>
      <item>, OIB 85821130368</item>
    </izvorni_sadrzaj>
    <derivirana_varijabla naziv="DomainObject.Predmet.SudioniciListNazivOIB_1">
      <item>, OIB 90687136256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28878F-F14B-4864-B452-C4C6DBC5A3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2152</properties:Characters>
  <properties:Lines>50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2017-08-04T06:51:00Z</dcterms:created>
  <dc:creator>Korisnik</dc:creator>
  <cp:lastModifiedBy>Sanja Ban</cp:lastModifiedBy>
  <cp:lastPrinted>2017-08-04T06:50:00Z</cp:lastPrinted>
  <dcterms:modified xmlns:xsi="http://www.w3.org/2001/XMLSchema-instance" xsi:type="dcterms:W3CDTF">2017-08-04T06:51:00Z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