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0b0c" w14:paraId="0300b0c" w:rsidRDefault="00132460" w:rsidP="00132460" w:rsidR="00132460" w:rsidRPr="002F67E5">
      <w:pPr>
        <w15:collapsed w:val="false"/>
      </w:pPr>
    </w:p>
    <w:p w:rsidRDefault="00132460" w:rsidP="00132460" w:rsidR="00132460" w:rsidRPr="002F67E5"/>
    <w:p w:rsidRDefault="00132460" w:rsidR="001F2EE7">
      <w:r w:rsidRPr="002F67E5">
        <w:t xml:space="preserve">         </w:t>
      </w:r>
      <w:r w:rsidR="001F2EE7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846082" w:rsidRPr="002F67E5">
      <w:r w:rsidRPr="002F67E5">
        <w:t>REPUBLIKA HRVATSKA</w:t>
      </w:r>
    </w:p>
    <w:p w:rsidRDefault="00846082" w:rsidP="00846082" w:rsidR="00846082" w:rsidRPr="002F67E5">
      <w:r w:rsidRPr="002F67E5">
        <w:t xml:space="preserve">  Trgovački sud u Zagrebu</w:t>
      </w:r>
    </w:p>
    <w:p w:rsidRDefault="00846082" w:rsidP="00846082" w:rsidR="00846082" w:rsidRPr="002F67E5">
      <w:r w:rsidRPr="002F67E5">
        <w:t xml:space="preserve">   Zagreb, </w:t>
      </w:r>
      <w:proofErr w:type="spellStart"/>
      <w:r w:rsidRPr="002F67E5">
        <w:t>Amruševa</w:t>
      </w:r>
      <w:proofErr w:type="spellEnd"/>
      <w:r w:rsidRPr="002F67E5">
        <w:t xml:space="preserve">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F67E5">
          <w:t>72 St</w:t>
        </w:r>
      </w:smartTag>
      <w:r w:rsidRPr="002F67E5">
        <w:t xml:space="preserve"> -</w:t>
      </w:r>
      <w:r w:rsidR="005E35C6">
        <w:t>1</w:t>
      </w:r>
      <w:r w:rsidR="002C599C">
        <w:t>223/2013</w:t>
      </w:r>
      <w:r w:rsidR="004A288A">
        <w:t>-59</w:t>
      </w:r>
      <w:bookmarkStart w:name="_GoBack" w:id="0"/>
      <w:bookmarkEnd w:id="0"/>
    </w:p>
    <w:p w:rsidRDefault="005E35C6" w:rsidP="005E35C6" w:rsidR="00846082" w:rsidRPr="002F67E5">
      <w:pPr>
        <w:jc w:val="center"/>
      </w:pPr>
      <w:r w:rsidRPr="002F67E5">
        <w:t>REPUBLIKA HRVATSKA</w:t>
      </w:r>
    </w:p>
    <w:p w:rsidRDefault="00846082" w:rsidP="00846082" w:rsidR="00846082" w:rsidRPr="002F67E5">
      <w:pPr>
        <w:jc w:val="center"/>
      </w:pPr>
      <w:r w:rsidRPr="002F67E5">
        <w:t>R J E Š E NJ E</w:t>
      </w:r>
    </w:p>
    <w:p w:rsidRDefault="00846082" w:rsidP="00846082" w:rsidR="00846082" w:rsidRPr="002F67E5">
      <w:pPr>
        <w:jc w:val="center"/>
      </w:pPr>
    </w:p>
    <w:p w:rsidRDefault="002C599C" w:rsidP="002C599C" w:rsidR="002C599C">
      <w:pPr>
        <w:ind w:firstLine="708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Zagrebu</w:t>
      </w:r>
      <w:r>
        <w:t xml:space="preserve">, </w:t>
      </w:r>
      <w:r>
        <w:rPr>
          <w:lang w:val="pt-BR"/>
        </w:rPr>
        <w:t>po ste</w:t>
      </w:r>
      <w:r>
        <w:t>č</w:t>
      </w:r>
      <w:r>
        <w:rPr>
          <w:lang w:val="pt-BR"/>
        </w:rPr>
        <w:t>ajnom sucu Nikoli Ribari</w:t>
      </w:r>
      <w:r>
        <w:t xml:space="preserve">ć, </w:t>
      </w:r>
      <w:r>
        <w:rPr>
          <w:lang w:val="pt-BR"/>
        </w:rPr>
        <w:t>u ste</w:t>
      </w:r>
      <w:r>
        <w:t>č</w:t>
      </w:r>
      <w:r>
        <w:rPr>
          <w:lang w:val="pt-BR"/>
        </w:rPr>
        <w:t>ajnom postupku nad</w:t>
      </w:r>
      <w:r>
        <w:t xml:space="preserve"> imovinom </w:t>
      </w:r>
      <w:r>
        <w:rPr>
          <w:lang w:val="pt-BR"/>
        </w:rPr>
        <w:t>du</w:t>
      </w:r>
      <w:r>
        <w:t>ž</w:t>
      </w:r>
      <w:r>
        <w:rPr>
          <w:lang w:val="pt-BR"/>
        </w:rPr>
        <w:t xml:space="preserve">nika pojedinca MILAN HRESTAK vl. Auto-taxi prijevoz br. 2287, Zagreb, Bukovac 58, OIB: 36294086381, dana 28. ožujka 2017. godine, </w:t>
      </w:r>
    </w:p>
    <w:p w:rsidRDefault="005E35C6" w:rsidP="005E35C6" w:rsidR="005E35C6" w:rsidRPr="004F61DF">
      <w:pPr>
        <w:jc w:val="both"/>
        <w:rPr>
          <w:b/>
        </w:rPr>
      </w:pPr>
    </w:p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132460" w:rsidP="005E35C6" w:rsidR="005E35C6" w:rsidRPr="004F61DF">
      <w:pPr>
        <w:jc w:val="both"/>
      </w:pPr>
      <w:r w:rsidRPr="002F67E5">
        <w:t xml:space="preserve">I. </w:t>
      </w:r>
      <w:r w:rsidR="000633A7" w:rsidRPr="002F67E5">
        <w:tab/>
      </w:r>
      <w:r w:rsidRPr="002F67E5">
        <w:t xml:space="preserve">Iz </w:t>
      </w:r>
      <w:proofErr w:type="spellStart"/>
      <w:r w:rsidR="005E35C6" w:rsidRPr="004F61DF">
        <w:rPr>
          <w:b/>
        </w:rPr>
        <w:t>kupovnine</w:t>
      </w:r>
      <w:proofErr w:type="spellEnd"/>
      <w:r w:rsidR="005E35C6" w:rsidRPr="004F61DF">
        <w:t xml:space="preserve"> ostvarene prodajom pokretnina u vlasništvu stečajnog dužnika na kojima postoji </w:t>
      </w:r>
      <w:proofErr w:type="spellStart"/>
      <w:r w:rsidR="005E35C6" w:rsidRPr="004F61DF">
        <w:t>razlučno</w:t>
      </w:r>
      <w:proofErr w:type="spellEnd"/>
      <w:r w:rsidR="005E35C6" w:rsidRPr="004F61DF">
        <w:t xml:space="preserve"> pravo u korist RH, </w:t>
      </w:r>
      <w:r w:rsidR="002C599C">
        <w:t>Porezna uprava Zagreb, Klasa: UP/I-41520/04-01/2617</w:t>
      </w:r>
      <w:r w:rsidR="005E35C6" w:rsidRPr="004F61DF">
        <w:t>:</w:t>
      </w:r>
    </w:p>
    <w:p w:rsidRDefault="005E35C6" w:rsidP="005E35C6" w:rsidR="005E35C6" w:rsidRPr="004F61DF">
      <w:pPr>
        <w:jc w:val="both"/>
      </w:pPr>
    </w:p>
    <w:p w:rsidRDefault="002C599C" w:rsidP="002C599C" w:rsidR="002C599C" w:rsidRPr="00AF6CCE">
      <w:pPr>
        <w:pStyle w:val="Odlomakpopisa1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Marka vozila: </w:t>
      </w:r>
      <w:r>
        <w:rPr>
          <w:rFonts w:cs="Times New Roman" w:hAnsi="Times New Roman" w:ascii="Times New Roman"/>
          <w:sz w:val="24"/>
          <w:szCs w:val="24"/>
        </w:rPr>
        <w:t>PEUGEOT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Tip vozila:      </w:t>
      </w:r>
      <w:r>
        <w:rPr>
          <w:rFonts w:cs="Times New Roman" w:hAnsi="Times New Roman" w:ascii="Times New Roman"/>
          <w:sz w:val="24"/>
          <w:szCs w:val="24"/>
        </w:rPr>
        <w:t>307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Model vozila: 1.6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HDI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Boja vozila:     </w:t>
      </w:r>
      <w:r>
        <w:rPr>
          <w:rFonts w:cs="Times New Roman" w:hAnsi="Times New Roman" w:ascii="Times New Roman"/>
          <w:sz w:val="24"/>
          <w:szCs w:val="24"/>
        </w:rPr>
        <w:t>SREBRNA S EFEKTOM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Broj šasije:      </w:t>
      </w:r>
      <w:r>
        <w:rPr>
          <w:rFonts w:cs="Times New Roman" w:hAnsi="Times New Roman" w:ascii="Times New Roman"/>
          <w:sz w:val="24"/>
          <w:szCs w:val="24"/>
        </w:rPr>
        <w:t>VF33C9HXC84692736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Godina proizvod</w:t>
      </w:r>
      <w:r>
        <w:rPr>
          <w:rFonts w:cs="Times New Roman" w:hAnsi="Times New Roman" w:ascii="Times New Roman"/>
          <w:sz w:val="24"/>
          <w:szCs w:val="24"/>
        </w:rPr>
        <w:t>nje: 2006.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Vozilo je </w:t>
      </w:r>
      <w:r>
        <w:rPr>
          <w:rFonts w:cs="Times New Roman" w:hAnsi="Times New Roman" w:ascii="Times New Roman"/>
          <w:sz w:val="24"/>
          <w:szCs w:val="24"/>
        </w:rPr>
        <w:t>odjavljeno: DA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2C599C" w:rsidP="002C599C" w:rsidR="002C599C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 xml:space="preserve">1. zabrana otuđenja </w:t>
      </w:r>
      <w:r>
        <w:rPr>
          <w:rFonts w:cs="Times New Roman" w:hAnsi="Times New Roman" w:ascii="Times New Roman"/>
          <w:sz w:val="24"/>
          <w:szCs w:val="24"/>
        </w:rPr>
        <w:t>Porezna uprava Zagreb, Klasa: UP/I-41520/04-01/2617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599C" w:rsidP="002C599C" w:rsidR="002C599C" w:rsidRPr="00AF6CCE"/>
    <w:p w:rsidRDefault="002C599C" w:rsidP="002C599C" w:rsidR="002C599C" w:rsidRPr="00AF6CCE">
      <w:pPr>
        <w:rPr>
          <w:b/>
        </w:rPr>
      </w:pPr>
      <w:r w:rsidRPr="00AF6CCE">
        <w:rPr>
          <w:b/>
        </w:rPr>
        <w:t>dosuđ</w:t>
      </w:r>
      <w:r>
        <w:rPr>
          <w:b/>
        </w:rPr>
        <w:t>ene</w:t>
      </w:r>
      <w:r w:rsidRPr="00AF6CCE">
        <w:rPr>
          <w:b/>
        </w:rPr>
        <w:t xml:space="preserve"> kupcu</w:t>
      </w:r>
      <w:r w:rsidRPr="00AF6CCE">
        <w:t xml:space="preserve">, </w:t>
      </w:r>
      <w:r>
        <w:t xml:space="preserve">DRAGUTIN ČRNJEVIĆ, GRABOVEC 150, ZABOK, OIB: 96321249135, za iznos </w:t>
      </w:r>
      <w:proofErr w:type="spellStart"/>
      <w:r>
        <w:t>kupovnine</w:t>
      </w:r>
      <w:proofErr w:type="spellEnd"/>
      <w:r>
        <w:t xml:space="preserve"> od 12.500,00 kuna</w:t>
      </w:r>
    </w:p>
    <w:p w:rsidRDefault="005E35C6" w:rsidP="005E35C6" w:rsidR="005E35C6" w:rsidRPr="004F61DF">
      <w:pPr>
        <w:ind w:firstLine="708"/>
      </w:pPr>
    </w:p>
    <w:p w:rsidRDefault="005E35C6" w:rsidP="005E35C6" w:rsidR="005E35C6">
      <w:pPr>
        <w:jc w:val="both"/>
      </w:pPr>
    </w:p>
    <w:p w:rsidRDefault="00132460" w:rsidP="00132460" w:rsidR="00132460" w:rsidRPr="005E35C6">
      <w:pPr>
        <w:jc w:val="both"/>
        <w:rPr>
          <w:b/>
        </w:rPr>
      </w:pPr>
      <w:r w:rsidRPr="005E35C6">
        <w:rPr>
          <w:b/>
        </w:rPr>
        <w:t xml:space="preserve"> namiruju se troškovi stečajnog postupka u iznosu od </w:t>
      </w:r>
      <w:r w:rsidR="00EB5BE1" w:rsidRPr="00EB5BE1">
        <w:rPr>
          <w:b/>
        </w:rPr>
        <w:t>3</w:t>
      </w:r>
      <w:r w:rsidR="00EB5BE1">
        <w:rPr>
          <w:b/>
        </w:rPr>
        <w:t>.</w:t>
      </w:r>
      <w:r w:rsidR="00EB5BE1" w:rsidRPr="00EB5BE1">
        <w:rPr>
          <w:b/>
        </w:rPr>
        <w:t>845</w:t>
      </w:r>
      <w:r w:rsidR="00EB5BE1">
        <w:rPr>
          <w:b/>
        </w:rPr>
        <w:t xml:space="preserve">,00 </w:t>
      </w:r>
      <w:r w:rsidR="005E35C6" w:rsidRPr="005E35C6">
        <w:rPr>
          <w:b/>
        </w:rPr>
        <w:t>kuna</w:t>
      </w:r>
      <w:r w:rsidRPr="005E35C6">
        <w:rPr>
          <w:b/>
        </w:rPr>
        <w:t xml:space="preserve">. </w:t>
      </w:r>
    </w:p>
    <w:p w:rsidRDefault="00132460" w:rsidP="00132460" w:rsidR="00132460" w:rsidRPr="002F67E5">
      <w:pPr>
        <w:ind w:firstLine="708"/>
        <w:jc w:val="both"/>
      </w:pPr>
    </w:p>
    <w:p w:rsidRDefault="000633A7" w:rsidP="000633A7" w:rsidR="00BA7F11" w:rsidRPr="005E35C6">
      <w:pPr>
        <w:jc w:val="both"/>
        <w:rPr>
          <w:b/>
        </w:rPr>
      </w:pPr>
      <w:r w:rsidRPr="002F67E5">
        <w:t xml:space="preserve">II </w:t>
      </w:r>
      <w:r w:rsidRPr="002F67E5">
        <w:tab/>
      </w:r>
      <w:proofErr w:type="spellStart"/>
      <w:r w:rsidR="00BA7F11" w:rsidRPr="005E35C6">
        <w:rPr>
          <w:b/>
        </w:rPr>
        <w:t>Razlučni</w:t>
      </w:r>
      <w:proofErr w:type="spellEnd"/>
      <w:r w:rsidR="00BA7F11" w:rsidRPr="005E35C6">
        <w:rPr>
          <w:b/>
        </w:rPr>
        <w:t xml:space="preserve"> vjerovnik Republika Hrvatska, Ministarstvo fin</w:t>
      </w:r>
      <w:r w:rsidRPr="005E35C6">
        <w:rPr>
          <w:b/>
        </w:rPr>
        <w:t>ancija, namiruje se za iznos</w:t>
      </w:r>
      <w:r w:rsidR="005E35C6">
        <w:rPr>
          <w:b/>
        </w:rPr>
        <w:tab/>
      </w:r>
      <w:r w:rsidRPr="005E35C6">
        <w:rPr>
          <w:b/>
        </w:rPr>
        <w:t xml:space="preserve"> od  </w:t>
      </w:r>
      <w:r w:rsidR="00EB5BE1">
        <w:rPr>
          <w:b/>
        </w:rPr>
        <w:t>8.655,00</w:t>
      </w:r>
      <w:r w:rsidR="005E35C6" w:rsidRPr="005E35C6">
        <w:rPr>
          <w:b/>
        </w:rPr>
        <w:t xml:space="preserve"> kn</w:t>
      </w:r>
      <w:r w:rsidR="007516E7" w:rsidRPr="005E35C6">
        <w:rPr>
          <w:b/>
        </w:rPr>
        <w:t>.</w:t>
      </w:r>
    </w:p>
    <w:p w:rsidRDefault="007516E7" w:rsidP="000633A7" w:rsidR="007516E7" w:rsidRPr="002F67E5">
      <w:pPr>
        <w:jc w:val="both"/>
      </w:pP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7516E7" w:rsidP="00132460" w:rsidR="00132460" w:rsidRPr="002F67E5">
      <w:pPr>
        <w:ind w:firstLine="708"/>
        <w:jc w:val="both"/>
      </w:pPr>
      <w:r w:rsidRPr="002F67E5">
        <w:t>Pokretnin</w:t>
      </w:r>
      <w:r w:rsidR="00F57513">
        <w:t>a</w:t>
      </w:r>
      <w:r w:rsidRPr="002F67E5">
        <w:t xml:space="preserve"> iz točke</w:t>
      </w:r>
      <w:r w:rsidR="00132460" w:rsidRPr="002F67E5">
        <w:t xml:space="preserve"> I. izreke ovog rješenja, koje či</w:t>
      </w:r>
      <w:r w:rsidR="00F57513">
        <w:t>ni</w:t>
      </w:r>
      <w:r w:rsidR="00132460" w:rsidRPr="002F67E5">
        <w:t xml:space="preserve"> stečajnu masu stečajnog dužnika</w:t>
      </w:r>
      <w:r w:rsidR="00F57513">
        <w:t>, prodana</w:t>
      </w:r>
      <w:r w:rsidR="00132460" w:rsidRPr="002F67E5">
        <w:t xml:space="preserve"> </w:t>
      </w:r>
      <w:r w:rsidR="00F57513">
        <w:t>je</w:t>
      </w:r>
      <w:r w:rsidRPr="002F67E5">
        <w:t xml:space="preserve"> </w:t>
      </w:r>
      <w:r w:rsidR="007E32F2">
        <w:t xml:space="preserve">u </w:t>
      </w:r>
      <w:r w:rsidRPr="002F67E5">
        <w:t>stečajnom postupku.</w:t>
      </w:r>
    </w:p>
    <w:p w:rsidRDefault="004B6964" w:rsidP="007516E7" w:rsidR="007516E7" w:rsidRPr="002F67E5">
      <w:pPr>
        <w:ind w:firstLine="708"/>
        <w:jc w:val="both"/>
        <w:rPr>
          <w:bCs/>
        </w:rPr>
      </w:pPr>
      <w:r w:rsidRPr="002F67E5">
        <w:t>Ročište za</w:t>
      </w:r>
      <w:r w:rsidR="00132460" w:rsidRPr="002F67E5">
        <w:t xml:space="preserve"> diobu </w:t>
      </w:r>
      <w:proofErr w:type="spellStart"/>
      <w:r w:rsidR="00132460" w:rsidRPr="002F67E5">
        <w:t>kupovnine</w:t>
      </w:r>
      <w:proofErr w:type="spellEnd"/>
      <w:r w:rsidR="00132460" w:rsidRPr="002F67E5">
        <w:t xml:space="preserve"> koja je ostvarena prodajom spomenute </w:t>
      </w:r>
      <w:r w:rsidR="00B02E52">
        <w:t>pokretnine</w:t>
      </w:r>
      <w:r w:rsidRPr="002F67E5">
        <w:t xml:space="preserve"> održano je </w:t>
      </w:r>
      <w:r w:rsidR="00EB5BE1">
        <w:t>28</w:t>
      </w:r>
      <w:r w:rsidRPr="002F67E5">
        <w:t>.</w:t>
      </w:r>
      <w:r w:rsidR="005E35C6">
        <w:t xml:space="preserve"> </w:t>
      </w:r>
      <w:r w:rsidR="00EB5BE1">
        <w:t>ožujka</w:t>
      </w:r>
      <w:r w:rsidRPr="002F67E5">
        <w:t xml:space="preserve"> 201</w:t>
      </w:r>
      <w:r w:rsidR="00EB5BE1">
        <w:t>7</w:t>
      </w:r>
      <w:r w:rsidRPr="002F67E5">
        <w:t>. godine.</w:t>
      </w:r>
    </w:p>
    <w:p w:rsidRDefault="007516E7" w:rsidP="007516E7" w:rsidR="005E35C6">
      <w:pPr>
        <w:ind w:firstLine="708"/>
        <w:jc w:val="both"/>
        <w:rPr>
          <w:bCs/>
        </w:rPr>
      </w:pPr>
      <w:r w:rsidRPr="002F67E5">
        <w:rPr>
          <w:bCs/>
        </w:rPr>
        <w:t>Vozil</w:t>
      </w:r>
      <w:r w:rsidR="00EB5BE1">
        <w:rPr>
          <w:bCs/>
        </w:rPr>
        <w:t xml:space="preserve">o na kojem </w:t>
      </w:r>
      <w:proofErr w:type="spellStart"/>
      <w:r w:rsidRPr="002F67E5">
        <w:rPr>
          <w:bCs/>
        </w:rPr>
        <w:t>razlučno</w:t>
      </w:r>
      <w:proofErr w:type="spellEnd"/>
      <w:r w:rsidRPr="002F67E5">
        <w:rPr>
          <w:bCs/>
        </w:rPr>
        <w:t xml:space="preserve"> pravo ima RH, Porezna uprava, prodan</w:t>
      </w:r>
      <w:r w:rsidR="00EB5BE1">
        <w:rPr>
          <w:bCs/>
        </w:rPr>
        <w:t>o je za 12.500,00 kuna</w:t>
      </w:r>
      <w:r w:rsidR="005E35C6">
        <w:rPr>
          <w:bCs/>
        </w:rPr>
        <w:t xml:space="preserve"> i navedeni iznos predstavlja diobenu masu.</w:t>
      </w:r>
    </w:p>
    <w:p w:rsidRDefault="00EB5BE1" w:rsidP="007516E7" w:rsidR="00EB5BE1">
      <w:pPr>
        <w:ind w:firstLine="708"/>
        <w:jc w:val="both"/>
        <w:rPr>
          <w:bCs/>
        </w:rPr>
      </w:pPr>
      <w:r>
        <w:rPr>
          <w:bCs/>
        </w:rPr>
        <w:t>Stečajni upravitelj predao je obračun troškova 20.2.2017. godine</w:t>
      </w:r>
    </w:p>
    <w:p w:rsidRDefault="001F2EE7" w:rsidP="00E17F91" w:rsidR="001F2EE7">
      <w:pPr>
        <w:ind w:firstLine="708"/>
        <w:jc w:val="both"/>
        <w:rPr>
          <w:bCs/>
        </w:rPr>
      </w:pPr>
    </w:p>
    <w:p w:rsidRDefault="001F2EE7" w:rsidP="00E17F91" w:rsidR="001F2EE7">
      <w:pPr>
        <w:ind w:firstLine="708"/>
        <w:jc w:val="both"/>
        <w:rPr>
          <w:bCs/>
        </w:rPr>
      </w:pPr>
    </w:p>
    <w:p w:rsidRDefault="001F2EE7" w:rsidP="00E17F91" w:rsidR="001F2EE7">
      <w:pPr>
        <w:ind w:firstLine="708"/>
        <w:jc w:val="both"/>
        <w:rPr>
          <w:bCs/>
        </w:rPr>
      </w:pPr>
    </w:p>
    <w:p w:rsidRDefault="001F2EE7" w:rsidP="00E17F91" w:rsidR="001F2EE7">
      <w:pPr>
        <w:ind w:firstLine="708"/>
        <w:jc w:val="both"/>
        <w:rPr>
          <w:bCs/>
        </w:rPr>
      </w:pPr>
    </w:p>
    <w:p w:rsidRDefault="00EB5BE1" w:rsidP="00E17F91" w:rsidR="00E17F91" w:rsidRPr="00E17F91">
      <w:pPr>
        <w:ind w:firstLine="708"/>
        <w:jc w:val="both"/>
        <w:rPr>
          <w:bCs/>
        </w:rPr>
      </w:pPr>
      <w:r>
        <w:rPr>
          <w:bCs/>
        </w:rPr>
        <w:t xml:space="preserve">Na ročištu radi diobe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održanom 28.3.2017. godine stečajni upravitelj ostao je kod prijedloga za diobom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iz podneska od 20.2.2017. godine te je predložio </w:t>
      </w:r>
      <w:r w:rsidR="00E17F91" w:rsidRPr="00E17F91">
        <w:rPr>
          <w:bCs/>
        </w:rPr>
        <w:t xml:space="preserve">da se iz </w:t>
      </w:r>
      <w:proofErr w:type="spellStart"/>
      <w:r w:rsidR="00E17F91" w:rsidRPr="00E17F91">
        <w:rPr>
          <w:bCs/>
        </w:rPr>
        <w:t>kupovnine</w:t>
      </w:r>
      <w:proofErr w:type="spellEnd"/>
      <w:r w:rsidR="00E17F91" w:rsidRPr="00E17F91">
        <w:rPr>
          <w:bCs/>
        </w:rPr>
        <w:t xml:space="preserve"> </w:t>
      </w:r>
      <w:r w:rsidR="00E17F91">
        <w:rPr>
          <w:bCs/>
        </w:rPr>
        <w:t>u iznosu od</w:t>
      </w:r>
      <w:r w:rsidR="00E17F91" w:rsidRPr="00E17F91">
        <w:rPr>
          <w:bCs/>
        </w:rPr>
        <w:t xml:space="preserve"> 12.500,00 kn na ime troškova izdvoji:</w:t>
      </w:r>
    </w:p>
    <w:p w:rsidRDefault="00E17F91" w:rsidP="00E17F91" w:rsidR="00E17F91" w:rsidRPr="00E17F91">
      <w:pPr>
        <w:ind w:firstLine="708"/>
        <w:jc w:val="both"/>
        <w:rPr>
          <w:bCs/>
        </w:rPr>
      </w:pPr>
    </w:p>
    <w:p w:rsidRDefault="00E17F91" w:rsidP="00E17F91" w:rsidR="00E17F91" w:rsidRPr="00E17F91">
      <w:pPr>
        <w:ind w:firstLine="708"/>
        <w:jc w:val="both"/>
        <w:rPr>
          <w:bCs/>
        </w:rPr>
      </w:pPr>
      <w:r w:rsidRPr="00E17F91">
        <w:rPr>
          <w:bCs/>
        </w:rPr>
        <w:t>-</w:t>
      </w:r>
      <w:r w:rsidRPr="00E17F91">
        <w:rPr>
          <w:bCs/>
        </w:rPr>
        <w:tab/>
        <w:t>Iznos od 2.000,00 kn po osnovi nagrade upravitelja</w:t>
      </w:r>
    </w:p>
    <w:p w:rsidRDefault="00E17F91" w:rsidP="00E17F91" w:rsidR="00E17F91" w:rsidRPr="00E17F91">
      <w:pPr>
        <w:ind w:firstLine="708"/>
        <w:jc w:val="both"/>
        <w:rPr>
          <w:bCs/>
        </w:rPr>
      </w:pPr>
      <w:r w:rsidRPr="00E17F91">
        <w:rPr>
          <w:bCs/>
        </w:rPr>
        <w:t>-</w:t>
      </w:r>
      <w:r w:rsidRPr="00E17F91">
        <w:rPr>
          <w:bCs/>
        </w:rPr>
        <w:tab/>
        <w:t>Knjigovodstvena pomoć pri unovčenju 500,00 kn</w:t>
      </w:r>
    </w:p>
    <w:p w:rsidRDefault="00E17F91" w:rsidP="00E17F91" w:rsidR="00E17F91" w:rsidRPr="00E17F91">
      <w:pPr>
        <w:ind w:firstLine="708"/>
        <w:jc w:val="both"/>
        <w:rPr>
          <w:bCs/>
        </w:rPr>
      </w:pPr>
      <w:r w:rsidRPr="00E17F91">
        <w:rPr>
          <w:bCs/>
        </w:rPr>
        <w:t>-</w:t>
      </w:r>
      <w:r w:rsidRPr="00E17F91">
        <w:rPr>
          <w:bCs/>
        </w:rPr>
        <w:tab/>
        <w:t>Trošak procijene 625,00 kn</w:t>
      </w:r>
    </w:p>
    <w:p w:rsidRDefault="00E17F91" w:rsidP="00E17F91" w:rsidR="00E17F91" w:rsidRPr="00E17F91">
      <w:pPr>
        <w:ind w:firstLine="708"/>
        <w:jc w:val="both"/>
        <w:rPr>
          <w:bCs/>
        </w:rPr>
      </w:pPr>
      <w:r w:rsidRPr="00E17F91">
        <w:rPr>
          <w:bCs/>
        </w:rPr>
        <w:t>-</w:t>
      </w:r>
      <w:r w:rsidRPr="00E17F91">
        <w:rPr>
          <w:bCs/>
        </w:rPr>
        <w:tab/>
        <w:t>Materijalni troškovi 720,00 kn</w:t>
      </w:r>
    </w:p>
    <w:p w:rsidRDefault="00E17F91" w:rsidP="00E17F91" w:rsidR="00E17F91" w:rsidRPr="00E17F91">
      <w:pPr>
        <w:ind w:firstLine="708"/>
        <w:jc w:val="both"/>
        <w:rPr>
          <w:bCs/>
        </w:rPr>
      </w:pPr>
      <w:r>
        <w:rPr>
          <w:bCs/>
        </w:rPr>
        <w:t>s</w:t>
      </w:r>
      <w:r w:rsidRPr="00E17F91">
        <w:rPr>
          <w:bCs/>
        </w:rPr>
        <w:t xml:space="preserve">lijedom čega bi se </w:t>
      </w:r>
      <w:proofErr w:type="spellStart"/>
      <w:r w:rsidRPr="00E17F91">
        <w:rPr>
          <w:bCs/>
        </w:rPr>
        <w:t>razlučnom</w:t>
      </w:r>
      <w:proofErr w:type="spellEnd"/>
      <w:r w:rsidRPr="00E17F91">
        <w:rPr>
          <w:bCs/>
        </w:rPr>
        <w:t xml:space="preserve"> vjerovniku doznačio iznos od 8.655,00 kn.</w:t>
      </w:r>
    </w:p>
    <w:p w:rsidRDefault="00E17F91" w:rsidP="00E17F91" w:rsidR="00E17F91" w:rsidRPr="00E17F91">
      <w:pPr>
        <w:ind w:firstLine="708"/>
        <w:jc w:val="both"/>
        <w:rPr>
          <w:bCs/>
        </w:rPr>
      </w:pPr>
      <w:proofErr w:type="spellStart"/>
      <w:r w:rsidRPr="00E17F91">
        <w:rPr>
          <w:bCs/>
        </w:rPr>
        <w:t>Razlučni</w:t>
      </w:r>
      <w:proofErr w:type="spellEnd"/>
      <w:r w:rsidRPr="00E17F91">
        <w:rPr>
          <w:bCs/>
        </w:rPr>
        <w:t xml:space="preserve"> vjerovnik </w:t>
      </w:r>
      <w:r>
        <w:rPr>
          <w:bCs/>
        </w:rPr>
        <w:t xml:space="preserve">bio je </w:t>
      </w:r>
      <w:r w:rsidRPr="00E17F91">
        <w:rPr>
          <w:bCs/>
        </w:rPr>
        <w:t xml:space="preserve">suglasan s navedenim troškovima, te </w:t>
      </w:r>
      <w:r>
        <w:rPr>
          <w:bCs/>
        </w:rPr>
        <w:t xml:space="preserve">je naveo kako iznos </w:t>
      </w:r>
      <w:r w:rsidRPr="00E17F91">
        <w:rPr>
          <w:bCs/>
        </w:rPr>
        <w:t xml:space="preserve">od 8.655,00 kn treba doznačiti </w:t>
      </w:r>
      <w:proofErr w:type="spellStart"/>
      <w:r w:rsidRPr="00E17F91">
        <w:rPr>
          <w:bCs/>
        </w:rPr>
        <w:t>razlučnom</w:t>
      </w:r>
      <w:proofErr w:type="spellEnd"/>
      <w:r w:rsidRPr="00E17F91">
        <w:rPr>
          <w:bCs/>
        </w:rPr>
        <w:t xml:space="preserve"> vjerovniku RH, MF, Porezna uprava na br. IBAN: HR 1210010051863000160, model HR 68, poziv na broj 8214-36294086381.</w:t>
      </w:r>
    </w:p>
    <w:p w:rsidRDefault="00EB5C6F" w:rsidP="00EB5C6F" w:rsidR="00EB5C6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ab/>
        <w:t>Slijedom navedenoga, imajući u vidu da je predmetna pokretnina, opisana u izreci prodana za iznos od 12.500,00</w:t>
      </w:r>
      <w:r>
        <w:rPr>
          <w:color w:val="000000"/>
        </w:rPr>
        <w:t xml:space="preserve"> kuna, te da su troškovi po članku 170. Stečajnog zakona određeni u iznosu od </w:t>
      </w:r>
      <w:r w:rsidRPr="00EB5C6F">
        <w:rPr>
          <w:color w:val="000000"/>
        </w:rPr>
        <w:t xml:space="preserve">3.845,00 </w:t>
      </w:r>
      <w:r>
        <w:t>kuna,</w:t>
      </w:r>
      <w:r w:rsidR="00286879">
        <w:t xml:space="preserve"> a koje troškove prihvaća i ovaj sud je su stvarno nastali i terete unovčenje predmetne pokretnine,</w:t>
      </w:r>
      <w:r>
        <w:t xml:space="preserve"> to se vjerovnik namiruje za iznos od 8.655,00</w:t>
      </w:r>
      <w:r>
        <w:rPr>
          <w:color w:val="000000"/>
        </w:rPr>
        <w:t xml:space="preserve"> kuna, slijedom čega je odlučeno kao u izreci rješenja.</w:t>
      </w:r>
    </w:p>
    <w:p w:rsidRDefault="00132460" w:rsidP="00132460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132460" w:rsidP="00132460" w:rsidR="00132460" w:rsidRPr="002F67E5">
      <w:pPr>
        <w:ind w:firstLine="708"/>
        <w:jc w:val="both"/>
      </w:pPr>
    </w:p>
    <w:p w:rsidRDefault="00132460" w:rsidP="00132460" w:rsidR="00132460" w:rsidRPr="002F67E5">
      <w:pPr>
        <w:jc w:val="center"/>
      </w:pPr>
      <w:r w:rsidRPr="002F67E5">
        <w:t>U Zagrebu</w:t>
      </w:r>
      <w:r w:rsidR="00687366">
        <w:t>,</w:t>
      </w:r>
      <w:r w:rsidRPr="002F67E5">
        <w:t xml:space="preserve"> </w:t>
      </w:r>
      <w:r w:rsidR="00EB5C6F">
        <w:t>28</w:t>
      </w:r>
      <w:r w:rsidRPr="002F67E5">
        <w:t>.</w:t>
      </w:r>
      <w:r w:rsidR="00EB5C6F">
        <w:t xml:space="preserve"> ožujka</w:t>
      </w:r>
      <w:r w:rsidR="00C53EF8" w:rsidRPr="002F67E5">
        <w:t xml:space="preserve"> 201</w:t>
      </w:r>
      <w:r w:rsidR="00EB5C6F">
        <w:t>7</w:t>
      </w:r>
      <w:r w:rsidRPr="002F67E5">
        <w:t>.</w:t>
      </w:r>
    </w:p>
    <w:p w:rsidRDefault="00132460" w:rsidP="00132460" w:rsidR="00132460" w:rsidRPr="002F67E5">
      <w:pPr>
        <w:jc w:val="center"/>
      </w:pPr>
    </w:p>
    <w:p w:rsidRDefault="00132460" w:rsidP="00E91121" w:rsidR="001F2E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="001F2EE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2EE7" w:rsidP="00E91121" w:rsidR="001F2E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F2EE7" w:rsidP="00E91121" w:rsidR="001F2EE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7" w:rsidP="00E91121" w:rsidR="001F2EE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F2EE7" w:rsidP="00E91121" w:rsidR="001F2EE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1F2EE7" w:rsidR="00132460" w:rsidRPr="002F67E5">
      <w:pPr>
        <w:jc w:val="center"/>
      </w:pPr>
    </w:p>
    <w:p w:rsidRDefault="00132460" w:rsidP="00132460" w:rsidR="00132460" w:rsidRPr="002F67E5"/>
    <w:p w:rsidRDefault="00132460" w:rsidP="00132460" w:rsidR="00132460" w:rsidRPr="002F67E5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F2EE7" w:rsidP="00132460" w:rsidR="001F2EE7"/>
    <w:p w:rsidRDefault="00132460" w:rsidR="00132460" w:rsidRPr="002F67E5"/>
    <w:sectPr w:rsidSect="0069312B" w:rsidR="00132460" w:rsidRPr="002F67E5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E44" w:rsidR="00003E44">
      <w:r>
        <w:separator/>
      </w:r>
    </w:p>
  </w:endnote>
  <w:endnote w:id="0" w:type="continuationSeparator">
    <w:p w:rsidRDefault="00003E44" w:rsidR="00003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E44" w:rsidR="00003E44">
      <w:r>
        <w:separator/>
      </w:r>
    </w:p>
  </w:footnote>
  <w:footnote w:id="0" w:type="continuationSeparator">
    <w:p w:rsidRDefault="00003E44" w:rsidR="00003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8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C599C" w:rsidR="0069312B">
    <w:pPr>
      <w:pStyle w:val="Zaglavlje"/>
    </w:pP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2F67E5">
        <w:t>72 St</w:t>
      </w:r>
    </w:smartTag>
    <w:r w:rsidRPr="002F67E5">
      <w:t xml:space="preserve"> -</w:t>
    </w:r>
    <w:r>
      <w:t>1223/2013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9"/>
  </w:num>
  <w:num w:numId="5">
    <w:abstractNumId w:val="3"/>
  </w:num>
  <w:num w:numId="6">
    <w:abstractNumId w:val="2"/>
  </w:num>
  <w:num w:numId="7">
    <w:abstractNumId w:val="13"/>
  </w:num>
  <w:num w:numId="8">
    <w:abstractNumId w:val="14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3E44"/>
    <w:rsid w:val="000633A7"/>
    <w:rsid w:val="000A1F85"/>
    <w:rsid w:val="00132460"/>
    <w:rsid w:val="00141204"/>
    <w:rsid w:val="0015775C"/>
    <w:rsid w:val="001F2EE7"/>
    <w:rsid w:val="00213EE0"/>
    <w:rsid w:val="0026214C"/>
    <w:rsid w:val="00286879"/>
    <w:rsid w:val="002C599C"/>
    <w:rsid w:val="002F67E5"/>
    <w:rsid w:val="004256C4"/>
    <w:rsid w:val="004467BA"/>
    <w:rsid w:val="004A288A"/>
    <w:rsid w:val="004B6964"/>
    <w:rsid w:val="0059222F"/>
    <w:rsid w:val="005C5BAD"/>
    <w:rsid w:val="005E35C6"/>
    <w:rsid w:val="005E3693"/>
    <w:rsid w:val="00687366"/>
    <w:rsid w:val="0069312B"/>
    <w:rsid w:val="006D0A8A"/>
    <w:rsid w:val="00736F6E"/>
    <w:rsid w:val="007516E7"/>
    <w:rsid w:val="00791CD4"/>
    <w:rsid w:val="007B0930"/>
    <w:rsid w:val="007E32F2"/>
    <w:rsid w:val="00811543"/>
    <w:rsid w:val="00846082"/>
    <w:rsid w:val="008E1D85"/>
    <w:rsid w:val="009752B0"/>
    <w:rsid w:val="00997EE1"/>
    <w:rsid w:val="00B02E52"/>
    <w:rsid w:val="00B3099A"/>
    <w:rsid w:val="00B9773A"/>
    <w:rsid w:val="00BA7F11"/>
    <w:rsid w:val="00C53EF8"/>
    <w:rsid w:val="00C63398"/>
    <w:rsid w:val="00CF4A1D"/>
    <w:rsid w:val="00D01BD1"/>
    <w:rsid w:val="00D556A4"/>
    <w:rsid w:val="00E17F91"/>
    <w:rsid w:val="00EB5BE1"/>
    <w:rsid w:val="00EB5C6F"/>
    <w:rsid w:val="00F57513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2C59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C599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F2EE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7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41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1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2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2C59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C599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F2EE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7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41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1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2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St-1223/2013-59</izvorni_sadrzaj>
    <derivirana_varijabla naziv="DomainObject.Oznaka_1">St-1223/2013-59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  <item>REPUBLIKA HRVATSKA MINISTARSTVO FINANCIJA, Av. Dubrovnik 32, 10000 Zagreb</item>
      <item>Dragutin Črnjević, Grabrovec 150, 49210 Grabrovec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  <item>REPUBLIKA HRVATSKA MINISTARSTVO FINANCIJA, OIB 18683136487, Av. Dubrovnik 32, 10000 Zagreb</item>
      <item>Dragutin Črnjević, OIB 96321249135, Grabrovec 150, 49210 Grabrovec</item>
    </derivirana_varijabla>
  </DomainObject.Predmet.OstaliListFormatedWithAdressOIB>
  <DomainObject.Predmet.OstaliListNazivFormated>
    <izvorni_sadrzaj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OstaliListNazivFormated_1">
      <item>Vidonija Miletić Plukavec</item>
      <item>ŽUPANIJSKO DRŽAVNO ODVJETNIŠTVO U ZAGREBU</item>
      <item>REPUBLIKA HRVATSKA MINISTARSTVO FINANCIJA</item>
      <item>Dragutin Črnjević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izvorni_sadrzaj>
    <derivirana_varijabla naziv="DomainObject.Predmet.OstaliListNazivFormatedOIB_1">
      <item>Vidonija Miletić Plukavec, OIB 05863527189</item>
      <item>ŽUPANIJSKO DRŽAVNO ODVJETNIŠTVO U ZAGREBU, OIB 16488001145</item>
      <item>REPUBLIKA HRVATSKA MINISTARSTVO FINANCIJA, OIB 18683136487</item>
      <item>Dragutin Črnjević, OIB 96321249135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St-1223/2013-59</izvorni_sadrzaj>
    <derivirana_varijabla naziv="DomainObject.PoslovniBrojDokumenta_1">St-1223/2013-59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  <item>REPUBLIKA HRVATSKA MINISTARSTVO FINANCIJA</item>
      <item>Dragutin Črnjević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  <item>REPUBLIKA HRVATSKA MINISTARSTVO FINANCIJA, OIB 18683136487, Av. Dubrovnik 32,10000 Zagreb</item>
      <item>Dragutin Črnjević, OIB 96321249135, Grabrovec 150,49210 Grabrovec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  <item>, OIB 18683136487</item>
      <item>, OIB 96321249135</item>
    </izvorni_sadrzaj>
    <derivirana_varijabla naziv="DomainObject.Predmet.SudioniciListNazivOIB_1">
      <item>, OIB 85821130368</item>
      <item>, OIB 36294086381</item>
      <item>, OIB 05863527189</item>
      <item>, OIB 16488001145</item>
      <item>, OIB 18683136487</item>
      <item>, OIB 96321249135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485</properties:Words>
  <properties:Characters>2613</properties:Characters>
  <properties:Lines>105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2017-03-31T06:44:00Z</dcterms:created>
  <dc:creator>nribaric</dc:creator>
  <cp:lastModifiedBy>Jadranka Zelić</cp:lastModifiedBy>
  <cp:lastPrinted>2017-03-31T06:45:00Z</cp:lastPrinted>
  <dcterms:modified xmlns:xsi="http://www.w3.org/2001/XMLSchema-instance" xsi:type="dcterms:W3CDTF">2017-03-31T06:45:00Z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St-1223/2013-59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