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171B47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71B47">
              <w:rPr>
                <w:noProof/>
              </w:rPr>
              <w:t>210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ED1F0F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ce5a31f" w14:textId="ce5a31f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171B47" w:rsidR="00171B47">
        <w:t>REFERTE j.d.o.o., OIB: 39258750053, Split, Borisa Papandopula 11</w:t>
      </w:r>
      <w:r w:rsidR="0099105E">
        <w:t>, 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171B47" w:rsidR="00171B47">
        <w:t>REFERTE j.d.o.o., OIB: 39258750053, Split, Borisa Papandopula 11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171B47">
        <w:t>15.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171B47">
        <w:t>6.550,43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99105E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D25C29" w:rsidP="00D25C29" w:rsidRDefault="007108CB">
      <w:pPr>
        <w:ind w:left="6372"/>
        <w:jc w:val="center"/>
      </w:pPr>
      <w:r>
        <w:t>Ana Golub Gruić</w:t>
      </w:r>
      <w:r w:rsidR="00D25C29">
        <w:t>, v.r.</w:t>
      </w:r>
    </w:p>
    <w:p w:rsidR="00D25C29" w:rsidP="00D25C29" w:rsidRDefault="00D25C29">
      <w:pPr>
        <w:jc w:val="right"/>
      </w:pPr>
      <w:r>
        <w:t>za točnost otpravka – ovlašteni službenik</w:t>
      </w:r>
    </w:p>
    <w:p w:rsidR="00D25C29" w:rsidP="00D25C29" w:rsidRDefault="00D25C29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D25C29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71B47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9105E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25C2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1F0F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67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St-210/2019</izvorni_sadrzaj>
    <derivirana_varijabla naziv="DomainObject.Predmet.OznakaBroj_1">St-210/2019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REFERTE j.d.o.o. za iznajmljivanje motornih vozila i cestovni prijevoz</izvorni_sadrzaj>
    <derivirana_varijabla naziv="DomainObject.Predmet.ProtustrankaFormated_1">  REFERTE j.d.o.o. za iznajmljivanje motornih vozila i cestovni prijevoz</derivirana_varijabla>
  </DomainObject.Predmet.ProtustrankaFormated>
  <DomainObject.Predmet.ProtustrankaFormatedOIB>
    <izvorni_sadrzaj>  REFERTE j.d.o.o. za iznajmljivanje motornih vozila i cestovni prijevoz, OIB 39258750053</izvorni_sadrzaj>
    <derivirana_varijabla naziv="DomainObject.Predmet.ProtustrankaFormatedOIB_1">  REFERTE j.d.o.o. za iznajmljivanje motornih vozila i cestovni prijevoz, OIB 39258750053</derivirana_varijabla>
  </DomainObject.Predmet.ProtustrankaFormatedOIB>
  <DomainObject.Predmet.ProtustrankaFormatedWithAdress>
    <izvorni_sadrzaj> REFERTE j.d.o.o. za iznajmljivanje motornih vozila i cestovni prijevoz, Borisa Papandopula 11, 21000 Split</izvorni_sadrzaj>
    <derivirana_varijabla naziv="DomainObject.Predmet.ProtustrankaFormatedWithAdress_1"> REFERTE j.d.o.o. za iznajmljivanje motornih vozila i cestovni prijevoz, Borisa Papandopula 11, 21000 Split</derivirana_varijabla>
  </DomainObject.Predmet.ProtustrankaFormatedWithAdress>
  <DomainObject.Predmet.ProtustrankaFormatedWithAdressOIB>
    <izvorni_sadrzaj> REFERTE j.d.o.o. za iznajmljivanje motornih vozila i cestovni prijevoz, OIB 39258750053, Borisa Papandopula 11, 21000 Split</izvorni_sadrzaj>
    <derivirana_varijabla naziv="DomainObject.Predmet.ProtustrankaFormatedWithAdressOIB_1"> REFERTE j.d.o.o. za iznajmljivanje motornih vozila i cestovni prijevoz, OIB 39258750053, Borisa Papandopula 11, 21000 Split</derivirana_varijabla>
  </DomainObject.Predmet.ProtustrankaFormatedWithAdressOIB>
  <DomainObject.Predmet.ProtustrankaWithAdress>
    <izvorni_sadrzaj>REFERTE j.d.o.o. za iznajmljivanje motornih vozila i cestovni prijevoz Borisa Papandopula 11, 21000 Split</izvorni_sadrzaj>
    <derivirana_varijabla naziv="DomainObject.Predmet.ProtustrankaWithAdress_1">REFERTE j.d.o.o. za iznajmljivanje motornih vozila i cestovni prijevoz Borisa Papandopula 11, 21000 Split</derivirana_varijabla>
  </DomainObject.Predmet.ProtustrankaWithAdress>
  <DomainObject.Predmet.ProtustrankaWithAdressOIB>
    <izvorni_sadrzaj>REFERTE j.d.o.o. za iznajmljivanje motornih vozila i cestovni prijevoz, OIB 39258750053, Borisa Papandopula 11, 21000 Split</izvorni_sadrzaj>
    <derivirana_varijabla naziv="DomainObject.Predmet.ProtustrankaWithAdressOIB_1">REFERTE j.d.o.o. za iznajmljivanje motornih vozila i cestovni prijevoz, OIB 39258750053, Borisa Papandopula 11, 21000 Split</derivirana_varijabla>
  </DomainObject.Predmet.ProtustrankaWithAdressOIB>
  <DomainObject.Predmet.ProtustrankaNazivFormated>
    <izvorni_sadrzaj>REFERTE j.d.o.o. za iznajmljivanje motornih vozila i cestovni prijevoz</izvorni_sadrzaj>
    <derivirana_varijabla naziv="DomainObject.Predmet.ProtustrankaNazivFormated_1">REFERTE j.d.o.o. za iznajmljivanje motornih vozila i cestovni prijevoz</derivirana_varijabla>
  </DomainObject.Predmet.ProtustrankaNazivFormated>
  <DomainObject.Predmet.ProtustrankaNazivFormatedOIB>
    <izvorni_sadrzaj>REFERTE j.d.o.o. za iznajmljivanje motornih vozila i cestovni prijevoz, OIB 39258750053</izvorni_sadrzaj>
    <derivirana_varijabla naziv="DomainObject.Predmet.ProtustrankaNazivFormatedOIB_1">REFERTE j.d.o.o. za iznajmljivanje motornih vozila i cestovni prijevoz, OIB 39258750053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6550.43</izvorni_sadrzaj>
    <derivirana_varijabla naziv="DomainObject.Predmet.TrenutnaVrijednost_1">6550.43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REFERTE j.d.o.o. za iznajmljivanje motornih vozila i cestovni prijevoz</item>
    </izvorni_sadrzaj>
    <derivirana_varijabla naziv="DomainObject.Predmet.ProtuStrankaListFormated_1">
      <item>REFERTE j.d.o.o. za iznajmljivanje motornih vozila i cestovni prijevoz</item>
    </derivirana_varijabla>
  </DomainObject.Predmet.ProtuStrankaListFormated>
  <DomainObject.Predmet.ProtuStrankaListFormatedOIB>
    <izvorni_sadrzaj>
      <item>REFERTE j.d.o.o. za iznajmljivanje motornih vozila i cestovni prijevoz, OIB 39258750053</item>
    </izvorni_sadrzaj>
    <derivirana_varijabla naziv="DomainObject.Predmet.ProtuStrankaListFormatedOIB_1">
      <item>REFERTE j.d.o.o. za iznajmljivanje motornih vozila i cestovni prijevoz, OIB 39258750053</item>
    </derivirana_varijabla>
  </DomainObject.Predmet.ProtuStrankaListFormatedOIB>
  <DomainObject.Predmet.ProtuStrankaListFormatedWithAdress>
    <izvorni_sadrzaj>
      <item>REFERTE j.d.o.o. za iznajmljivanje motornih vozila i cestovni prijevoz, Borisa Papandopula 11, 21000 Split</item>
    </izvorni_sadrzaj>
    <derivirana_varijabla naziv="DomainObject.Predmet.ProtuStrankaListFormatedWithAdress_1">
      <item>REFERTE j.d.o.o. za iznajmljivanje motornih vozila i cestovni prijevoz, Borisa Papandopula 11, 21000 Split</item>
    </derivirana_varijabla>
  </DomainObject.Predmet.ProtuStrankaListFormatedWithAdress>
  <DomainObject.Predmet.ProtuStrankaListFormatedWithAdressOIB>
    <izvorni_sadrzaj>
      <item>REFERTE j.d.o.o. za iznajmljivanje motornih vozila i cestovni prijevoz, OIB 39258750053, Borisa Papandopula 11, 21000 Split</item>
    </izvorni_sadrzaj>
    <derivirana_varijabla naziv="DomainObject.Predmet.ProtuStrankaListFormatedWithAdressOIB_1">
      <item>REFERTE j.d.o.o. za iznajmljivanje motornih vozila i cestovni prijevoz, OIB 39258750053, Borisa Papandopula 11, 21000 Split</item>
    </derivirana_varijabla>
  </DomainObject.Predmet.ProtuStrankaListFormatedWithAdressOIB>
  <DomainObject.Predmet.ProtuStrankaListNazivFormated>
    <izvorni_sadrzaj>
      <item>REFERTE j.d.o.o. za iznajmljivanje motornih vozila i cestovni prijevoz</item>
    </izvorni_sadrzaj>
    <derivirana_varijabla naziv="DomainObject.Predmet.ProtuStrankaListNazivFormated_1">
      <item>REFERTE j.d.o.o. za iznajmljivanje motornih vozila i cestovni prijevoz</item>
    </derivirana_varijabla>
  </DomainObject.Predmet.ProtuStrankaListNazivFormated>
  <DomainObject.Predmet.ProtuStrankaListNazivFormatedOIB>
    <izvorni_sadrzaj>
      <item>REFERTE j.d.o.o. za iznajmljivanje motornih vozila i cestovni prijevoz, OIB 39258750053</item>
    </izvorni_sadrzaj>
    <derivirana_varijabla naziv="DomainObject.Predmet.ProtuStrankaListNazivFormatedOIB_1">
      <item>REFERTE j.d.o.o. za iznajmljivanje motornih vozila i cestovni prijevoz, OIB 39258750053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REFERTE j.d.o.o. za iznajmljivanje motornih vozila i cestovni prijevoz</izvorni_sadrzaj>
    <derivirana_varijabla naziv="DomainObject.Predmet.ProtustrankaIDrugi_1">REFERTE j.d.o.o. za iznajmljivanje motornih vozila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REFERTE j.d.o.o. za iznajmljivanje motornih vozila i cestovni prijevoz, OIB 39258750053, Borisa Papandopula 11, 21000 Split</izvorni_sadrzaj>
    <derivirana_varijabla naziv="DomainObject.Predmet.ProtustrankaIDrugiAdressOIB_1">REFERTE j.d.o.o. za iznajmljivanje motornih vozila i cestovni prijevoz, OIB 39258750053, Borisa Papandopula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REFERTE j.d.o.o. za iznajmljivanje motornih vozila i cestovni prijevoz</item>
      <item>FINANCIJSKA AGENCIJA, RC SPLIT</item>
    </izvorni_sadrzaj>
    <derivirana_varijabla naziv="DomainObject.Predmet.SudioniciListNaziv_1">
      <item>REFERTE j.d.o.o. za iznajmljivanje motornih vozila i cestovni prijevoz</item>
      <item>FINANCIJSKA AGENCIJA, RC SPLIT</item>
    </derivirana_varijabla>
  </DomainObject.Predmet.SudioniciListNaziv>
  <DomainObject.Predmet.SudioniciListAdressOIB>
    <izvorni_sadrzaj>
      <item>REFERTE j.d.o.o. za iznajmljivanje motornih vozila i cestovni prijevoz, OIB 39258750053, Borisa Papandopula 11,21000 Split</item>
      <item>FINANCIJSKA AGENCIJA, RC SPLIT, OIB 85821130368, Mažuranićevo šetalište 24 b,21000 Split</item>
    </izvorni_sadrzaj>
    <derivirana_varijabla naziv="DomainObject.Predmet.SudioniciListAdressOIB_1">
      <item>REFERTE j.d.o.o. za iznajmljivanje motornih vozila i cestovni prijevoz, OIB 39258750053, Borisa Papandopula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39258750053</item>
      <item>, OIB 85821130368</item>
    </izvorni_sadrzaj>
    <derivirana_varijabla naziv="DomainObject.Predmet.SudioniciListNazivOIB_1">
      <item>, OIB 39258750053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870F2-6F7C-4BA5-B6C4-BC877050141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1831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2019-09-30T08:10:00Z</cp:lastPrinted>
  <dcterms:modified xmlns:xsi="http://www.w3.org/2001/XMLSchema-instance" xsi:type="dcterms:W3CDTF">2019-09-30T08:17:00Z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(St-210-2019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