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243a" w14:paraId="8bb243a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Trgovački sud u Zagrebu</w:t>
      </w:r>
    </w:p>
    <w:p w:rsidRDefault="0063316E" w:rsidP="00233148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23314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33148" w:rsidP="0063316E" w:rsidR="00233148">
      <w:pPr>
        <w:rPr>
          <w:sz w:val="24"/>
          <w:szCs w:val="24"/>
        </w:rPr>
      </w:pPr>
    </w:p>
    <w:p w:rsidRDefault="00B5498B" w:rsidP="00233148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0282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E63A7C" w:rsidP="00E63A7C" w:rsidR="00E63A7C" w:rsidRPr="000C1E35">
      <w:pPr>
        <w:jc w:val="both"/>
        <w:rPr>
          <w:sz w:val="24"/>
          <w:szCs w:val="24"/>
        </w:rPr>
      </w:pPr>
      <w:r w:rsidRPr="0090184B">
        <w:rPr>
          <w:sz w:val="24"/>
          <w:szCs w:val="24"/>
        </w:rPr>
        <w:t>Trgovački sud u Zagrebu, po sucu Nikoli Ribariću, u stečajnom predmetu nad dužnikom RIMLJAN TUJ d.o.o.</w:t>
      </w:r>
      <w:r>
        <w:rPr>
          <w:sz w:val="24"/>
          <w:szCs w:val="24"/>
        </w:rPr>
        <w:t xml:space="preserve"> u stečaju,</w:t>
      </w:r>
      <w:r w:rsidRPr="0090184B">
        <w:rPr>
          <w:sz w:val="24"/>
          <w:szCs w:val="24"/>
        </w:rPr>
        <w:t xml:space="preserve"> Đurmanec, Hromec 10, OIB: 45590286880,</w:t>
      </w:r>
      <w:r w:rsidRPr="000727CB">
        <w:rPr>
          <w:sz w:val="24"/>
          <w:szCs w:val="24"/>
        </w:rPr>
        <w:t xml:space="preserve"> nakon održanog ispitnog ročišta dana 2</w:t>
      </w:r>
      <w:r>
        <w:rPr>
          <w:sz w:val="24"/>
          <w:szCs w:val="24"/>
        </w:rPr>
        <w:t>1</w:t>
      </w:r>
      <w:r w:rsidRPr="000727CB">
        <w:rPr>
          <w:sz w:val="24"/>
          <w:szCs w:val="24"/>
        </w:rPr>
        <w:t xml:space="preserve">. svibnja 2019. godine, dana </w:t>
      </w:r>
      <w:r>
        <w:rPr>
          <w:sz w:val="24"/>
          <w:szCs w:val="24"/>
        </w:rPr>
        <w:t>21</w:t>
      </w:r>
      <w:r w:rsidRPr="000727CB">
        <w:rPr>
          <w:sz w:val="24"/>
          <w:szCs w:val="24"/>
        </w:rPr>
        <w:t>. svibnja 2019. godine</w:t>
      </w:r>
    </w:p>
    <w:p w:rsidRDefault="00E63A7C" w:rsidP="00E63A7C" w:rsidR="00E63A7C">
      <w:pPr>
        <w:jc w:val="both"/>
        <w:rPr>
          <w:sz w:val="24"/>
          <w:szCs w:val="24"/>
        </w:rPr>
      </w:pPr>
    </w:p>
    <w:p w:rsidRDefault="001D6CFA" w:rsidP="001D6CFA" w:rsidR="001D6CFA" w:rsidRPr="000C1E35">
      <w:pPr>
        <w:ind w:firstLine="720"/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>
      <w:pPr>
        <w:jc w:val="center"/>
        <w:rPr>
          <w:sz w:val="24"/>
          <w:szCs w:val="24"/>
        </w:rPr>
      </w:pPr>
    </w:p>
    <w:p w:rsidRDefault="00A01136" w:rsidP="00170E7C" w:rsidR="00A01136" w:rsidRPr="00B5498B">
      <w:pPr>
        <w:jc w:val="center"/>
        <w:rPr>
          <w:sz w:val="24"/>
          <w:szCs w:val="24"/>
        </w:rPr>
      </w:pPr>
    </w:p>
    <w:p w:rsidRDefault="00E63A7C" w:rsidP="00E63A7C" w:rsidR="00E63A7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E63A7C" w:rsidP="00E63A7C" w:rsidR="00E63A7C" w:rsidRPr="00D3523C">
      <w:pPr>
        <w:ind w:left="720"/>
        <w:jc w:val="both"/>
        <w:rPr>
          <w:b/>
          <w:sz w:val="24"/>
          <w:szCs w:val="24"/>
        </w:rPr>
      </w:pPr>
    </w:p>
    <w:p w:rsidRDefault="00E63A7C" w:rsidP="00E63A7C" w:rsidR="00E63A7C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E63A7C" w:rsidP="00E63A7C" w:rsidR="00E63A7C">
      <w:pPr>
        <w:pStyle w:val="TableContents"/>
        <w:ind w:left="708"/>
        <w:rPr>
          <w:rFonts w:cs="Times New Roman"/>
          <w:b/>
          <w:bCs/>
        </w:rPr>
      </w:pPr>
    </w:p>
    <w:p w:rsidRDefault="00E63A7C" w:rsidP="00E63A7C" w:rsidR="00E63A7C" w:rsidRPr="00203488">
      <w:pPr>
        <w:jc w:val="both"/>
        <w:rPr>
          <w:sz w:val="24"/>
          <w:szCs w:val="24"/>
          <w:u w:val="single"/>
        </w:rPr>
      </w:pPr>
    </w:p>
    <w:tbl>
      <w:tblPr>
        <w:tblW w:type="dxa" w:w="8275"/>
        <w:jc w:val="center"/>
        <w:tblLayout w:type="fixed"/>
        <w:tblLook w:val="0000" w:noVBand="0" w:noHBand="0" w:lastColumn="0" w:firstColumn="0" w:lastRow="0" w:firstRow="0"/>
      </w:tblPr>
      <w:tblGrid>
        <w:gridCol w:w="1129"/>
        <w:gridCol w:w="1701"/>
        <w:gridCol w:w="1418"/>
        <w:gridCol w:w="1417"/>
        <w:gridCol w:w="1276"/>
        <w:gridCol w:w="1334"/>
      </w:tblGrid>
      <w:tr w:rsidTr="00DB3A88" w:rsidR="00E63A7C" w:rsidRPr="0090184B">
        <w:trPr>
          <w:trHeight w:val="1445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Iznos prijavljene tražbine (kn)</w:t>
            </w:r>
            <w:r w:rsidRPr="0090184B">
              <w:rPr>
                <w:rFonts w:eastAsiaTheme="minorEastAsia" w:hAnsi="Calibri" w:ascii="Calibri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Iznos priznate tražbine</w:t>
            </w:r>
          </w:p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0184B">
              <w:rPr>
                <w:rFonts w:eastAsiaTheme="minorEastAsia"/>
                <w:sz w:val="24"/>
                <w:szCs w:val="24"/>
                <w:lang w:eastAsia="en-US"/>
              </w:rPr>
              <w:t>(kn)</w:t>
            </w:r>
          </w:p>
        </w:tc>
      </w:tr>
      <w:tr w:rsidTr="00DB3A88" w:rsidR="00E63A7C" w:rsidRPr="0090184B">
        <w:trPr>
          <w:trHeight w:val="1977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2.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HETA ASSET RESOLUTION d.o.o., zastupana po odvjetniku Zoranu Krajinović iz OD Krajinović i partneri iz Zagreba, Boškovićeva 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46272505048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 xml:space="preserve">Dunajska cesta 167, Ljubljana, </w:t>
            </w:r>
          </w:p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Slovenija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4.714 007,53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lang w:eastAsia="en-US"/>
              </w:rPr>
            </w:pPr>
            <w:r w:rsidRPr="0090184B">
              <w:rPr>
                <w:rFonts w:eastAsiaTheme="minorEastAsia"/>
                <w:lang w:eastAsia="en-US"/>
              </w:rPr>
              <w:t>4.714 007,53</w:t>
            </w:r>
          </w:p>
        </w:tc>
      </w:tr>
    </w:tbl>
    <w:p w:rsidRDefault="00E63A7C" w:rsidP="00E63A7C" w:rsidR="00E63A7C" w:rsidRPr="008357C9">
      <w:pPr>
        <w:jc w:val="both"/>
        <w:rPr>
          <w:sz w:val="24"/>
          <w:szCs w:val="24"/>
        </w:rPr>
      </w:pPr>
    </w:p>
    <w:p w:rsidRDefault="00E63A7C" w:rsidP="00E63A7C" w:rsidR="00E63A7C">
      <w:pPr>
        <w:jc w:val="both"/>
        <w:rPr>
          <w:sz w:val="24"/>
          <w:szCs w:val="24"/>
        </w:rPr>
      </w:pPr>
    </w:p>
    <w:p w:rsidRDefault="00A01136" w:rsidP="00E63A7C" w:rsidR="00A01136">
      <w:pPr>
        <w:jc w:val="both"/>
        <w:rPr>
          <w:sz w:val="24"/>
          <w:szCs w:val="24"/>
        </w:rPr>
      </w:pPr>
    </w:p>
    <w:p w:rsidRDefault="00A01136" w:rsidP="00E63A7C" w:rsidR="00A01136">
      <w:pPr>
        <w:jc w:val="both"/>
        <w:rPr>
          <w:sz w:val="24"/>
          <w:szCs w:val="24"/>
        </w:rPr>
      </w:pPr>
    </w:p>
    <w:p w:rsidRDefault="00A01136" w:rsidP="00E63A7C" w:rsidR="00A01136">
      <w:pPr>
        <w:jc w:val="both"/>
        <w:rPr>
          <w:sz w:val="24"/>
          <w:szCs w:val="24"/>
        </w:rPr>
      </w:pPr>
    </w:p>
    <w:p w:rsidRDefault="00A01136" w:rsidP="00E63A7C" w:rsidR="00A01136" w:rsidRPr="008357C9">
      <w:pPr>
        <w:jc w:val="both"/>
        <w:rPr>
          <w:sz w:val="24"/>
          <w:szCs w:val="24"/>
        </w:rPr>
      </w:pPr>
    </w:p>
    <w:p w:rsidRDefault="00E63A7C" w:rsidP="00E63A7C" w:rsidR="00E63A7C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E63A7C" w:rsidP="00E63A7C" w:rsidR="00E63A7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E63A7C" w:rsidP="00E63A7C" w:rsidR="00E63A7C">
      <w:pPr>
        <w:pStyle w:val="TableContents"/>
        <w:ind w:left="708"/>
        <w:rPr>
          <w:rFonts w:cs="Times New Roman"/>
          <w:b/>
          <w:bCs/>
        </w:rPr>
      </w:pPr>
    </w:p>
    <w:p w:rsidRDefault="00E63A7C" w:rsidP="00E63A7C" w:rsidR="00E63A7C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E63A7C" w:rsidP="00E63A7C" w:rsidR="00E63A7C">
      <w:pPr>
        <w:pStyle w:val="TableContents"/>
        <w:ind w:left="708"/>
        <w:rPr>
          <w:rFonts w:cs="Times New Roman"/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3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086"/>
        <w:gridCol w:w="1425"/>
        <w:gridCol w:w="1219"/>
        <w:gridCol w:w="1012"/>
        <w:gridCol w:w="2111"/>
        <w:gridCol w:w="1139"/>
      </w:tblGrid>
      <w:tr w:rsidTr="00DB3A88" w:rsidR="00302173" w:rsidRPr="0090184B">
        <w:trPr>
          <w:jc w:val="center"/>
        </w:trPr>
        <w:tc>
          <w:tcPr>
            <w:tcW w:type="pct" w:w="280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R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>b.</w:t>
            </w:r>
          </w:p>
        </w:tc>
        <w:tc>
          <w:tcPr>
            <w:tcW w:type="pct" w:w="1095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748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640"/>
            <w:shd w:themeFill="background1" w:fill="FFFFFF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531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Iznos osporene tražbine</w:t>
            </w:r>
          </w:p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1108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Razlog osporavanja tražbine</w:t>
            </w:r>
          </w:p>
        </w:tc>
        <w:tc>
          <w:tcPr>
            <w:tcW w:type="pct" w:w="598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Oznaka ovršne isprave ako se tražbine zasniva na ovršnoj ispravi</w:t>
            </w:r>
          </w:p>
        </w:tc>
      </w:tr>
      <w:tr w:rsidTr="00DB3A88" w:rsidR="00302173" w:rsidRPr="0090184B">
        <w:trPr>
          <w:trHeight w:val="1819"/>
          <w:jc w:val="center"/>
        </w:trPr>
        <w:tc>
          <w:tcPr>
            <w:tcW w:type="pct" w:w="280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095"/>
            <w:shd w:themeFill="background1" w:fill="FFFFFF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DUBRAVKA ČIKEŠ</w:t>
            </w:r>
          </w:p>
        </w:tc>
        <w:tc>
          <w:tcPr>
            <w:tcW w:type="pct" w:w="748"/>
            <w:shd w:themeFill="background1" w:fill="FFFFFF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97018526083</w:t>
            </w:r>
          </w:p>
        </w:tc>
        <w:tc>
          <w:tcPr>
            <w:tcW w:type="pct" w:w="640"/>
            <w:shd w:themeFill="background1" w:fill="FFFFFF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Biogradska 4, 21000 Split</w:t>
            </w:r>
          </w:p>
        </w:tc>
        <w:tc>
          <w:tcPr>
            <w:tcW w:type="pct" w:w="531"/>
            <w:shd w:themeFill="background1" w:fill="FFFFFF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8.027 117,83</w:t>
            </w:r>
          </w:p>
        </w:tc>
        <w:tc>
          <w:tcPr>
            <w:tcW w:type="pct" w:w="1108"/>
            <w:shd w:themeFill="background1" w:fill="FFFFFF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 xml:space="preserve">Stečajni vjerovnik prijavio je potraživanje temeljem  Ugovor o ustupanju potraživanja od dana 24.07.2017. god. sklopljen  između Miroslav Lorbek iz Dornave, Slovenija i Dubravke Čikeš iz Splita, Biogradska 4, u formi javnobilježničkog akta ovjerenog od strane javnog bilježnika Boris Kosi, Maribor, Partizanska cesta 13A, broj SV-428/17 od dana 06.09.2017. s ovjerenim prijevodom sa slovenskog na hrvatski jezik po stalnom sudskom tumaču za hrvatski jezik Deana Urih iz Ptuja, a koji ugovorom se na temelju pravomoćnog rješenja o konačnoj podjeli Okružnog suda u Ptuju posla. br.: St-1825/2016 od dana 12.06.2017. </w:t>
            </w: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lastRenderedPageBreak/>
              <w:t xml:space="preserve">god. prema dužnicima RIMLJAN d.o.o. u stečaju Vegova ulica 4, Ptuj prenosi novčano potraživanje prema RIMLJAN TUJ d.o.o. Đurmanec u iznosu od 1.089.000,31 EUR-a., sve prema Planu podjele imovine koja se ne može unovčiti odn. s njezinim novčenjem bi bili povezani nesrazmjerni troškovi. </w:t>
            </w:r>
          </w:p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t>Iz dokumentacije koja je predana uz prijavu potraživanja i to VJERODOSTOJNIH ISPRAVA u odnosu na stečajnog dužnika osporava se potraživanje u iznosu od 8.027.117,83 kn u cijelosti. Za potraživanje u iznosu od 6.845.010,00 kn budući je za isto nastupila zastara te za iznos od 1.182.107,83 kn  budući za prijavljeni iznos nema uporišta u dokumentaciji iz spisa kao niti u dokumentaciji priloženoj uz prijavu potraživanja.</w:t>
            </w:r>
          </w:p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type="pct" w:w="598"/>
            <w:shd w:themeFill="background1" w:fill="FFFFFF" w:color="auto" w:val="clear"/>
            <w:vAlign w:val="center"/>
          </w:tcPr>
          <w:p w:rsidRDefault="00E63A7C" w:rsidP="00DB3A88" w:rsidR="00E63A7C" w:rsidRPr="0090184B">
            <w:pPr>
              <w:spacing w:after="8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90184B">
              <w:rPr>
                <w:rFonts w:eastAsiaTheme="minorEastAsia"/>
                <w:sz w:val="22"/>
                <w:szCs w:val="22"/>
                <w:lang w:eastAsia="en-US"/>
              </w:rPr>
              <w:lastRenderedPageBreak/>
              <w:t>Nema ovršne isprave</w:t>
            </w:r>
          </w:p>
        </w:tc>
      </w:tr>
    </w:tbl>
    <w:p w:rsidRDefault="00E63A7C" w:rsidP="00E63A7C" w:rsidR="00E63A7C">
      <w:pPr>
        <w:jc w:val="both"/>
        <w:rPr>
          <w:bCs/>
          <w:sz w:val="24"/>
        </w:rPr>
      </w:pPr>
    </w:p>
    <w:p w:rsidRDefault="00E63A7C" w:rsidP="00E63A7C" w:rsidR="00E63A7C">
      <w:pPr>
        <w:jc w:val="both"/>
        <w:rPr>
          <w:sz w:val="24"/>
        </w:rPr>
      </w:pPr>
      <w:r w:rsidRPr="00121185">
        <w:rPr>
          <w:bCs/>
          <w:sz w:val="24"/>
        </w:rPr>
        <w:t xml:space="preserve">Upućuje se </w:t>
      </w:r>
      <w:r w:rsidRPr="00121185">
        <w:rPr>
          <w:sz w:val="24"/>
        </w:rPr>
        <w:t>u parnicu</w:t>
      </w:r>
      <w:r w:rsidRPr="00121185">
        <w:rPr>
          <w:bCs/>
          <w:sz w:val="24"/>
        </w:rPr>
        <w:t xml:space="preserve"> stečajni vjerovnik odnosno na nastavak već pokrenute parnice, </w:t>
      </w:r>
      <w:r w:rsidRPr="00121185">
        <w:rPr>
          <w:sz w:val="24"/>
        </w:rPr>
        <w:t>u roku od 8 dana od dana od pravomoćnosti rješenja o upućivanju u parnicu - odnosno na nastavak parnice, odnosno primitka drugostupanjske odluke, radi dokazivanja osnovanosti svojega osporavanja.</w:t>
      </w:r>
    </w:p>
    <w:p w:rsidRDefault="00E63A7C" w:rsidP="00E63A7C" w:rsidR="00E63A7C">
      <w:pPr>
        <w:jc w:val="both"/>
        <w:rPr>
          <w:sz w:val="24"/>
        </w:rPr>
      </w:pPr>
    </w:p>
    <w:p w:rsidRDefault="00E63A7C" w:rsidP="00E63A7C" w:rsidR="00E63A7C" w:rsidRPr="00121185">
      <w:pPr>
        <w:jc w:val="both"/>
        <w:rPr>
          <w:sz w:val="24"/>
        </w:rPr>
      </w:pPr>
      <w:r>
        <w:rPr>
          <w:sz w:val="24"/>
        </w:rPr>
        <w:lastRenderedPageBreak/>
        <w:t>A</w:t>
      </w:r>
      <w:r w:rsidRPr="00121185">
        <w:rPr>
          <w:sz w:val="24"/>
        </w:rPr>
        <w:t xml:space="preserve">ko stečajni vjerovnik koji je upućen u parnicu, odnosno nastavak parnice, ne pokrene parnicu odnosno ne nastavi već pokrenutu parnicu u dodijeljenom roku, smatrat će se da je odustao od prava na vođenje parnice. </w:t>
      </w: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921490" w:rsidP="00027459" w:rsidR="00921490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121185">
        <w:rPr>
          <w:sz w:val="24"/>
          <w:szCs w:val="24"/>
        </w:rPr>
        <w:t>2</w:t>
      </w:r>
      <w:r w:rsidR="00E63A7C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121185">
        <w:rPr>
          <w:sz w:val="24"/>
          <w:szCs w:val="24"/>
        </w:rPr>
        <w:t xml:space="preserve"> svibnja</w:t>
      </w:r>
      <w:r w:rsidRPr="00616BBE">
        <w:rPr>
          <w:sz w:val="24"/>
          <w:szCs w:val="24"/>
        </w:rPr>
        <w:t xml:space="preserve"> 201</w:t>
      </w:r>
      <w:r w:rsidR="00121185">
        <w:rPr>
          <w:sz w:val="24"/>
          <w:szCs w:val="24"/>
        </w:rPr>
        <w:t>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121185">
      <w:pPr>
        <w:ind w:firstLine="708"/>
        <w:jc w:val="both"/>
        <w:rPr>
          <w:sz w:val="24"/>
        </w:rPr>
      </w:pPr>
      <w:r>
        <w:rPr>
          <w:sz w:val="24"/>
          <w:szCs w:val="24"/>
        </w:rPr>
        <w:t>Stečajni upravitelj osporio je tražbin</w:t>
      </w:r>
      <w:r w:rsidR="00EB70CF">
        <w:rPr>
          <w:sz w:val="24"/>
          <w:szCs w:val="24"/>
        </w:rPr>
        <w:t>u</w:t>
      </w:r>
      <w:r>
        <w:rPr>
          <w:sz w:val="24"/>
          <w:szCs w:val="24"/>
        </w:rPr>
        <w:t xml:space="preserve"> naveden</w:t>
      </w:r>
      <w:r w:rsidR="00EB70CF">
        <w:rPr>
          <w:sz w:val="24"/>
          <w:szCs w:val="24"/>
        </w:rPr>
        <w:t>u</w:t>
      </w:r>
      <w:r>
        <w:rPr>
          <w:sz w:val="24"/>
          <w:szCs w:val="24"/>
        </w:rPr>
        <w:t xml:space="preserve"> u točki II izreke rješenja </w:t>
      </w:r>
      <w:r w:rsidRPr="001D6CFA">
        <w:rPr>
          <w:sz w:val="24"/>
        </w:rPr>
        <w:t>iz razloga što</w:t>
      </w:r>
      <w:r w:rsidR="00121185">
        <w:rPr>
          <w:sz w:val="24"/>
        </w:rPr>
        <w:t>:</w:t>
      </w:r>
    </w:p>
    <w:p w:rsidRDefault="00121185" w:rsidP="00310BB0" w:rsidR="00121185">
      <w:pPr>
        <w:jc w:val="both"/>
        <w:rPr>
          <w:sz w:val="24"/>
        </w:rPr>
      </w:pPr>
    </w:p>
    <w:p w:rsidRDefault="00E63A7C" w:rsidP="00E63A7C" w:rsidR="00302173">
      <w:pPr>
        <w:pStyle w:val="Odlomakpopisa"/>
        <w:numPr>
          <w:ilvl w:val="0"/>
          <w:numId w:val="23"/>
        </w:numPr>
        <w:jc w:val="both"/>
        <w:rPr>
          <w:sz w:val="24"/>
        </w:rPr>
      </w:pPr>
      <w:r w:rsidRPr="00E63A7C">
        <w:rPr>
          <w:sz w:val="24"/>
        </w:rPr>
        <w:t>DUBRAVKA ČIKEŠ</w:t>
      </w:r>
      <w:r>
        <w:rPr>
          <w:sz w:val="24"/>
        </w:rPr>
        <w:t xml:space="preserve">, OIB: </w:t>
      </w:r>
      <w:r w:rsidRPr="00E63A7C">
        <w:rPr>
          <w:sz w:val="24"/>
        </w:rPr>
        <w:t>97018526083</w:t>
      </w:r>
      <w:r>
        <w:rPr>
          <w:sz w:val="24"/>
        </w:rPr>
        <w:t>,</w:t>
      </w:r>
      <w:r w:rsidRPr="00E63A7C">
        <w:rPr>
          <w:sz w:val="24"/>
        </w:rPr>
        <w:tab/>
        <w:t>Biogradska 4, 21000 Split</w:t>
      </w:r>
      <w:r>
        <w:rPr>
          <w:sz w:val="24"/>
        </w:rPr>
        <w:t xml:space="preserve">, u iznosu od  </w:t>
      </w:r>
      <w:r w:rsidRPr="00E63A7C">
        <w:rPr>
          <w:sz w:val="24"/>
        </w:rPr>
        <w:t>8.027 117,83</w:t>
      </w:r>
      <w:r>
        <w:rPr>
          <w:sz w:val="24"/>
        </w:rPr>
        <w:t xml:space="preserve"> kuna</w:t>
      </w:r>
      <w:r w:rsidR="00302173">
        <w:rPr>
          <w:sz w:val="24"/>
        </w:rPr>
        <w:t>.</w:t>
      </w:r>
    </w:p>
    <w:p w:rsidRDefault="00302173" w:rsidP="00302173" w:rsidR="00302173">
      <w:pPr>
        <w:pStyle w:val="Odlomakpopisa"/>
        <w:jc w:val="both"/>
        <w:rPr>
          <w:sz w:val="24"/>
        </w:rPr>
      </w:pPr>
      <w:r>
        <w:rPr>
          <w:sz w:val="24"/>
        </w:rPr>
        <w:t>Kao razlog osporavanja upravitelj je naveo kako je s</w:t>
      </w:r>
      <w:r w:rsidRPr="00302173">
        <w:rPr>
          <w:sz w:val="24"/>
        </w:rPr>
        <w:t>tečajni vjerovnik prijavio potraživanje temeljem  Ugovor o ustupanju potraživanja od dana 24.07.2017. god. sklopljen  između Miroslav Lorbek iz Dornave, Slovenija i Dubravke Čikeš iz Splita, Biogradska 4, u formi javnobilježničkog akta ovjerenog od strane javnog bilježnika Boris Kosi, Maribor, Partizanska cesta 13A, broj SV-428/17 od dana 06.09.2017. s ovjerenim prijevodom sa slovenskog na hrvatski jezik po stalnom sudskom tumaču za hrvatski jezik Deana Urih iz Ptuja, a koji ugovorom se na temelju pravomoćnog rješenja o konačnoj podjeli Okružnog suda u Ptuju posla. br.: St-1825/2016 od dana 12.06.2017. god. prema dužnicima RIMLJAN d.o.o. u stečaju Vegova ulica 4, Ptuj prenosi novčano potraživanje prema RIMLJAN TUJ d.o.o. Đurmanec u iznosu od 1.089.000,31 EUR-a., sve prema Planu podjele imovine koja se ne može unovčiti odn. s njezinim novčenjem bi bili povezani nesrazmjerni troškovi. Iz dokumentacije koja je predana uz prijavu potraživanja i to VJERODOSTOJNIH ISPRAVA u odnosu na stečajnog dužnika osporava se potraživanje u iznosu od 8.027.117,83 kn u cijelosti. Za potraživanje u iznosu od 6.845.010,00 kn budući je za isto nastupila zastara te za iznos od 1.182.107,83 kn  budući za prijavljeni iznos nema uporišta u dokumentaciji iz spisa kao niti u dokumentaciji priloženoj uz prijavu potraživanja.</w:t>
      </w:r>
    </w:p>
    <w:p w:rsidRDefault="00302173" w:rsidP="00302173" w:rsidR="00302173">
      <w:pPr>
        <w:pStyle w:val="Odlomakpopisa"/>
        <w:jc w:val="both"/>
        <w:rPr>
          <w:sz w:val="24"/>
        </w:rPr>
      </w:pPr>
      <w:r>
        <w:rPr>
          <w:sz w:val="24"/>
        </w:rPr>
        <w:t>Vjerovnik ne raspolaže ovršnom ispravom.</w:t>
      </w:r>
    </w:p>
    <w:p w:rsidRDefault="00302173" w:rsidP="00302173" w:rsidR="00302173">
      <w:pPr>
        <w:pStyle w:val="Odlomakpopisa"/>
        <w:jc w:val="both"/>
        <w:rPr>
          <w:sz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 xml:space="preserve">blicu ispitanih tražbina u </w:t>
      </w:r>
      <w:r>
        <w:rPr>
          <w:sz w:val="24"/>
          <w:szCs w:val="24"/>
        </w:rPr>
        <w:lastRenderedPageBreak/>
        <w:t>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1B5CE4">
        <w:rPr>
          <w:sz w:val="24"/>
          <w:szCs w:val="24"/>
        </w:rPr>
        <w:t>-269</w:t>
      </w:r>
      <w:r>
        <w:rPr>
          <w:sz w:val="24"/>
          <w:szCs w:val="24"/>
        </w:rPr>
        <w:t xml:space="preserve">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1B5CE4">
        <w:rPr>
          <w:sz w:val="24"/>
          <w:szCs w:val="24"/>
        </w:rPr>
        <w:t>agrebu 2</w:t>
      </w:r>
      <w:r w:rsidR="00302173">
        <w:rPr>
          <w:sz w:val="24"/>
          <w:szCs w:val="24"/>
        </w:rPr>
        <w:t>1</w:t>
      </w:r>
      <w:r w:rsidR="00BD273F">
        <w:rPr>
          <w:sz w:val="24"/>
          <w:szCs w:val="24"/>
        </w:rPr>
        <w:t>.</w:t>
      </w:r>
      <w:r w:rsidR="001B5CE4">
        <w:rPr>
          <w:sz w:val="24"/>
          <w:szCs w:val="24"/>
        </w:rPr>
        <w:t xml:space="preserve"> svibnja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1B5CE4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05E29" w:rsidP="00B05E29" w:rsidR="00AC0C6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5E29" w:rsidP="00B05E29" w:rsidR="00AC0C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C0C6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05E29" w:rsidP="00B05E29" w:rsidR="00B05E2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B05E29" w:rsidP="00B05E29" w:rsidR="00B05E29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B05E29" w:rsidP="00B05E29" w:rsidR="00B05E29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792A86" w:rsidP="00016BD9" w:rsidR="00792A86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  <w:footnote w:id="1">
    <w:p w:rsidRDefault="00E63A7C" w:rsidP="00E63A7C" w:rsidR="00E63A7C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E2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33148" w:rsidP="00A01136" w:rsidR="00A01136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A01136" w:rsidRPr="003B182B">
      <w:rPr>
        <w:sz w:val="24"/>
        <w:szCs w:val="24"/>
      </w:rPr>
      <w:t>72</w:t>
    </w:r>
    <w:r w:rsidR="00A01136">
      <w:rPr>
        <w:sz w:val="24"/>
        <w:szCs w:val="24"/>
      </w:rPr>
      <w:t>. St-705/2018-47</w:t>
    </w:r>
  </w:p>
  <w:p w:rsidRDefault="00233148" w:rsidP="00233148" w:rsidR="00233148">
    <w:pPr>
      <w:pStyle w:val="Zaglavlje"/>
    </w:pPr>
  </w:p>
  <w:p w:rsidRDefault="009529C7" w:rsidP="00C032B4" w:rsidR="009529C7">
    <w:pPr>
      <w:pStyle w:val="Zaglavlje"/>
      <w:jc w:val="right"/>
    </w:pP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148" w:rsidP="00233148" w:rsidR="00233148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St-</w:t>
    </w:r>
    <w:r w:rsidR="00E63A7C">
      <w:rPr>
        <w:sz w:val="24"/>
        <w:szCs w:val="24"/>
      </w:rPr>
      <w:t>705/2018</w:t>
    </w:r>
    <w:r w:rsidR="00A01136">
      <w:rPr>
        <w:sz w:val="24"/>
        <w:szCs w:val="24"/>
      </w:rPr>
      <w:t>-47</w:t>
    </w:r>
  </w:p>
  <w:p w:rsidRDefault="00233148" w:rsidR="002331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65496B"/>
    <w:multiLevelType w:val="hybridMultilevel"/>
    <w:tmpl w:val="06B6C264"/>
    <w:lvl w:tplc="A8CC0C6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C8D5552"/>
    <w:multiLevelType w:val="hybridMultilevel"/>
    <w:tmpl w:val="379E321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59D13AA"/>
    <w:multiLevelType w:val="hybridMultilevel"/>
    <w:tmpl w:val="97A88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9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6AF1E09"/>
    <w:multiLevelType w:val="hybridMultilevel"/>
    <w:tmpl w:val="F34EC10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6"/>
  </w:num>
  <w:num w:numId="2">
    <w:abstractNumId w:val="22"/>
  </w:num>
  <w:num w:numId="3">
    <w:abstractNumId w:val="1"/>
  </w:num>
  <w:num w:numId="4">
    <w:abstractNumId w:val="18"/>
  </w:num>
  <w:num w:numId="5">
    <w:abstractNumId w:val="9"/>
  </w:num>
  <w:num w:numId="6">
    <w:abstractNumId w:val="14"/>
  </w:num>
  <w:num w:numId="7">
    <w:abstractNumId w:val="7"/>
  </w:num>
  <w:num w:numId="8">
    <w:abstractNumId w:val="10"/>
  </w:num>
  <w:num w:numId="9">
    <w:abstractNumId w:val="23"/>
  </w:num>
  <w:num w:numId="10">
    <w:abstractNumId w:val="20"/>
  </w:num>
  <w:num w:numId="11">
    <w:abstractNumId w:val="17"/>
  </w:num>
  <w:num w:numId="12">
    <w:abstractNumId w:val="3"/>
  </w:num>
  <w:num w:numId="13">
    <w:abstractNumId w:val="12"/>
  </w:num>
  <w:num w:numId="14">
    <w:abstractNumId w:val="2"/>
  </w:num>
  <w:num w:numId="15">
    <w:abstractNumId w:val="4"/>
  </w:num>
  <w:num w:numId="16">
    <w:abstractNumId w:val="11"/>
  </w:num>
  <w:num w:numId="17">
    <w:abstractNumId w:val="19"/>
  </w:num>
  <w:num w:numId="18">
    <w:abstractNumId w:val="0"/>
  </w:num>
  <w:num w:numId="19">
    <w:abstractNumId w:val="8"/>
  </w:num>
  <w:num w:numId="20">
    <w:abstractNumId w:val="6"/>
  </w:num>
  <w:num w:numId="21">
    <w:abstractNumId w:val="5"/>
  </w:num>
  <w:num w:numId="22">
    <w:abstractNumId w:val="15"/>
  </w:num>
  <w:num w:numId="23">
    <w:abstractNumId w:val="13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282C"/>
    <w:rsid w:val="00011527"/>
    <w:rsid w:val="00016BD9"/>
    <w:rsid w:val="0002164B"/>
    <w:rsid w:val="00027459"/>
    <w:rsid w:val="000F4395"/>
    <w:rsid w:val="001006E8"/>
    <w:rsid w:val="00102D8B"/>
    <w:rsid w:val="001079FA"/>
    <w:rsid w:val="00121185"/>
    <w:rsid w:val="001314D7"/>
    <w:rsid w:val="00133CC6"/>
    <w:rsid w:val="001512EE"/>
    <w:rsid w:val="001540E1"/>
    <w:rsid w:val="00170E7C"/>
    <w:rsid w:val="001B5CE4"/>
    <w:rsid w:val="001D6CFA"/>
    <w:rsid w:val="00221E81"/>
    <w:rsid w:val="00222175"/>
    <w:rsid w:val="00233148"/>
    <w:rsid w:val="002B5D21"/>
    <w:rsid w:val="002C0CAF"/>
    <w:rsid w:val="002D4F1E"/>
    <w:rsid w:val="002F5CE7"/>
    <w:rsid w:val="00302173"/>
    <w:rsid w:val="00310BB0"/>
    <w:rsid w:val="00315B36"/>
    <w:rsid w:val="003175E1"/>
    <w:rsid w:val="00377064"/>
    <w:rsid w:val="003A5E14"/>
    <w:rsid w:val="003B182B"/>
    <w:rsid w:val="003F7A95"/>
    <w:rsid w:val="004515E8"/>
    <w:rsid w:val="00470BFA"/>
    <w:rsid w:val="004A020E"/>
    <w:rsid w:val="004A2ACD"/>
    <w:rsid w:val="004B0A10"/>
    <w:rsid w:val="005660EA"/>
    <w:rsid w:val="00580D62"/>
    <w:rsid w:val="00596A87"/>
    <w:rsid w:val="005C24B9"/>
    <w:rsid w:val="005E5AEA"/>
    <w:rsid w:val="005F6E22"/>
    <w:rsid w:val="00617708"/>
    <w:rsid w:val="00625DB5"/>
    <w:rsid w:val="0062661A"/>
    <w:rsid w:val="00631720"/>
    <w:rsid w:val="0063316E"/>
    <w:rsid w:val="00677361"/>
    <w:rsid w:val="006A4BD4"/>
    <w:rsid w:val="006B0BB3"/>
    <w:rsid w:val="006D3565"/>
    <w:rsid w:val="006E25FF"/>
    <w:rsid w:val="006E5C3D"/>
    <w:rsid w:val="007029FA"/>
    <w:rsid w:val="00714988"/>
    <w:rsid w:val="00772877"/>
    <w:rsid w:val="00792A86"/>
    <w:rsid w:val="007F1B25"/>
    <w:rsid w:val="00816674"/>
    <w:rsid w:val="008302E2"/>
    <w:rsid w:val="00832CDE"/>
    <w:rsid w:val="00840C85"/>
    <w:rsid w:val="00847AAD"/>
    <w:rsid w:val="008653B6"/>
    <w:rsid w:val="0087705A"/>
    <w:rsid w:val="008B2319"/>
    <w:rsid w:val="008D616D"/>
    <w:rsid w:val="008F25C8"/>
    <w:rsid w:val="00921490"/>
    <w:rsid w:val="00943A89"/>
    <w:rsid w:val="009529C7"/>
    <w:rsid w:val="00985B2E"/>
    <w:rsid w:val="009A0C08"/>
    <w:rsid w:val="009E3827"/>
    <w:rsid w:val="00A01136"/>
    <w:rsid w:val="00A23EA4"/>
    <w:rsid w:val="00A32C54"/>
    <w:rsid w:val="00A40DB1"/>
    <w:rsid w:val="00A42A2B"/>
    <w:rsid w:val="00A968C1"/>
    <w:rsid w:val="00AA14FF"/>
    <w:rsid w:val="00AB32AE"/>
    <w:rsid w:val="00AC0C6B"/>
    <w:rsid w:val="00AF7AD6"/>
    <w:rsid w:val="00B04F0B"/>
    <w:rsid w:val="00B05E29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CA320A"/>
    <w:rsid w:val="00D254BA"/>
    <w:rsid w:val="00D3017A"/>
    <w:rsid w:val="00D53DDA"/>
    <w:rsid w:val="00DA6FC3"/>
    <w:rsid w:val="00DD5CAF"/>
    <w:rsid w:val="00DF5BF4"/>
    <w:rsid w:val="00E11ADA"/>
    <w:rsid w:val="00E243BA"/>
    <w:rsid w:val="00E63A7C"/>
    <w:rsid w:val="00E76672"/>
    <w:rsid w:val="00EA3102"/>
    <w:rsid w:val="00EA471A"/>
    <w:rsid w:val="00EA508E"/>
    <w:rsid w:val="00EB70CF"/>
    <w:rsid w:val="00ED4B58"/>
    <w:rsid w:val="00ED53BF"/>
    <w:rsid w:val="00EE7300"/>
    <w:rsid w:val="00F133F8"/>
    <w:rsid w:val="00F35905"/>
    <w:rsid w:val="00F40919"/>
    <w:rsid w:val="00F424BA"/>
    <w:rsid w:val="00F43297"/>
    <w:rsid w:val="00F56D88"/>
    <w:rsid w:val="00F61FBB"/>
    <w:rsid w:val="00FB4424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233148"/>
  </w:style>
  <w:style w:styleId="Tekstrezerviranogmjesta" w:type="character">
    <w:name w:val="Placeholder Text"/>
    <w:basedOn w:val="Zadanifontodlomka"/>
    <w:uiPriority w:val="99"/>
    <w:semiHidden/>
    <w:rsid w:val="00B05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233148"/>
  </w:style>
  <w:style w:styleId="Tekstrezerviranogmjesta" w:type="character">
    <w:name w:val="Placeholder Text"/>
    <w:basedOn w:val="Zadanifontodlomka"/>
    <w:uiPriority w:val="99"/>
    <w:semiHidden/>
    <w:rsid w:val="00B05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izvorni_sadrzaj>
    <derivirana_varijabla naziv="DomainObject.Predmet.OstaliListFormated_1">
      <item>Anton Hlupič punomoćnik sudionika u postupku RIMLJAN TUJ d.o.o. za turizam, ugostiteljstvo i jedrenje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derivirana_varijabla>
  </DomainObject.Predmet.OstaliListFormated>
  <DomainObject.Predmet.OstaliListFormatedOIB>
    <izvorni_sadrzaj>
      <item>Anton Hlupič punomoćnik sudionika u postupku RIMLJAN TUJ d.o.o. za turizam, ugostiteljstvo i jedrenje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izvorni_sadrzaj>
    <derivirana_varijabla naziv="DomainObject.Predmet.OstaliListFormatedOIB_1">
      <item>Anton Hlupič punomoćnik sudionika u postupku RIMLJAN TUJ d.o.o. za turizam, ugostiteljstvo i jedrenje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  <item>Miljenko Marinić, Lopudska 1, 10000 Zagreb</item>
      <item>RH, Ministarstvo financija, Porezna uprava, Av. Dubrovnik 32, 10000 Zagreb</item>
      <item>RH, Ministarstvo pravosuđa, Ul. grada Vukovara 49, 10000 Zagreb</item>
      <item>Lučka kapetanija Šibenik, Obala Franje Tuđmana 8, 22000 Šibenik</item>
      <item>Odvjetničko društvo Krajinović i partneri društvo s ograničenom odgovornošću, Boškovićeva 6, 10000 Zagreb</item>
      <item>KAČIĆ I BRBORA, odvjetničko društvo, Petrova 48A, 10000 Zagreb</item>
    </izvorni_sadrzaj>
    <derivirana_varijabla naziv="DomainObject.Predmet.OstaliListFormatedWithAdress_1">
      <item>Anton Hlupič, Ob Studenčnici 5, Ptuj punomoćnik sudionika u postupku RIMLJAN TUJ d.o.o. za turizam, ugostiteljstvo i jedrenje</item>
      <item>Miljenko Marinić, Lopudska 1, 10000 Zagreb</item>
      <item>RH, Ministarstvo financija, Porezna uprava, Av. Dubrovnik 32, 10000 Zagreb</item>
      <item>RH, Ministarstvo pravosuđa, Ul. grada Vukovara 49, 10000 Zagreb</item>
      <item>Lučka kapetanija Šibenik, Obala Franje Tuđmana 8, 22000 Šibenik</item>
      <item>Odvjetničko društvo Krajinović i partneri društvo s ograničenom odgovornošću, Boškovićeva 6, 10000 Zagreb</item>
      <item>KAČIĆ I BRBORA, odvjetničko društvo, Petrova 48A, 10000 Zagreb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  <item>Miljenko Marinić, OIB 34668485052, Lopudska 1, 10000 Zagreb</item>
      <item>RH, Ministarstvo financija, Porezna uprava, OIB 18683136487, Av. Dubrovnik 32, 10000 Zagreb</item>
      <item>RH, Ministarstvo pravosuđa, OIB 26635293339, Ul. grada Vukovara 49, 10000 Zagreb</item>
      <item>Lučka kapetanija Šibenik, Obala Franje Tuđmana 8, 22000 Šibenik</item>
      <item>Odvjetničko društvo Krajinović i partneri društvo s ograničenom odgovornošću, OIB 69806466762, Boškovićeva 6, 10000 Zagreb</item>
      <item>KAČIĆ I BRBORA, odvjetničko društvo, OIB 71034689472, Petrova 48A, 10000 Zagreb</item>
    </izvorni_sadrzaj>
    <derivirana_varijabla naziv="DomainObject.Predmet.OstaliListFormatedWithAdressOIB_1">
      <item>Anton Hlupič, Ob Studenčnici 5, Ptuj punomoćnik sudionika u postupku RIMLJAN TUJ d.o.o. za turizam, ugostiteljstvo i jedrenje</item>
      <item>Miljenko Marinić, OIB 34668485052, Lopudska 1, 10000 Zagreb</item>
      <item>RH, Ministarstvo financija, Porezna uprava, OIB 18683136487, Av. Dubrovnik 32, 10000 Zagreb</item>
      <item>RH, Ministarstvo pravosuđa, OIB 26635293339, Ul. grada Vukovara 49, 10000 Zagreb</item>
      <item>Lučka kapetanija Šibenik, Obala Franje Tuđmana 8, 22000 Šibenik</item>
      <item>Odvjetničko društvo Krajinović i partneri društvo s ograničenom odgovornošću, OIB 69806466762, Boškovićeva 6, 10000 Zagreb</item>
      <item>KAČIĆ I BRBORA, odvjetničko društvo, OIB 71034689472, Petrova 48A, 10000 Zagreb</item>
    </derivirana_varijabla>
  </DomainObject.Predmet.OstaliListFormatedWithAdressOIB>
  <DomainObject.Predmet.OstaliListNazivFormated>
    <izvorni_sadrzaj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izvorni_sadrzaj>
    <derivirana_varijabla naziv="DomainObject.Predmet.OstaliListNazivFormated_1"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derivirana_varijabla>
  </DomainObject.Predmet.OstaliListNazivFormated>
  <DomainObject.Predmet.OstaliListNazivFormatedOIB>
    <izvorni_sadrzaj>
      <item>Anton Hlupič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izvorni_sadrzaj>
    <derivirana_varijabla naziv="DomainObject.Predmet.OstaliListNazivFormatedOIB_1">
      <item>Anton Hlupič</item>
      <item>Miljenko Marinić, OIB 34668485052</item>
      <item>RH, Ministarstvo financija, Porezna uprava, OIB 18683136487</item>
      <item>RH, Ministarstvo pravosuđa, OIB 26635293339</item>
      <item>Lučka kapetanija Šibenik</item>
      <item>Odvjetničko društvo Krajinović i partneri društvo s ograničenom odgovornošću, OIB 69806466762</item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izvorni_sadrzaj>
    <derivirana_varijabla naziv="DomainObject.Predmet.SudioniciListNaziv_1">
      <item>RIMLJAN TUJ d.o.o.</item>
      <item>RIMLJAN TUJ d.o.o. za turizam, ugostiteljstvo i jedrenje</item>
      <item>Anton Hlupič</item>
      <item>Miljenko Marinić</item>
      <item>RH, Ministarstvo financija, Porezna uprava</item>
      <item>RH, Ministarstvo pravosuđa</item>
      <item>Lučka kapetanija Šibenik</item>
      <item>Odvjetničko društvo Krajinović i partneri društvo s ograničenom odgovornošću</item>
      <item>KAČIĆ I BRBORA, odvjetničko društvo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  <item>Miljenko Marinić, OIB 34668485052, Lopudska 1,10000 Zagreb</item>
      <item>RH, Ministarstvo financija, Porezna uprava, OIB 18683136487, Av. Dubrovnik 32,10000 Zagreb</item>
      <item>RH, Ministarstvo pravosuđa, OIB 26635293339, Ul. grada Vukovara 49,10000 Zagreb</item>
      <item>Lučka kapetanija Šibenik, Obala Franje Tuđmana 8,22000 Šibenik</item>
      <item>Odvjetničko društvo Krajinović i partneri društvo s ograničenom odgovornošću, OIB 69806466762, Boškovićeva 6,10000 Zagreb</item>
      <item>KAČIĆ I BRBORA, odvjetničko društvo, OIB 71034689472, Petrova 48A,10000 Zagreb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  <item>Miljenko Marinić, OIB 34668485052, Lopudska 1,10000 Zagreb</item>
      <item>RH, Ministarstvo financija, Porezna uprava, OIB 18683136487, Av. Dubrovnik 32,10000 Zagreb</item>
      <item>RH, Ministarstvo pravosuđa, OIB 26635293339, Ul. grada Vukovara 49,10000 Zagreb</item>
      <item>Lučka kapetanija Šibenik, Obala Franje Tuđmana 8,22000 Šibenik</item>
      <item>Odvjetničko društvo Krajinović i partneri društvo s ograničenom odgovornošću, OIB 69806466762, Boškovićeva 6,10000 Zagreb</item>
      <item>KAČIĆ I BRBORA, odvjetničko društvo, OIB 71034689472, Petrova 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  <item>, OIB 34668485052</item>
      <item>, OIB 18683136487</item>
      <item>, OIB 26635293339</item>
      <item>, OIB null</item>
      <item>, OIB 69806466762</item>
      <item>, OIB 71034689472</item>
    </izvorni_sadrzaj>
    <derivirana_varijabla naziv="DomainObject.Predmet.SudioniciListNazivOIB_1">
      <item>, OIB 45590286880</item>
      <item>, OIB 45590286880</item>
      <item>, OIB null</item>
      <item>, OIB 34668485052</item>
      <item>, OIB 18683136487</item>
      <item>, OIB 26635293339</item>
      <item>, OIB null</item>
      <item>, OIB 69806466762</item>
      <item>, OIB 71034689472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St-705/2018-35</izvorni_sadrzaj>
    <derivirana_varijabla naziv="DomainObject.PredzadnjaOdlukaIzPredmeta.Oznaka_1">St-705/2018-35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16B41-DCEF-41DA-B587-F36D5803D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927</properties:Words>
  <properties:Characters>5097</properties:Characters>
  <properties:Lines>266</properties:Lines>
  <properties:Paragraphs>59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2019-05-21T09:28:00Z</dcterms:created>
  <dc:creator>nribaric</dc:creator>
  <cp:lastModifiedBy>Maja Hajtek</cp:lastModifiedBy>
  <cp:lastPrinted>2019-05-21T10:46:00Z</cp:lastPrinted>
  <dcterms:modified xmlns:xsi="http://www.w3.org/2001/XMLSchema-instance" xsi:type="dcterms:W3CDTF">2019-05-21T10:46:00Z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ispitno ročište RIMLJAN TUI 21.5.2019. - 47.docx)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