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c0e9" w14:paraId="895c0e9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FB6FA9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B6FA9">
        <w:rPr>
          <w:bCs/>
          <w:sz w:val="24"/>
          <w:szCs w:val="24"/>
        </w:rPr>
        <w:t>1112/2016</w:t>
      </w:r>
      <w:r w:rsidR="00DB0E00">
        <w:rPr>
          <w:bCs/>
          <w:sz w:val="24"/>
          <w:szCs w:val="24"/>
        </w:rPr>
        <w:t>-7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FB6FA9">
        <w:rPr>
          <w:sz w:val="24"/>
          <w:szCs w:val="24"/>
        </w:rPr>
        <w:t>Nikolini Dorić Hadžisejdić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FB6FA9">
        <w:rPr>
          <w:sz w:val="24"/>
          <w:szCs w:val="24"/>
        </w:rPr>
        <w:t>EKO SELO MLIN SRNJAK d.o.o., OIB 54178999905, Gvozd, Čremušnica 150/A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FB6FA9">
        <w:rPr>
          <w:sz w:val="24"/>
          <w:szCs w:val="24"/>
        </w:rPr>
        <w:t>EKO SELO MLIN SRNJAK d.o.o., OIB 54178999905, Gvozd, Čremušnica 150/A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FB6FA9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B6FA9">
        <w:rPr>
          <w:sz w:val="24"/>
          <w:szCs w:val="24"/>
        </w:rPr>
        <w:t>EKO SELO MLIN SRNJAK d.o.o., OIB 54178999905, Gvozd, Čremušnica 150/A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FB6FA9">
        <w:rPr>
          <w:sz w:val="24"/>
          <w:szCs w:val="24"/>
        </w:rPr>
        <w:t>2</w:t>
      </w:r>
      <w:r w:rsidR="001A788B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svibnja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FB6FA9">
        <w:rPr>
          <w:sz w:val="24"/>
          <w:szCs w:val="24"/>
        </w:rPr>
        <w:t>8</w:t>
      </w:r>
      <w:r w:rsidR="002A6E1D">
        <w:rPr>
          <w:sz w:val="24"/>
          <w:szCs w:val="24"/>
        </w:rPr>
        <w:t>.</w:t>
      </w:r>
      <w:r w:rsidR="00FB6FA9">
        <w:rPr>
          <w:sz w:val="24"/>
          <w:szCs w:val="24"/>
        </w:rPr>
        <w:t>969,62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DB0E00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U Zagrebu</w:t>
      </w:r>
      <w:r w:rsidR="003A2C67" w:rsidRPr="00D74FBE">
        <w:rPr>
          <w:sz w:val="24"/>
          <w:szCs w:val="24"/>
        </w:rPr>
        <w:t xml:space="preserve">, </w:t>
      </w:r>
      <w:r w:rsidR="00FB6FA9">
        <w:rPr>
          <w:sz w:val="24"/>
          <w:szCs w:val="24"/>
        </w:rPr>
        <w:t>3</w:t>
      </w:r>
      <w:r w:rsidR="002A6E1D">
        <w:rPr>
          <w:sz w:val="24"/>
          <w:szCs w:val="24"/>
        </w:rPr>
        <w:t xml:space="preserve">. </w:t>
      </w:r>
      <w:r w:rsidR="00FB6FA9">
        <w:rPr>
          <w:sz w:val="24"/>
          <w:szCs w:val="24"/>
        </w:rPr>
        <w:t>lipnja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DB0E00" w:rsidR="00DB0E00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  <w:r w:rsidR="00DB0E00">
        <w:rPr>
          <w:sz w:val="24"/>
          <w:szCs w:val="24"/>
        </w:rPr>
        <w:t>:</w:t>
      </w:r>
    </w:p>
    <w:p w:rsidRDefault="00DB0E00" w:rsidP="00DB0E00" w:rsidR="004738D5" w:rsidRPr="00D74FBE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B6FA9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3A2C67" w:rsidP="001A788B" w:rsidR="003A2C67">
      <w:pPr>
        <w:jc w:val="right"/>
        <w:rPr>
          <w:sz w:val="24"/>
          <w:szCs w:val="24"/>
        </w:rPr>
      </w:pPr>
    </w:p>
    <w:p w:rsidRDefault="00DB0E00" w:rsidP="001A788B" w:rsidR="00DB0E00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DB0E00" w:rsidR="00DB0E0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B0E00" w:rsidR="00DB0E0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87533" w:rsidP="00A5506D" w:rsidR="00687533" w:rsidRPr="00DB0E00">
      <w:pPr>
        <w:jc w:val="both"/>
        <w:rPr>
          <w:i/>
          <w:sz w:val="24"/>
          <w:szCs w:val="24"/>
        </w:rPr>
      </w:pPr>
    </w:p>
    <w:sectPr w:rsidSect="004738D5" w:rsidR="00687533" w:rsidRPr="00DB0E0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FA9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>
          <w:rPr>
            <w:bCs/>
            <w:sz w:val="24"/>
            <w:szCs w:val="24"/>
          </w:rPr>
          <w:t>1112</w:t>
        </w:r>
        <w:r w:rsidR="001A788B">
          <w:rPr>
            <w:bCs/>
            <w:sz w:val="24"/>
            <w:szCs w:val="24"/>
          </w:rPr>
          <w:t>/201</w:t>
        </w:r>
        <w:r>
          <w:rPr>
            <w:bCs/>
            <w:sz w:val="24"/>
            <w:szCs w:val="24"/>
          </w:rPr>
          <w:t>6</w:t>
        </w:r>
        <w:r w:rsidR="00DB0E00">
          <w:rPr>
            <w:bCs/>
            <w:sz w:val="24"/>
            <w:szCs w:val="24"/>
          </w:rPr>
          <w:t>-7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74C0A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67786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4C0A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E00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6FA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74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C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74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C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C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C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C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
2.	dužniku 
3.	RH po ŽDO-Sisak
4.	e-oglasna ploča 
5.	objaviti prijedlog</izvorni_sadrzaj>
    <derivirana_varijabla naziv="DomainObject.Primjedba_1">Dna: 
1.	Podnositelju zahtjeva: FINA
2.	dužniku 
3.	RH po ŽDO-Sisak
4.	e-oglasna ploča 
5.	objaviti prijedlog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MLIN SRNJAK d.o.o. zastupanog po punomoćniku SLAVKO PETRIČEVIĆ</izvorni_sadrzaj>
    <derivirana_varijabla naziv="DomainObject.Predmet.ProtustrankaFormated_1">  EKO SELO MLIN SRNJAK d.o.o. zastupanog po punomoćniku SLAVKO PETRIČEVIĆ</derivirana_varijabla>
  </DomainObject.Predmet.ProtustrankaFormated>
  <DomainObject.Predmet.ProtustrankaFormatedOIB>
    <izvorni_sadrzaj>  EKO SELO MLIN SRNJAK d.o.o., OIB 54178999905 zastupanog po punomoćniku SLAVKO PETRIČEVIĆ</izvorni_sadrzaj>
    <derivirana_varijabla naziv="DomainObject.Predmet.ProtustrankaFormatedOIB_1">  EKO SELO MLIN SRNJAK d.o.o., OIB 54178999905 zastupanog po punomoćniku SLAVKO PETRIČEVIĆ</derivirana_varijabla>
  </DomainObject.Predmet.ProtustrankaFormatedOIB>
  <DomainObject.Predmet.ProtustrankaFormatedWithAdress>
    <izvorni_sadrzaj> EKO SELO MLIN SRNJAK d.o.o., Čremušnica 150/A, 44410 Gvozd zastupanog po punomoćniku SLAVKO PETRIČEVIĆ</izvorni_sadrzaj>
    <derivirana_varijabla naziv="DomainObject.Predmet.ProtustrankaFormatedWithAdress_1"> EKO SELO MLIN SRNJAK d.o.o., Čremušnica 150/A, 44410 Gvozd zastupanog po punomoćniku SLAVKO PETRIČEVIĆ</derivirana_varijabla>
  </DomainObject.Predmet.ProtustrankaFormatedWithAdress>
  <DomainObject.Predmet.ProtustrankaFormatedWithAdressOIB>
    <izvorni_sadrzaj> EKO SELO MLIN SRNJAK d.o.o., OIB 54178999905, Čremušnica 150/A, 44410 Gvozd zastupanog po punomoćniku SLAVKO PETRIČEVIĆ</izvorni_sadrzaj>
    <derivirana_varijabla naziv="DomainObject.Predmet.ProtustrankaFormatedWithAdressOIB_1"> EKO SELO MLIN SRNJAK d.o.o., OIB 54178999905, Čremušnica 150/A, 44410 Gvozd zastupanog po punomoćniku SLAVKO PETRIČEVIĆ</derivirana_varijabla>
  </DomainObject.Predmet.ProtustrankaFormatedWithAdressOIB>
  <DomainObject.Predmet.ProtustrankaWithAdress>
    <izvorni_sadrzaj>EKO SELO MLIN SRNJAK d.o.o. Čremušnica 150/A, 44410 Gvozd</izvorni_sadrzaj>
    <derivirana_varijabla naziv="DomainObject.Predmet.ProtustrankaWithAdress_1">EKO SELO MLIN SRNJAK d.o.o. Čremušnica 150/A, 44410 Gvozd</derivirana_varijabla>
  </DomainObject.Predmet.ProtustrankaWithAdress>
  <DomainObject.Predmet.ProtustrankaWithAdressOIB>
    <izvorni_sadrzaj>EKO SELO MLIN SRNJAK d.o.o., OIB 54178999905, Čremušnica 150/A, 44410 Gvozd</izvorni_sadrzaj>
    <derivirana_varijabla naziv="DomainObject.Predmet.ProtustrankaWithAdressOIB_1">EKO SELO MLIN SRNJAK d.o.o., OIB 54178999905, Čremušnica 150/A, 44410 Gvozd</derivirana_varijabla>
  </DomainObject.Predmet.ProtustrankaWithAdressOIB>
  <DomainObject.Predmet.ProtustrankaNazivFormated>
    <izvorni_sadrzaj>EKO SELO MLIN SRNJAK d.o.o.</izvorni_sadrzaj>
    <derivirana_varijabla naziv="DomainObject.Predmet.ProtustrankaNazivFormated_1">EKO SELO MLIN SRNJAK d.o.o.</derivirana_varijabla>
  </DomainObject.Predmet.ProtustrankaNazivFormated>
  <DomainObject.Predmet.ProtustrankaNazivFormatedOIB>
    <izvorni_sadrzaj>EKO SELO MLIN SRNJAK d.o.o., OIB 54178999905</izvorni_sadrzaj>
    <derivirana_varijabla naziv="DomainObject.Predmet.ProtustrankaNazivFormatedOIB_1">EKO SELO MLIN SRNJAK d.o.o., OIB 54178999905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MLIN SRNJAK d.o.o. zastupanog po punomoćniku SLAVKO PETRIČEVIĆ</item>
    </izvorni_sadrzaj>
    <derivirana_varijabla naziv="DomainObject.Predmet.ProtuStrankaListFormated_1">
      <item>EKO SELO MLIN SRNJAK d.o.o. zastupanog po punomoćniku SLAVKO PETRIČEVIĆ</item>
    </derivirana_varijabla>
  </DomainObject.Predmet.ProtuStrankaListFormated>
  <DomainObject.Predmet.ProtuStrankaListFormatedOIB>
    <izvorni_sadrzaj>
      <item>EKO SELO MLIN SRNJAK d.o.o., OIB 54178999905 zastupanog po punomoćniku SLAVKO PETRIČEVIĆ</item>
    </izvorni_sadrzaj>
    <derivirana_varijabla naziv="DomainObject.Predmet.ProtuStrankaListFormatedOIB_1">
      <item>EKO SELO MLIN SRNJAK d.o.o., OIB 54178999905 zastupanog po punomoćniku SLAVKO PETRIČEVIĆ</item>
    </derivirana_varijabla>
  </DomainObject.Predmet.ProtuStrankaListFormatedOIB>
  <DomainObject.Predmet.ProtuStrankaListFormatedWithAdress>
    <izvorni_sadrzaj>
      <item>EKO SELO MLIN SRNJAK d.o.o., Čremušnica 150/A, 44410 Gvozd zastupanog po punomoćniku SLAVKO PETRIČEVIĆ</item>
    </izvorni_sadrzaj>
    <derivirana_varijabla naziv="DomainObject.Predmet.ProtuStrankaListFormatedWithAdress_1">
      <item>EKO SELO MLIN SRNJAK d.o.o., Čremušnica 150/A, 44410 Gvozd zastupanog po punomoćniku SLAVKO PETRIČEVIĆ</item>
    </derivirana_varijabla>
  </DomainObject.Predmet.ProtuStrankaListFormatedWithAdress>
  <DomainObject.Predmet.ProtuStrankaListFormatedWithAdressOIB>
    <izvorni_sadrzaj>
      <item>EKO SELO MLIN SRNJAK d.o.o., OIB 54178999905, Čremušnica 150/A, 44410 Gvozd zastupanog po punomoćniku SLAVKO PETRIČEVIĆ</item>
    </izvorni_sadrzaj>
    <derivirana_varijabla naziv="DomainObject.Predmet.ProtuStrankaListFormatedWithAdressOIB_1">
      <item>EKO SELO MLIN SRNJAK d.o.o., OIB 54178999905, Čremušnica 150/A, 44410 Gvozd zastupanog po punomoćniku SLAVKO PETRIČEVIĆ</item>
    </derivirana_varijabla>
  </DomainObject.Predmet.ProtuStrankaListFormatedWithAdressOIB>
  <DomainObject.Predmet.ProtuStrankaListNazivFormated>
    <izvorni_sadrzaj>
      <item>EKO SELO MLIN SRNJAK d.o.o.</item>
    </izvorni_sadrzaj>
    <derivirana_varijabla naziv="DomainObject.Predmet.ProtuStrankaListNazivFormated_1">
      <item>EKO SELO MLIN SRNJAK d.o.o.</item>
    </derivirana_varijabla>
  </DomainObject.Predmet.ProtuStrankaListNazivFormated>
  <DomainObject.Predmet.ProtuStrankaListNazivFormatedOIB>
    <izvorni_sadrzaj>
      <item>EKO SELO MLIN SRNJAK d.o.o., OIB 54178999905</item>
    </izvorni_sadrzaj>
    <derivirana_varijabla naziv="DomainObject.Predmet.ProtuStrankaListNazivFormatedOIB_1">
      <item>EKO SELO MLIN SRNJAK d.o.o., OIB 54178999905</item>
    </derivirana_varijabla>
  </DomainObject.Predmet.ProtuStrankaListNazivFormatedOIB>
  <DomainObject.Predmet.OstaliListFormated>
    <izvorni_sadrzaj>
      <item>SLAVKO PETRIČEVIĆ punomoćnik sudionika u postupku EKO SELO MLIN SRNJAK d.o.o.</item>
    </izvorni_sadrzaj>
    <derivirana_varijabla naziv="DomainObject.Predmet.OstaliListFormated_1">
      <item>SLAVKO PETRIČEVIĆ punomoćnik sudionika u postupku EKO SELO MLIN SRNJAK d.o.o.</item>
    </derivirana_varijabla>
  </DomainObject.Predmet.OstaliListFormated>
  <DomainObject.Predmet.OstaliListFormatedOIB>
    <izvorni_sadrzaj>
      <item>SLAVKO PETRIČEVIĆ, OIB 37697225344 punomoćnik sudionika u postupku EKO SELO MLIN SRNJAK d.o.o.</item>
    </izvorni_sadrzaj>
    <derivirana_varijabla naziv="DomainObject.Predmet.OstaliListFormatedOIB_1">
      <item>SLAVKO PETRIČEVIĆ, OIB 37697225344 punomoćnik sudionika u postupku EKO SELO MLIN SRNJAK d.o.o.</item>
    </derivirana_varijabla>
  </DomainObject.Predmet.OstaliListFormatedOIB>
  <DomainObject.Predmet.OstaliListFormatedWithAdress>
    <izvorni_sadrzaj>
      <item>SLAVKO PETRIČEVIĆ, Trpinjska 3, 10000 Zagreb punomoćnik sudionika u postupku EKO SELO MLIN SRNJAK d.o.o.</item>
    </izvorni_sadrzaj>
    <derivirana_varijabla naziv="DomainObject.Predmet.OstaliListFormatedWithAdress_1">
      <item>SLAVKO PETRIČEVIĆ, Trpinjska 3, 10000 Zagreb punomoćnik sudionika u postupku EKO SELO MLIN SRNJAK d.o.o.</item>
    </derivirana_varijabla>
  </DomainObject.Predmet.OstaliListFormatedWithAdress>
  <DomainObject.Predmet.OstaliListFormatedWithAdressOIB>
    <izvorni_sadrzaj>
      <item>SLAVKO PETRIČEVIĆ, OIB 37697225344, Trpinjska 3, 10000 Zagreb punomoćnik sudionika u postupku EKO SELO MLIN SRNJAK d.o.o.</item>
    </izvorni_sadrzaj>
    <derivirana_varijabla naziv="DomainObject.Predmet.OstaliListFormatedWithAdressOIB_1">
      <item>SLAVKO PETRIČEVIĆ, OIB 37697225344, Trpinjska 3, 10000 Zagreb punomoćnik sudionika u postupku EKO SELO MLIN SRNJAK d.o.o.</item>
    </derivirana_varijabla>
  </DomainObject.Predmet.OstaliListFormatedWithAdressOIB>
  <DomainObject.Predmet.OstaliListNazivFormated>
    <izvorni_sadrzaj>
      <item>SLAVKO PETRIČEVIĆ</item>
    </izvorni_sadrzaj>
    <derivirana_varijabla naziv="DomainObject.Predmet.OstaliListNazivFormated_1">
      <item>SLAVKO PETRIČEVIĆ</item>
    </derivirana_varijabla>
  </DomainObject.Predmet.OstaliListNazivFormated>
  <DomainObject.Predmet.OstaliListNazivFormatedOIB>
    <izvorni_sadrzaj>
      <item>SLAVKO PETRIČEVIĆ, OIB 37697225344</item>
    </izvorni_sadrzaj>
    <derivirana_varijabla naziv="DomainObject.Predmet.OstaliListNazivFormatedOIB_1">
      <item>SLAVKO PETRIČEVIĆ, OIB 37697225344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MLIN SRNJAK d.o.o.</izvorni_sadrzaj>
    <derivirana_varijabla naziv="DomainObject.Predmet.ProtustrankaIDrugi_1">EKO SELO MLIN SRNJAK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SELO MLIN SRNJAK d.o.o., OIB 54178999905, Čremušnica 150/A, 44410 Gvozd</izvorni_sadrzaj>
    <derivirana_varijabla naziv="DomainObject.Predmet.ProtustrankaIDrugiAdressOIB_1">EKO SELO MLIN SRNJAK d.o.o., OIB 54178999905, Čremušnica 150/A,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MLIN SRNJAK d.o.o.</item>
      <item>SLAVKO PETRIČEVIĆ</item>
    </izvorni_sadrzaj>
    <derivirana_varijabla naziv="DomainObject.Predmet.SudioniciListNaziv_1">
      <item>FINA Regionalni centar Zagreb</item>
      <item>EKO SELO MLIN SRNJAK d.o.o.</item>
      <item>SLAVKO PETRIČEVIĆ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SELO MLIN SRNJAK d.o.o., OIB 54178999905, Čremušnica 150/A,44410 Gvozd</item>
      <item>SLAVKO PETRIČEVIĆ, OIB 37697225344, Trpinjska 3,10000 Zagreb</item>
    </izvorni_sadrzaj>
    <derivirana_varijabla naziv="DomainObject.Predmet.SudioniciListAdressOIB_1">
      <item>FINA Regionalni centar Zagreb, OIB 85821130368, Trg svibanjskih žrtava 1995. br. 1,10000 Zagreb</item>
      <item>EKO SELO MLIN SRNJAK d.o.o., OIB 54178999905, Čremušnica 150/A,44410 Gvozd</item>
      <item>SLAVKO PETRIČEVIĆ, OIB 37697225344,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54178999905</item>
      <item>, OIB 37697225344</item>
    </izvorni_sadrzaj>
    <derivirana_varijabla naziv="DomainObject.Predmet.SudioniciListNazivOIB_1">
      <item>, OIB 85821130368</item>
      <item>, OIB 54178999905</item>
      <item>, OIB 37697225344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C78B9-3CD8-42FD-88FA-DD518EC7C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2594</properties:Characters>
  <properties:Lines>67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Karmela Dolenc</cp:lastModifiedBy>
  <cp:lastPrinted>2016-06-03T11:53:00Z</cp:lastPrinted>
  <dcterms:modified xmlns:xsi="http://www.w3.org/2001/XMLSchema-instance" xsi:type="dcterms:W3CDTF">2016-06-03T11:54:00Z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