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92f7" w14:paraId="54f92f7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OIB: 85821130368, RC Rijeka, Podružnica Pula, Giardini 5, radi otvaranja </w:t>
      </w:r>
      <w:r w:rsidR="006D40DA">
        <w:t xml:space="preserve">stečajnog postupka nad dužnikom </w:t>
      </w:r>
      <w:r w:rsidR="00DF3A95">
        <w:t>SERENISSIMA PIÙ j.d.o.o. Vodnjan, Trg javne vage 10, OIB: 85758468687</w:t>
      </w:r>
      <w:r w:rsidR="001E69E4">
        <w:t>,</w:t>
      </w:r>
      <w:r w:rsidR="001F6470">
        <w:t xml:space="preserve"> </w:t>
      </w:r>
      <w:r w:rsidR="00DF3A95">
        <w:t>20. ožujka 2017</w:t>
      </w:r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DF3A95">
        <w:t>SERENISSIMA PIÙ j.d.o.o. Vodnjan, Trg javne vage 10, OIB: 85758468687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HR43 2390001 1300029763, poziv na </w:t>
      </w:r>
      <w:r w:rsidRPr="00AD581E">
        <w:t>broj 020-</w:t>
      </w:r>
      <w:r w:rsidR="00DF3A95">
        <w:t>54</w:t>
      </w:r>
      <w:r w:rsidR="002F1B35">
        <w:t>2</w:t>
      </w:r>
      <w:r w:rsidRPr="00AD581E">
        <w:t>-1</w:t>
      </w:r>
      <w:r w:rsidR="00DF3A95">
        <w:t>7</w:t>
      </w:r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DF3A95">
        <w:t>20. ožujka 2017</w:t>
      </w:r>
      <w:r w:rsidR="00C765FC" w:rsidRPr="00C10C53">
        <w:t>.</w:t>
      </w:r>
      <w:r w:rsidR="009C60F6">
        <w:t xml:space="preserve"> 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5B1F8B">
        <w:tab/>
      </w:r>
      <w:r w:rsidR="00D10CDB" w:rsidRPr="00C10C53">
        <w:t>Damir Rabar</w:t>
      </w:r>
      <w:r w:rsidR="007B02C6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9A52CC" w:rsidRPr="00C10C53">
      <w:t>Posl.br.: 1 St-</w:t>
    </w:r>
    <w:r w:rsidR="00DF3A95">
      <w:t>54</w:t>
    </w:r>
    <w:r w:rsidR="009A52CC" w:rsidRPr="00C10C53">
      <w:t>/1</w:t>
    </w:r>
    <w:r w:rsidR="00DF3A95">
      <w:t>7</w:t>
    </w:r>
    <w:r w:rsidR="009A52CC" w:rsidRPr="00C10C53">
      <w:t>-</w:t>
    </w:r>
    <w:r w:rsidR="00DF3A95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r w:rsidRPr="00C10C53">
      <w:t>Posl.br.: 1 St-</w:t>
    </w:r>
    <w:r w:rsidR="00DF3A95">
      <w:t>54</w:t>
    </w:r>
    <w:r w:rsidRPr="00C10C53">
      <w:t>/1</w:t>
    </w:r>
    <w:r w:rsidR="00DF3A95">
      <w:t>7</w:t>
    </w:r>
    <w:r w:rsidRPr="00C10C53">
      <w:t>-</w:t>
    </w:r>
    <w:r w:rsidR="00DF3A95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F1B35"/>
    <w:rsid w:val="002F7D76"/>
    <w:rsid w:val="0043673E"/>
    <w:rsid w:val="00496112"/>
    <w:rsid w:val="004F2F77"/>
    <w:rsid w:val="0051489A"/>
    <w:rsid w:val="005875EE"/>
    <w:rsid w:val="005B1F8B"/>
    <w:rsid w:val="005D3162"/>
    <w:rsid w:val="005E2C53"/>
    <w:rsid w:val="00637C6C"/>
    <w:rsid w:val="00642947"/>
    <w:rsid w:val="00643D7D"/>
    <w:rsid w:val="0065137D"/>
    <w:rsid w:val="0065386B"/>
    <w:rsid w:val="006D21FA"/>
    <w:rsid w:val="006D40DA"/>
    <w:rsid w:val="007A785A"/>
    <w:rsid w:val="007B02C6"/>
    <w:rsid w:val="007F482F"/>
    <w:rsid w:val="007F7E82"/>
    <w:rsid w:val="00814708"/>
    <w:rsid w:val="008F70BC"/>
    <w:rsid w:val="0091183A"/>
    <w:rsid w:val="00991CF9"/>
    <w:rsid w:val="009A52CC"/>
    <w:rsid w:val="009C60F6"/>
    <w:rsid w:val="009D2D0A"/>
    <w:rsid w:val="009E515D"/>
    <w:rsid w:val="00A8793A"/>
    <w:rsid w:val="00AC57D6"/>
    <w:rsid w:val="00AD581E"/>
    <w:rsid w:val="00AE4A8E"/>
    <w:rsid w:val="00B10C40"/>
    <w:rsid w:val="00B33AC7"/>
    <w:rsid w:val="00B44C36"/>
    <w:rsid w:val="00B83149"/>
    <w:rsid w:val="00BC19CE"/>
    <w:rsid w:val="00C10C53"/>
    <w:rsid w:val="00C331EB"/>
    <w:rsid w:val="00C37ABC"/>
    <w:rsid w:val="00C71FAF"/>
    <w:rsid w:val="00C765FC"/>
    <w:rsid w:val="00CD1157"/>
    <w:rsid w:val="00D10CDB"/>
    <w:rsid w:val="00D2325F"/>
    <w:rsid w:val="00D71DC3"/>
    <w:rsid w:val="00DF3A95"/>
    <w:rsid w:val="00E155D6"/>
    <w:rsid w:val="00E43991"/>
    <w:rsid w:val="00EF5DB8"/>
    <w:rsid w:val="00F47CA6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9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9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9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9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9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9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9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9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9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9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SERENISSIMA PIÙ j.d.o.o. VODNJAN</izvorni_sadrzaj>
    <derivirana_varijabla naziv="DomainObject.Predmet.ProtustrankaFormated_1">  SERENISSIMA PIÙ j.d.o.o. VODNJAN</derivirana_varijabla>
  </DomainObject.Predmet.ProtustrankaFormated>
  <DomainObject.Predmet.ProtustrankaFormatedOIB>
    <izvorni_sadrzaj>  SERENISSIMA PIÙ j.d.o.o. VODNJAN, OIB 85758468687</izvorni_sadrzaj>
    <derivirana_varijabla naziv="DomainObject.Predmet.ProtustrankaFormatedOIB_1">  SERENISSIMA PIÙ j.d.o.o. VODNJAN, OIB 85758468687</derivirana_varijabla>
  </DomainObject.Predmet.ProtustrankaFormatedOIB>
  <DomainObject.Predmet.ProtustrankaFormatedWithAdress>
    <izvorni_sadrzaj> SERENISSIMA PIÙ j.d.o.o. VODNJAN, Trg javne vage 10, 52100 Vodnjan</izvorni_sadrzaj>
    <derivirana_varijabla naziv="DomainObject.Predmet.ProtustrankaFormatedWithAdress_1"> SERENISSIMA PIÙ j.d.o.o. VODNJAN, Trg javne vage 10, 52100 Vodnjan</derivirana_varijabla>
  </DomainObject.Predmet.ProtustrankaFormatedWithAdress>
  <DomainObject.Predmet.ProtustrankaFormatedWithAdressOIB>
    <izvorni_sadrzaj> SERENISSIMA PIÙ j.d.o.o. VODNJAN, OIB 85758468687, Trg javne vage 10, 52100 Vodnjan</izvorni_sadrzaj>
    <derivirana_varijabla naziv="DomainObject.Predmet.ProtustrankaFormatedWithAdressOIB_1"> SERENISSIMA PIÙ j.d.o.o. VODNJAN, OIB 85758468687, Trg javne vage 10, 52100 Vodnjan</derivirana_varijabla>
  </DomainObject.Predmet.ProtustrankaFormatedWithAdressOIB>
  <DomainObject.Predmet.ProtustrankaWithAdress>
    <izvorni_sadrzaj>SERENISSIMA PIÙ j.d.o.o. VODNJAN Trg javne vage 10, 52100 Vodnjan</izvorni_sadrzaj>
    <derivirana_varijabla naziv="DomainObject.Predmet.ProtustrankaWithAdress_1">SERENISSIMA PIÙ j.d.o.o. VODNJAN Trg javne vage 10, 52100 Vodnjan</derivirana_varijabla>
  </DomainObject.Predmet.ProtustrankaWithAdress>
  <DomainObject.Predmet.ProtustrankaWithAdressOIB>
    <izvorni_sadrzaj>SERENISSIMA PIÙ j.d.o.o. VODNJAN, OIB 85758468687, Trg javne vage 10, 52100 Vodnjan</izvorni_sadrzaj>
    <derivirana_varijabla naziv="DomainObject.Predmet.ProtustrankaWithAdressOIB_1">SERENISSIMA PIÙ j.d.o.o. VODNJAN, OIB 85758468687, Trg javne vage 10, 52100 Vodnjan</derivirana_varijabla>
  </DomainObject.Predmet.ProtustrankaWithAdressOIB>
  <DomainObject.Predmet.ProtustrankaNazivFormated>
    <izvorni_sadrzaj>SERENISSIMA PIÙ j.d.o.o. VODNJAN</izvorni_sadrzaj>
    <derivirana_varijabla naziv="DomainObject.Predmet.ProtustrankaNazivFormated_1">SERENISSIMA PIÙ j.d.o.o. VODNJAN</derivirana_varijabla>
  </DomainObject.Predmet.ProtustrankaNazivFormated>
  <DomainObject.Predmet.ProtustrankaNazivFormatedOIB>
    <izvorni_sadrzaj>SERENISSIMA PIÙ j.d.o.o. VODNJAN, OIB 85758468687</izvorni_sadrzaj>
    <derivirana_varijabla naziv="DomainObject.Predmet.ProtustrankaNazivFormatedOIB_1">SERENISSIMA PIÙ j.d.o.o. VODNJAN, OIB 85758468687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123185.25</izvorni_sadrzaj>
    <derivirana_varijabla naziv="DomainObject.Predmet.TrenutnaVrijednost_1">123185.25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SERENISSIMA PIÙ j.d.o.o. VODNJAN</item>
    </izvorni_sadrzaj>
    <derivirana_varijabla naziv="DomainObject.Predmet.ProtuStrankaListFormated_1">
      <item>SERENISSIMA PIÙ j.d.o.o. VODNJAN</item>
    </derivirana_varijabla>
  </DomainObject.Predmet.ProtuStrankaListFormated>
  <DomainObject.Predmet.ProtuStrankaListFormatedOIB>
    <izvorni_sadrzaj>
      <item>SERENISSIMA PIÙ j.d.o.o. VODNJAN, OIB 85758468687</item>
    </izvorni_sadrzaj>
    <derivirana_varijabla naziv="DomainObject.Predmet.ProtuStrankaListFormatedOIB_1">
      <item>SERENISSIMA PIÙ j.d.o.o. VODNJAN, OIB 85758468687</item>
    </derivirana_varijabla>
  </DomainObject.Predmet.ProtuStrankaListFormatedOIB>
  <DomainObject.Predmet.ProtuStrankaListFormatedWithAdress>
    <izvorni_sadrzaj>
      <item>SERENISSIMA PIÙ j.d.o.o. VODNJAN, Trg javne vage 10, 52100 Vodnjan</item>
    </izvorni_sadrzaj>
    <derivirana_varijabla naziv="DomainObject.Predmet.ProtuStrankaListFormatedWithAdress_1">
      <item>SERENISSIMA PIÙ j.d.o.o. VODNJAN, Trg javne vage 10, 52100 Vodnjan</item>
    </derivirana_varijabla>
  </DomainObject.Predmet.ProtuStrankaListFormatedWithAdress>
  <DomainObject.Predmet.ProtuStrankaListFormatedWithAdressOIB>
    <izvorni_sadrzaj>
      <item>SERENISSIMA PIÙ j.d.o.o. VODNJAN, OIB 85758468687, Trg javne vage 10, 52100 Vodnjan</item>
    </izvorni_sadrzaj>
    <derivirana_varijabla naziv="DomainObject.Predmet.ProtuStrankaListFormatedWithAdressOIB_1">
      <item>SERENISSIMA PIÙ j.d.o.o. VODNJAN, OIB 85758468687, Trg javne vage 10, 52100 Vodnjan</item>
    </derivirana_varijabla>
  </DomainObject.Predmet.ProtuStrankaListFormatedWithAdressOIB>
  <DomainObject.Predmet.ProtuStrankaListNazivFormated>
    <izvorni_sadrzaj>
      <item>SERENISSIMA PIÙ j.d.o.o. VODNJAN</item>
    </izvorni_sadrzaj>
    <derivirana_varijabla naziv="DomainObject.Predmet.ProtuStrankaListNazivFormated_1">
      <item>SERENISSIMA PIÙ j.d.o.o. VODNJAN</item>
    </derivirana_varijabla>
  </DomainObject.Predmet.ProtuStrankaListNazivFormated>
  <DomainObject.Predmet.ProtuStrankaListNazivFormatedOIB>
    <izvorni_sadrzaj>
      <item>SERENISSIMA PIÙ j.d.o.o. VODNJAN, OIB 85758468687</item>
    </izvorni_sadrzaj>
    <derivirana_varijabla naziv="DomainObject.Predmet.ProtuStrankaListNazivFormatedOIB_1">
      <item>SERENISSIMA PIÙ j.d.o.o. VODNJAN, OIB 85758468687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SERENISSIMA PIÙ j.d.o.o. VODNJAN</izvorni_sadrzaj>
    <derivirana_varijabla naziv="DomainObject.Predmet.ProtustrankaIDrugi_1">SERENISSIMA PIÙ j.d.o.o.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SERENISSIMA PIÙ j.d.o.o. VODNJAN, OIB 85758468687, Trg javne vage 10, 52100 Vodnjan</izvorni_sadrzaj>
    <derivirana_varijabla naziv="DomainObject.Predmet.ProtustrankaIDrugiAdressOIB_1">SERENISSIMA PIÙ j.d.o.o. VODNJAN, OIB 85758468687, Trg javne vage 10,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SERENISSIMA PIÙ j.d.o.o. VODNJAN</item>
    </izvorni_sadrzaj>
    <derivirana_varijabla naziv="DomainObject.Predmet.SudioniciListNaziv_1">
      <item>FINANCIJSKA AGENCIJA, RC RIJEKA, PODRUŽNICA PULA, PULA</item>
      <item>SERENISSIMA PIÙ j.d.o.o.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SERENISSIMA PIÙ j.d.o.o. VODNJAN, OIB 85758468687, Trg javne vage 10,52100 Vodnjan</item>
    </izvorni_sadrzaj>
    <derivirana_varijabla naziv="DomainObject.Predmet.SudioniciListAdressOIB_1">
      <item>FINANCIJSKA AGENCIJA, RC RIJEKA, PODRUŽNICA PULA, PULA, OIB 85821130368, Giardini 5,52100 Pula</item>
      <item>SERENISSIMA PIÙ j.d.o.o. VODNJAN, OIB 85758468687, Trg javne vage 10,52100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85758468687</item>
    </izvorni_sadrzaj>
    <derivirana_varijabla naziv="DomainObject.Predmet.SudioniciListNazivOIB_1">
      <item>, OIB 85821130368</item>
      <item>, OIB 85758468687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2156</properties:Characters>
  <properties:Lines>69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2017-03-20T13:56:00Z</dcterms:created>
  <dc:creator>Jasmina Matika</dc:creator>
  <cp:lastModifiedBy>Lorena Paris Aničić</cp:lastModifiedBy>
  <cp:lastPrinted>2017-03-20T13:57:00Z</cp:lastPrinted>
  <dcterms:modified xmlns:xsi="http://www.w3.org/2001/XMLSchema-instance" xsi:type="dcterms:W3CDTF">2017-03-20T13:58:00Z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