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dc519" w14:paraId="78dc519" w:rsidRDefault="00BF1F2A" w:rsidP="00BF1F2A" w:rsidR="00BF1F2A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  <w:bookmarkStart w:name="_GoBack" w:id="0"/>
      <w:bookmarkEnd w:id="0"/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  <w:t xml:space="preserve"> 1 St-207/2016-2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VRAČ d.o.o.  za ugostiteljstvo, usluge i trgovinu VELIKO VUKOVJE 170, OIB: 15045161649,  dana   21.  ožujka  2016. godine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utvrđenja uvjeta za otvaranje stečajnog postupka nad  dužnikom društvom VRAČ d.o.o.  za ugostiteljstvo, usluge i trgovinu VELIKO VUKOVJE 170, OIB: 15045161649.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 Zakazuje se ročište radi izjašnjenja o prijedlogu za dan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15. travnja  2016. godine u 9,00 sati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 predlagatelja 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2. z.z. stečajnog dužnika Božidar Vrač iz Velikog Vukovja 170.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III Poziva se zastupnik po Zakonu dužnika Božidar Vrač da u roku od 8 dana dostavi na spis ovjerovljeni popis imovine i obveza stečajnog dužnika.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društvom VRAČ d.o.o.  za ugostiteljstvo, usluge i trgovinu VELIKO VUKOVJE 170, OIB: 15045161649.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</w:t>
      </w:r>
      <w:r>
        <w:rPr>
          <w:noProof/>
        </w:rPr>
        <w:lastRenderedPageBreak/>
        <w:t xml:space="preserve">postojanje  stečajnog razloga koji se ogleda u činjenici da dužnik nije u mogućnosti trajnije ispunjavati svoje novčane dospjele obveze.    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VRAČ d.o.o.  za ugostiteljstvo, usluge i trgovinu VELIKO VUKOVJE 170, OIB: 15045161649, u skladu s  odredbom članka 42. Stečajnog zakona. 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  21.  ožujka  2016.   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r>
        <w:rPr>
          <w:noProof/>
        </w:rPr>
        <w:t>v.r.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F1F2A" w:rsidP="00BF1F2A" w:rsidR="00BF1F2A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F2A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F1F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F1F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244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Veliko Vukovje</izvorni_sadrzaj>
    <derivirana_varijabla naziv="DomainObject.UcesnikSudskeRadnje.Adresa.Naselje_1">Veliko Vukovje</derivirana_varijabla>
  </DomainObject.UcesnikSudskeRadnje.Adresa.Naselje>
  <DomainObject.UcesnikSudskeRadnje.Adresa.PostBroj>
    <izvorni_sadrzaj>43280</izvorni_sadrzaj>
    <derivirana_varijabla naziv="DomainObject.UcesnikSudskeRadnje.Adresa.PostBroj_1">43280</derivirana_varijabla>
  </DomainObject.UcesnikSudskeRadnje.Adresa.PostBroj>
  <DomainObject.UcesnikSudskeRadnje.Adresa.UlicaIKBR>
    <izvorni_sadrzaj>170.</izvorni_sadrzaj>
    <derivirana_varijabla naziv="DomainObject.UcesnikSudskeRadnje.Adresa.UlicaIKBR_1">170.</derivirana_varijabla>
  </DomainObject.UcesnikSudskeRadnje.Adresa.UlicaIKBR>
  <DomainObject.UcesnikSudskeRadnje.Naziv>
    <izvorni_sadrzaj>Božidar Vrač</izvorni_sadrzaj>
    <derivirana_varijabla naziv="DomainObject.UcesnikSudskeRadnje.Naziv_1">Božidar Vrač</derivirana_varijabla>
  </DomainObject.UcesnikSudskeRadnje.Naziv>
  <DomainObject.UcesnikSudskeRadnje.SudskaRadnja.Prostorija.Naziv>
    <izvorni_sadrzaj>Soba 4</izvorni_sadrzaj>
    <derivirana_varijabla naziv="DomainObject.UcesnikSudskeRadnje.SudskaRadnja.Prostorija.Naziv_1">Soba 4</derivirana_varijabla>
  </DomainObject.UcesnikSudskeRadnje.SudskaRadnja.Prostorija.Naziv>
  <DomainObject.UcesnikSudskeRadnje.SudskaRadnja.Prostorija.Oznaka>
    <izvorni_sadrzaj>Soba 4</izvorni_sadrzaj>
    <derivirana_varijabla naziv="DomainObject.UcesnikSudskeRadnje.SudskaRadnja.Prostorija.Oznaka_1">Soba 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15. travnja 2016.</izvorni_sadrzaj>
    <derivirana_varijabla naziv="DomainObject.UcesnikSudskeRadnje.SudskaRadnja.PlaniraniZavrsetakDatum_1">15. travnja 2016.</derivirana_varijabla>
  </DomainObject.UcesnikSudskeRadnje.SudskaRadnja.PlaniraniZavrsetakDatum>
  <DomainObject.UcesnikSudskeRadnje.SudskaRadnja.PlaniraniPocetakDatum>
    <izvorni_sadrzaj>15. travnja 2016.</izvorni_sadrzaj>
    <derivirana_varijabla naziv="DomainObject.UcesnikSudskeRadnje.SudskaRadnja.PlaniraniPocetakDatum_1">15. travnja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09:15</izvorni_sadrzaj>
    <derivirana_varijabla naziv="DomainObject.UcesnikSudskeRadnje.SudskaRadnja.PlaniraniZavrsetakVrijeme_1">09:15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VRAČ društvo s ograničenom odgovornošću za ugostiteljstvo, usluge i trgovinu, Veliko Vukovje</izvorni_sadrzaj>
    <derivirana_varijabla naziv="DomainObject.Predmet.ProtustrankaFormated_1">  VRAČ društvo s ograničenom odgovornošću za ugostiteljstvo, usluge i trgovinu, Veliko Vukovje</derivirana_varijabla>
  </DomainObject.Predmet.ProtustrankaFormated>
  <DomainObject.Predmet.ProtustrankaFormatedOIB>
    <izvorni_sadrzaj>  VRAČ društvo s ograničenom odgovornošću za ugostiteljstvo, usluge i trgovinu, Veliko Vukovje, OIB 15045161649</izvorni_sadrzaj>
    <derivirana_varijabla naziv="DomainObject.Predmet.ProtustrankaFormatedOIB_1">  VRAČ društvo s ograničenom odgovornošću za ugostiteljstvo, usluge i trgovinu, Veliko Vukovje, OIB 15045161649</derivirana_varijabla>
  </DomainObject.Predmet.ProtustrankaFormatedOIB>
  <DomainObject.Predmet.ProtustrankaFormatedWithAdress>
    <izvorni_sadrzaj> VRAČ društvo s ograničenom odgovornošću za ugostiteljstvo, usluge i trgovinu, Veliko Vukovje, Veliko Vukovje 170, 43280 Veliko Vukovje</izvorni_sadrzaj>
    <derivirana_varijabla naziv="DomainObject.Predmet.ProtustrankaFormatedWithAdress_1"> VRAČ društvo s ograničenom odgovornošću za ugostiteljstvo, usluge i trgovinu, Veliko Vukovje, Veliko Vukovje 170, 43280 Veliko Vukovje</derivirana_varijabla>
  </DomainObject.Predmet.ProtustrankaFormatedWithAdress>
  <DomainObject.Predmet.ProtustrankaFormatedWithAdressOIB>
    <izvorni_sadrzaj> VRAČ društvo s ograničenom odgovornošću za ugostiteljstvo, usluge i trgovinu, Veliko Vukovje, OIB 15045161649, Veliko Vukovje 170, 43280 Veliko Vukovje</izvorni_sadrzaj>
    <derivirana_varijabla naziv="DomainObject.Predmet.ProtustrankaFormatedWithAdressOIB_1"> VRAČ društvo s ograničenom odgovornošću za ugostiteljstvo, usluge i trgovinu, Veliko Vukovje, OIB 15045161649, Veliko Vukovje 170, 43280 Veliko Vukovje</derivirana_varijabla>
  </DomainObject.Predmet.ProtustrankaFormatedWithAdressOIB>
  <DomainObject.Predmet.ProtustrankaWithAdress>
    <izvorni_sadrzaj>VRAČ društvo s ograničenom odgovornošću za ugostiteljstvo, usluge i trgovinu, Veliko Vukovje Veliko Vukovje 170, 43280 Veliko Vukovje</izvorni_sadrzaj>
    <derivirana_varijabla naziv="DomainObject.Predmet.ProtustrankaWithAdress_1">VRAČ društvo s ograničenom odgovornošću za ugostiteljstvo, usluge i trgovinu, Veliko Vukovje Veliko Vukovje 170, 43280 Veliko Vukovje</derivirana_varijabla>
  </DomainObject.Predmet.ProtustrankaWithAdress>
  <DomainObject.Predmet.ProtustrankaWithAdressOIB>
    <izvorni_sadrzaj>VRAČ društvo s ograničenom odgovornošću za ugostiteljstvo, usluge i trgovinu, Veliko Vukovje, OIB 15045161649, Veliko Vukovje 170, 43280 Veliko Vukovje</izvorni_sadrzaj>
    <derivirana_varijabla naziv="DomainObject.Predmet.ProtustrankaWithAdressOIB_1">VRAČ društvo s ograničenom odgovornošću za ugostiteljstvo, usluge i trgovinu, Veliko Vukovje, OIB 15045161649, Veliko Vukovje 170, 43280 Veliko Vukovje</derivirana_varijabla>
  </DomainObject.Predmet.ProtustrankaWithAdressOIB>
  <DomainObject.Predmet.ProtustrankaNazivFormated>
    <izvorni_sadrzaj>VRAČ društvo s ograničenom odgovornošću za ugostiteljstvo, usluge i trgovinu, Veliko Vukovje</izvorni_sadrzaj>
    <derivirana_varijabla naziv="DomainObject.Predmet.ProtustrankaNazivFormated_1">VRAČ društvo s ograničenom odgovornošću za ugostiteljstvo, usluge i trgovinu, Veliko Vukovje</derivirana_varijabla>
  </DomainObject.Predmet.ProtustrankaNazivFormated>
  <DomainObject.Predmet.ProtustrankaNazivFormatedOIB>
    <izvorni_sadrzaj>VRAČ društvo s ograničenom odgovornošću za ugostiteljstvo, usluge i trgovinu, Veliko Vukovje, OIB 15045161649</izvorni_sadrzaj>
    <derivirana_varijabla naziv="DomainObject.Predmet.ProtustrankaNazivFormatedOIB_1">VRAČ društvo s ograničenom odgovornošću za ugostiteljstvo, usluge i trgovinu, Veliko Vukovje, OIB 15045161649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VRAČ društvo s ograničenom odgovornošću za ugostiteljstvo, usluge i trgovinu, Veliko Vukovje</item>
    </izvorni_sadrzaj>
    <derivirana_varijabla naziv="DomainObject.Predmet.ProtuStrankaListFormated_1">
      <item>VRAČ društvo s ograničenom odgovornošću za ugostiteljstvo, usluge i trgovinu, Veliko Vukovje</item>
    </derivirana_varijabla>
  </DomainObject.Predmet.ProtuStrankaListFormated>
  <DomainObject.Predmet.ProtuStrankaListFormatedOIB>
    <izvorni_sadrzaj>
      <item>VRAČ društvo s ograničenom odgovornošću za ugostiteljstvo, usluge i trgovinu, Veliko Vukovje, OIB 15045161649</item>
    </izvorni_sadrzaj>
    <derivirana_varijabla naziv="DomainObject.Predmet.ProtuStrankaListFormatedOIB_1">
      <item>VRAČ društvo s ograničenom odgovornošću za ugostiteljstvo, usluge i trgovinu, Veliko Vukovje, OIB 15045161649</item>
    </derivirana_varijabla>
  </DomainObject.Predmet.ProtuStrankaListFormatedOIB>
  <DomainObject.Predmet.ProtuStrankaListFormatedWithAdress>
    <izvorni_sadrzaj>
      <item>VRAČ društvo s ograničenom odgovornošću za ugostiteljstvo, usluge i trgovinu, Veliko Vukovje, Veliko Vukovje 170, 43280 Veliko Vukovje</item>
    </izvorni_sadrzaj>
    <derivirana_varijabla naziv="DomainObject.Predmet.ProtuStrankaListFormatedWithAdress_1">
      <item>VRAČ društvo s ograničenom odgovornošću za ugostiteljstvo, usluge i trgovinu, Veliko Vukovje, Veliko Vukovje 170, 43280 Veliko Vukovje</item>
    </derivirana_varijabla>
  </DomainObject.Predmet.ProtuStrankaListFormatedWithAdress>
  <DomainObject.Predmet.ProtuStrankaListFormatedWithAdressOIB>
    <izvorni_sadrzaj>
      <item>VRAČ društvo s ograničenom odgovornošću za ugostiteljstvo, usluge i trgovinu, Veliko Vukovje, OIB 15045161649, Veliko Vukovje 170, 43280 Veliko Vukovje</item>
    </izvorni_sadrzaj>
    <derivirana_varijabla naziv="DomainObject.Predmet.ProtuStrankaListFormatedWithAdressOIB_1">
      <item>VRAČ društvo s ograničenom odgovornošću za ugostiteljstvo, usluge i trgovinu, Veliko Vukovje, OIB 15045161649, Veliko Vukovje 170, 43280 Veliko Vukovje</item>
    </derivirana_varijabla>
  </DomainObject.Predmet.ProtuStrankaListFormatedWithAdressOIB>
  <DomainObject.Predmet.ProtuStrankaListNazivFormated>
    <izvorni_sadrzaj>
      <item>VRAČ društvo s ograničenom odgovornošću za ugostiteljstvo, usluge i trgovinu, Veliko Vukovje</item>
    </izvorni_sadrzaj>
    <derivirana_varijabla naziv="DomainObject.Predmet.ProtuStrankaListNazivFormated_1">
      <item>VRAČ društvo s ograničenom odgovornošću za ugostiteljstvo, usluge i trgovinu, Veliko Vukovje</item>
    </derivirana_varijabla>
  </DomainObject.Predmet.ProtuStrankaListNazivFormated>
  <DomainObject.Predmet.ProtuStrankaListNazivFormatedOIB>
    <izvorni_sadrzaj>
      <item>VRAČ društvo s ograničenom odgovornošću za ugostiteljstvo, usluge i trgovinu, Veliko Vukovje, OIB 15045161649</item>
    </izvorni_sadrzaj>
    <derivirana_varijabla naziv="DomainObject.Predmet.ProtuStrankaListNazivFormatedOIB_1">
      <item>VRAČ društvo s ograničenom odgovornošću za ugostiteljstvo, usluge i trgovinu, Veliko Vukovje, OIB 15045161649</item>
    </derivirana_varijabla>
  </DomainObject.Predmet.ProtuStrankaListNazivFormatedOIB>
  <DomainObject.Predmet.OstaliListFormated>
    <izvorni_sadrzaj>
      <item>Božidar Vrač</item>
    </izvorni_sadrzaj>
    <derivirana_varijabla naziv="DomainObject.Predmet.OstaliListFormated_1">
      <item>Božidar Vrač</item>
    </derivirana_varijabla>
  </DomainObject.Predmet.OstaliListFormated>
  <DomainObject.Predmet.OstaliListFormatedOIB>
    <izvorni_sadrzaj>
      <item>Božidar Vrač, OIB 10258924602</item>
    </izvorni_sadrzaj>
    <derivirana_varijabla naziv="DomainObject.Predmet.OstaliListFormatedOIB_1">
      <item>Božidar Vrač, OIB 10258924602</item>
    </derivirana_varijabla>
  </DomainObject.Predmet.OstaliListFormatedOIB>
  <DomainObject.Predmet.OstaliListFormatedWithAdress>
    <izvorni_sadrzaj>
      <item>Božidar Vrač, 170., 43280 Veliko Vukovje</item>
    </izvorni_sadrzaj>
    <derivirana_varijabla naziv="DomainObject.Predmet.OstaliListFormatedWithAdress_1">
      <item>Božidar Vrač, 170., 43280 Veliko Vukovje</item>
    </derivirana_varijabla>
  </DomainObject.Predmet.OstaliListFormatedWithAdress>
  <DomainObject.Predmet.OstaliListFormatedWithAdressOIB>
    <izvorni_sadrzaj>
      <item>Božidar Vrač, OIB 10258924602, 170., 43280 Veliko Vukovje</item>
    </izvorni_sadrzaj>
    <derivirana_varijabla naziv="DomainObject.Predmet.OstaliListFormatedWithAdressOIB_1">
      <item>Božidar Vrač, OIB 10258924602, 170., 43280 Veliko Vukovje</item>
    </derivirana_varijabla>
  </DomainObject.Predmet.OstaliListFormatedWithAdressOIB>
  <DomainObject.Predmet.OstaliListNazivFormated>
    <izvorni_sadrzaj>
      <item>Božidar Vrač</item>
    </izvorni_sadrzaj>
    <derivirana_varijabla naziv="DomainObject.Predmet.OstaliListNazivFormated_1">
      <item>Božidar Vrač</item>
    </derivirana_varijabla>
  </DomainObject.Predmet.OstaliListNazivFormated>
  <DomainObject.Predmet.OstaliListNazivFormatedOIB>
    <izvorni_sadrzaj>
      <item>Božidar Vrač, OIB 10258924602</item>
    </izvorni_sadrzaj>
    <derivirana_varijabla naziv="DomainObject.Predmet.OstaliListNazivFormatedOIB_1">
      <item>Božidar Vrač, OIB 10258924602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VRAČ društvo s ograničenom odgovornošću za ugostiteljstvo, usluge i trgovinu, Veliko Vukovje</izvorni_sadrzaj>
    <derivirana_varijabla naziv="DomainObject.Predmet.ProtustrankaIDrugi_1">VRAČ društvo s ograničenom odgovornošću za ugostiteljstvo,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VRAČ društvo s ograničenom odgovornošću za ugostiteljstvo, usluge i trgovinu, Veliko Vukovje, OIB 15045161649, Veliko Vukovje 170, 43280 Veliko Vukovje</izvorni_sadrzaj>
    <derivirana_varijabla naziv="DomainObject.Predmet.ProtustrankaIDrugiAdressOIB_1">VRAČ društvo s ograničenom odgovornošću za ugostiteljstvo, usluge i trgovinu, Veliko Vukovje, OIB 15045161649, Veliko Vukovje 170,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VRAČ društvo s ograničenom odgovornošću za ugostiteljstvo, usluge i trgovinu, Veliko Vukovje</item>
      <item>Božidar Vrač</item>
    </izvorni_sadrzaj>
    <derivirana_varijabla naziv="DomainObject.Predmet.SudioniciListNaziv_1">
      <item>FINA, RC ZAGREB, Podružnica Bjelovar</item>
      <item>VRAČ društvo s ograničenom odgovornošću za ugostiteljstvo, usluge i trgovinu, Veliko Vukovje</item>
      <item>Božidar Vrač</item>
    </derivirana_varijabla>
  </DomainObject.Predmet.SudioniciListNaziv>
  <DomainObject.Predmet.SudioniciListAdressOIB>
    <izvorni_sadrzaj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  <item>Božidar Vrač, OIB 10258924602, 170.,43280 Veliko Vukovje</item>
    </izvorni_sadrzaj>
    <derivirana_varijabla naziv="DomainObject.Predmet.SudioniciListAdressOIB_1">
      <item>FINA, RC ZAGREB, Podružnica Bjelovar, OIB 85821130368, F. Supila 4,43000 Bjelovar</item>
      <item>VRAČ društvo s ograničenom odgovornošću za ugostiteljstvo, usluge i trgovinu, Veliko Vukovje, OIB 15045161649, Veliko Vukovje 170,43280 Veliko Vukovje</item>
      <item>Božidar Vrač, OIB 10258924602, 170.,43280 Veliko Vukovje</item>
    </derivirana_varijabla>
  </DomainObject.Predmet.SudioniciListAdressOIB>
  <DomainObject.UcesnikSudskeRadnje.NazivFormated>
    <izvorni_sadrzaj>Božidar Vrač, OIB 10258924602, 170.,43280 Veliko Vukovje</izvorni_sadrzaj>
    <derivirana_varijabla naziv="DomainObject.UcesnikSudskeRadnje.NazivFormated_1">Božidar Vrač, OIB 10258924602, 170.,43280 Veliko Vukovje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7F53EF-B08D-45B3-855C-A3CB82BBFC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1848</properties:Characters>
  <properties:Lines>77</properties:Lines>
  <properties:Paragraphs>20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Božidar Vrač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