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7ebd" w14:paraId="d807ebd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4089C">
        <w:t>2514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</w:t>
      </w:r>
      <w:r w:rsidR="00740F3B">
        <w:t>9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4089C" w:rsidRPr="00AB59F8">
        <w:t>A-GRAM KOTA d.o.o.</w:t>
      </w:r>
      <w:r w:rsidR="0094089C">
        <w:t xml:space="preserve">, </w:t>
      </w:r>
      <w:r w:rsidR="0094089C" w:rsidRPr="00AB59F8">
        <w:t>Zagreb</w:t>
      </w:r>
      <w:r w:rsidR="0094089C">
        <w:t xml:space="preserve">, </w:t>
      </w:r>
      <w:proofErr w:type="spellStart"/>
      <w:r w:rsidR="0094089C" w:rsidRPr="00AB59F8">
        <w:t>Divka</w:t>
      </w:r>
      <w:proofErr w:type="spellEnd"/>
      <w:r w:rsidR="0094089C" w:rsidRPr="00AB59F8">
        <w:t xml:space="preserve"> Budaka 1/A</w:t>
      </w:r>
      <w:r w:rsidR="0094089C">
        <w:t xml:space="preserve">, (OIB: </w:t>
      </w:r>
      <w:r w:rsidR="0094089C" w:rsidRPr="00AB59F8">
        <w:t>48147050103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4089C">
        <w:t>195.990,14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</w:t>
      </w:r>
      <w:r w:rsidR="0094089C">
        <w:t>9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2CC" w:rsidR="00F642CC">
      <w:r>
        <w:separator/>
      </w:r>
    </w:p>
  </w:endnote>
  <w:endnote w:id="0" w:type="continuationSeparator">
    <w:p w:rsidRDefault="00F642CC" w:rsidR="00F64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2CC" w:rsidR="00F642CC">
      <w:r>
        <w:separator/>
      </w:r>
    </w:p>
  </w:footnote>
  <w:footnote w:id="0" w:type="continuationSeparator">
    <w:p w:rsidRDefault="00F642CC" w:rsidR="00F64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043B2"/>
    <w:rsid w:val="00114EAD"/>
    <w:rsid w:val="00166A38"/>
    <w:rsid w:val="00185571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7052E3"/>
    <w:rsid w:val="0071599B"/>
    <w:rsid w:val="00740F3B"/>
    <w:rsid w:val="007B5AFD"/>
    <w:rsid w:val="007D132B"/>
    <w:rsid w:val="007D5A5D"/>
    <w:rsid w:val="008155EE"/>
    <w:rsid w:val="008613BD"/>
    <w:rsid w:val="00863025"/>
    <w:rsid w:val="00871F01"/>
    <w:rsid w:val="008E12DC"/>
    <w:rsid w:val="008F7D47"/>
    <w:rsid w:val="0091395F"/>
    <w:rsid w:val="00920CA0"/>
    <w:rsid w:val="0094089C"/>
    <w:rsid w:val="009419D8"/>
    <w:rsid w:val="00A71431"/>
    <w:rsid w:val="00A7321D"/>
    <w:rsid w:val="00AB7F35"/>
    <w:rsid w:val="00AC4528"/>
    <w:rsid w:val="00AD027A"/>
    <w:rsid w:val="00B82F18"/>
    <w:rsid w:val="00BC1362"/>
    <w:rsid w:val="00C40783"/>
    <w:rsid w:val="00C639C1"/>
    <w:rsid w:val="00C836B9"/>
    <w:rsid w:val="00C958E9"/>
    <w:rsid w:val="00CE7362"/>
    <w:rsid w:val="00CF3AC2"/>
    <w:rsid w:val="00D01B78"/>
    <w:rsid w:val="00D325CB"/>
    <w:rsid w:val="00D66226"/>
    <w:rsid w:val="00DD7360"/>
    <w:rsid w:val="00E60BC8"/>
    <w:rsid w:val="00EC3302"/>
    <w:rsid w:val="00ED6AA8"/>
    <w:rsid w:val="00F034D3"/>
    <w:rsid w:val="00F623BF"/>
    <w:rsid w:val="00F642CC"/>
    <w:rsid w:val="00F87B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St-2514/2015</izvorni_sadrzaj>
    <derivirana_varijabla naziv="DomainObject.Predmet.OznakaBroj_1">St-2514/2015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A-GRAM KOTA d.o.o.</izvorni_sadrzaj>
    <derivirana_varijabla naziv="DomainObject.Predmet.ProtustrankaFormated_1">  A-GRAM KOTA d.o.o.</derivirana_varijabla>
  </DomainObject.Predmet.ProtustrankaFormated>
  <DomainObject.Predmet.ProtustrankaFormatedOIB>
    <izvorni_sadrzaj>  A-GRAM KOTA d.o.o., OIB 48147050103</izvorni_sadrzaj>
    <derivirana_varijabla naziv="DomainObject.Predmet.ProtustrankaFormatedOIB_1">  A-GRAM KOTA d.o.o., OIB 48147050103</derivirana_varijabla>
  </DomainObject.Predmet.ProtustrankaFormatedOIB>
  <DomainObject.Predmet.ProtustrankaFormatedWithAdress>
    <izvorni_sadrzaj> A-GRAM KOTA d.o.o., Divka Budaka 1/A, 10000 Zagreb</izvorni_sadrzaj>
    <derivirana_varijabla naziv="DomainObject.Predmet.ProtustrankaFormatedWithAdress_1"> A-GRAM KOTA d.o.o., Divka Budaka 1/A, 10000 Zagreb</derivirana_varijabla>
  </DomainObject.Predmet.ProtustrankaFormatedWithAdress>
  <DomainObject.Predmet.ProtustrankaFormatedWithAdressOIB>
    <izvorni_sadrzaj> A-GRAM KOTA d.o.o., OIB 48147050103, Divka Budaka 1/A, 10000 Zagreb</izvorni_sadrzaj>
    <derivirana_varijabla naziv="DomainObject.Predmet.ProtustrankaFormatedWithAdressOIB_1"> A-GRAM KOTA d.o.o., OIB 48147050103, Divka Budaka 1/A, 10000 Zagreb</derivirana_varijabla>
  </DomainObject.Predmet.ProtustrankaFormatedWithAdressOIB>
  <DomainObject.Predmet.ProtustrankaWithAdress>
    <izvorni_sadrzaj>A-GRAM KOTA d.o.o. Divka Budaka 1/A, 10000 Zagreb</izvorni_sadrzaj>
    <derivirana_varijabla naziv="DomainObject.Predmet.ProtustrankaWithAdress_1">A-GRAM KOTA d.o.o. Divka Budaka 1/A, 10000 Zagreb</derivirana_varijabla>
  </DomainObject.Predmet.ProtustrankaWithAdress>
  <DomainObject.Predmet.ProtustrankaWithAdressOIB>
    <izvorni_sadrzaj>A-GRAM KOTA d.o.o., OIB 48147050103, Divka Budaka 1/A, 10000 Zagreb</izvorni_sadrzaj>
    <derivirana_varijabla naziv="DomainObject.Predmet.ProtustrankaWithAdressOIB_1">A-GRAM KOTA d.o.o., OIB 48147050103, Divka Budaka 1/A, 10000 Zagreb</derivirana_varijabla>
  </DomainObject.Predmet.ProtustrankaWithAdressOIB>
  <DomainObject.Predmet.ProtustrankaNazivFormated>
    <izvorni_sadrzaj>A-GRAM KOTA d.o.o.</izvorni_sadrzaj>
    <derivirana_varijabla naziv="DomainObject.Predmet.ProtustrankaNazivFormated_1">A-GRAM KOTA d.o.o.</derivirana_varijabla>
  </DomainObject.Predmet.ProtustrankaNazivFormated>
  <DomainObject.Predmet.ProtustrankaNazivFormatedOIB>
    <izvorni_sadrzaj>A-GRAM KOTA d.o.o., OIB 48147050103</izvorni_sadrzaj>
    <derivirana_varijabla naziv="DomainObject.Predmet.ProtustrankaNazivFormatedOIB_1">A-GRAM KOTA d.o.o., OIB 48147050103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A-GRAM KOTA d.o.o.</item>
    </izvorni_sadrzaj>
    <derivirana_varijabla naziv="DomainObject.Predmet.ProtuStrankaListFormated_1">
      <item>A-GRAM KOTA d.o.o.</item>
    </derivirana_varijabla>
  </DomainObject.Predmet.ProtuStrankaListFormated>
  <DomainObject.Predmet.ProtuStrankaListFormatedOIB>
    <izvorni_sadrzaj>
      <item>A-GRAM KOTA d.o.o., OIB 48147050103</item>
    </izvorni_sadrzaj>
    <derivirana_varijabla naziv="DomainObject.Predmet.ProtuStrankaListFormatedOIB_1">
      <item>A-GRAM KOTA d.o.o., OIB 48147050103</item>
    </derivirana_varijabla>
  </DomainObject.Predmet.ProtuStrankaListFormatedOIB>
  <DomainObject.Predmet.ProtuStrankaListFormatedWithAdress>
    <izvorni_sadrzaj>
      <item>A-GRAM KOTA d.o.o., Divka Budaka 1/A, 10000 Zagreb</item>
    </izvorni_sadrzaj>
    <derivirana_varijabla naziv="DomainObject.Predmet.ProtuStrankaListFormatedWithAdress_1">
      <item>A-GRAM KOTA d.o.o., Divka Budaka 1/A, 10000 Zagreb</item>
    </derivirana_varijabla>
  </DomainObject.Predmet.ProtuStrankaListFormatedWithAdress>
  <DomainObject.Predmet.ProtuStrankaListFormatedWithAdressOIB>
    <izvorni_sadrzaj>
      <item>A-GRAM KOTA d.o.o., OIB 48147050103, Divka Budaka 1/A, 10000 Zagreb</item>
    </izvorni_sadrzaj>
    <derivirana_varijabla naziv="DomainObject.Predmet.ProtuStrankaListFormatedWithAdressOIB_1">
      <item>A-GRAM KOTA d.o.o., OIB 48147050103, Divka Budaka 1/A, 10000 Zagreb</item>
    </derivirana_varijabla>
  </DomainObject.Predmet.ProtuStrankaListFormatedWithAdressOIB>
  <DomainObject.Predmet.ProtuStrankaListNazivFormated>
    <izvorni_sadrzaj>
      <item>A-GRAM KOTA d.o.o.</item>
    </izvorni_sadrzaj>
    <derivirana_varijabla naziv="DomainObject.Predmet.ProtuStrankaListNazivFormated_1">
      <item>A-GRAM KOTA d.o.o.</item>
    </derivirana_varijabla>
  </DomainObject.Predmet.ProtuStrankaListNazivFormated>
  <DomainObject.Predmet.ProtuStrankaListNazivFormatedOIB>
    <izvorni_sadrzaj>
      <item>A-GRAM KOTA d.o.o., OIB 48147050103</item>
    </izvorni_sadrzaj>
    <derivirana_varijabla naziv="DomainObject.Predmet.ProtuStrankaListNazivFormatedOIB_1">
      <item>A-GRAM KOTA d.o.o., OIB 48147050103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A-GRAM KOTA d.o.o.</izvorni_sadrzaj>
    <derivirana_varijabla naziv="DomainObject.Predmet.ProtustrankaIDrugi_1">A-GRAM KOTA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A-GRAM KOTA d.o.o., OIB 48147050103, Divka Budaka 1/A, 10000 Zagreb</izvorni_sadrzaj>
    <derivirana_varijabla naziv="DomainObject.Predmet.ProtustrankaIDrugiAdressOIB_1">A-GRAM KOTA d.o.o., OIB 48147050103, Divka Budaka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A-GRAM KOTA d.o.o.</item>
    </izvorni_sadrzaj>
    <derivirana_varijabla naziv="DomainObject.Predmet.SudioniciListNaziv_1">
      <item>FINA Regionalni centar Zagreb</item>
      <item>A-GRAM KOTA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A-GRAM KOTA d.o.o., OIB 48147050103, Divka Budaka 1/A,10000 Zagreb</item>
    </izvorni_sadrzaj>
    <derivirana_varijabla naziv="DomainObject.Predmet.SudioniciListAdressOIB_1">
      <item>FINA Regionalni centar Zagreb, OIB 85821130368, Trg svibanjskih žrtava 1995. 1,10000 Zagreb</item>
      <item>A-GRAM KOTA d.o.o., OIB 48147050103, Divka Budaka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48147050103</item>
    </izvorni_sadrzaj>
    <derivirana_varijabla naziv="DomainObject.Predmet.SudioniciListNazivOIB_1">
      <item>, OIB 85821130368</item>
      <item>, OIB 48147050103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1325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2015-11-09T07:12:00Z</dcterms:created>
  <dc:creator>ilukac</dc:creator>
  <cp:lastModifiedBy>dvorana100</cp:lastModifiedBy>
  <cp:lastPrinted>2015-11-06T12:53:00Z</cp:lastPrinted>
  <dcterms:modified xmlns:xsi="http://www.w3.org/2001/XMLSchema-instance" xsi:type="dcterms:W3CDTF">2015-11-09T07:16:00Z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