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98cbe" w14:paraId="3d98cbe" w:rsidRDefault="00935F66" w:rsidP="00937713" w:rsidR="000C0A4B">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0C0A4B" w:rsidP="00937713" w:rsidR="000C0A4B">
      <w:pPr>
        <w:jc w:val="both"/>
      </w:pPr>
      <w:r>
        <w:t>REPUBLIKA HRVATSKA</w:t>
      </w:r>
    </w:p>
    <w:p w:rsidRDefault="000C0A4B" w:rsidP="00937713" w:rsidR="000C0A4B">
      <w:pPr>
        <w:jc w:val="both"/>
      </w:pPr>
      <w:r>
        <w:t xml:space="preserve"> Trgovački sud u Zagrebu</w:t>
      </w:r>
    </w:p>
    <w:p w:rsidRDefault="000C0A4B" w:rsidP="00937713" w:rsidR="000C0A4B">
      <w:pPr>
        <w:jc w:val="both"/>
      </w:pPr>
      <w:r>
        <w:t xml:space="preserve">  Zagreb, </w:t>
      </w:r>
      <w:proofErr w:type="spellStart"/>
      <w:r>
        <w:t>Amruševa</w:t>
      </w:r>
      <w:proofErr w:type="spellEnd"/>
      <w:r>
        <w:t xml:space="preserve"> 2/II</w:t>
      </w:r>
    </w:p>
    <w:p w:rsidRDefault="000C0A4B" w:rsidP="00937713" w:rsidR="000C0A4B">
      <w:pPr>
        <w:jc w:val="both"/>
      </w:pPr>
      <w:r>
        <w:tab/>
      </w:r>
      <w:r>
        <w:tab/>
      </w:r>
      <w:r>
        <w:tab/>
      </w:r>
      <w:r>
        <w:tab/>
      </w:r>
      <w:r>
        <w:tab/>
      </w:r>
      <w:r>
        <w:tab/>
      </w:r>
      <w:r>
        <w:tab/>
      </w:r>
      <w:r>
        <w:tab/>
      </w:r>
      <w:r>
        <w:tab/>
      </w:r>
      <w:r>
        <w:tab/>
        <w:t>18. St-</w:t>
      </w:r>
      <w:r w:rsidR="00C24644">
        <w:t>831</w:t>
      </w:r>
      <w:r>
        <w:t>/201</w:t>
      </w:r>
      <w:r w:rsidR="00C24644">
        <w:t>9</w:t>
      </w:r>
    </w:p>
    <w:p w:rsidRDefault="000C0A4B" w:rsidP="00937713" w:rsidR="000C0A4B">
      <w:pPr>
        <w:jc w:val="both"/>
      </w:pPr>
    </w:p>
    <w:p w:rsidRDefault="000C0A4B" w:rsidP="00937713" w:rsidR="000C0A4B">
      <w:pPr>
        <w:ind w:firstLine="708" w:left="1416"/>
        <w:jc w:val="both"/>
      </w:pPr>
      <w:r>
        <w:t>U    I M E   R E P U B L I K E    H R V A T S K E</w:t>
      </w:r>
    </w:p>
    <w:p w:rsidRDefault="000C0A4B" w:rsidP="00937713" w:rsidR="000C0A4B">
      <w:pPr>
        <w:jc w:val="both"/>
      </w:pPr>
    </w:p>
    <w:p w:rsidRDefault="000C0A4B" w:rsidP="00937713" w:rsidR="000C0A4B">
      <w:pPr>
        <w:jc w:val="both"/>
      </w:pPr>
      <w:r>
        <w:tab/>
      </w:r>
      <w:r>
        <w:tab/>
      </w:r>
      <w:r>
        <w:tab/>
      </w:r>
      <w:r>
        <w:tab/>
      </w:r>
      <w:r>
        <w:tab/>
      </w:r>
      <w:r w:rsidR="00935F66">
        <w:t xml:space="preserve">  </w:t>
      </w:r>
      <w:r>
        <w:t xml:space="preserve"> R J E Š E NJ E</w:t>
      </w:r>
    </w:p>
    <w:p w:rsidRDefault="000C0A4B" w:rsidP="00937713" w:rsidR="000C0A4B">
      <w:pPr>
        <w:jc w:val="both"/>
      </w:pPr>
    </w:p>
    <w:p w:rsidRDefault="000C0A4B" w:rsidP="00937713" w:rsidR="000C0A4B">
      <w:pPr>
        <w:jc w:val="both"/>
      </w:pPr>
      <w:r>
        <w:tab/>
      </w:r>
      <w:r w:rsidR="00C24644" w:rsidRPr="00C24644">
        <w:t xml:space="preserve">Trgovački sud u Zagrebu, sudac Danijela Uzelac, u stečajnom postupku nad dužnikom 220V d.o.o., OIB 97179836291, Zagreb, </w:t>
      </w:r>
      <w:proofErr w:type="spellStart"/>
      <w:r w:rsidR="00C24644" w:rsidRPr="00C24644">
        <w:t>Budmanijeva</w:t>
      </w:r>
      <w:proofErr w:type="spellEnd"/>
      <w:r w:rsidR="00C24644" w:rsidRPr="00C24644">
        <w:t xml:space="preserve"> 3,</w:t>
      </w:r>
      <w:r w:rsidR="00BE0BA6">
        <w:t xml:space="preserve"> kojeg zastupa punomoćnik Domagoj Dumančić, odvjetnik u Zagrebu, </w:t>
      </w:r>
      <w:r w:rsidR="00C24644">
        <w:t xml:space="preserve"> 8. srpnja</w:t>
      </w:r>
      <w:r w:rsidR="00C24644" w:rsidRPr="00C24644">
        <w:t xml:space="preserve"> 2019.</w:t>
      </w:r>
    </w:p>
    <w:p w:rsidRDefault="00C24644" w:rsidP="00937713" w:rsidR="00C24644">
      <w:pPr>
        <w:jc w:val="both"/>
      </w:pPr>
    </w:p>
    <w:p w:rsidRDefault="005F6651" w:rsidP="00937713" w:rsidR="000C0A4B">
      <w:pPr>
        <w:ind w:firstLine="708" w:left="2832"/>
        <w:jc w:val="both"/>
      </w:pPr>
      <w:r>
        <w:t xml:space="preserve">  </w:t>
      </w:r>
      <w:r w:rsidR="000C0A4B">
        <w:t xml:space="preserve"> r i j e š i o     j e</w:t>
      </w:r>
    </w:p>
    <w:p w:rsidRDefault="000C0A4B" w:rsidP="00937713" w:rsidR="000C0A4B">
      <w:pPr>
        <w:jc w:val="both"/>
      </w:pPr>
    </w:p>
    <w:p w:rsidRDefault="000C0A4B" w:rsidP="00937713" w:rsidR="000C0A4B">
      <w:pPr>
        <w:ind w:firstLine="708"/>
        <w:jc w:val="both"/>
      </w:pPr>
      <w:r>
        <w:t xml:space="preserve">I. Otvara se stečajni postupak nad dužnikom </w:t>
      </w:r>
      <w:r w:rsidR="007F73FD" w:rsidRPr="007F73FD">
        <w:t xml:space="preserve">220V d.o.o., OIB 97179836291, Zagreb, </w:t>
      </w:r>
      <w:proofErr w:type="spellStart"/>
      <w:r w:rsidR="007F73FD" w:rsidRPr="007F73FD">
        <w:t>Budmanijeva</w:t>
      </w:r>
      <w:proofErr w:type="spellEnd"/>
      <w:r w:rsidR="007F73FD" w:rsidRPr="007F73FD">
        <w:t xml:space="preserve"> 3</w:t>
      </w:r>
      <w:r w:rsidR="007F73FD">
        <w:t xml:space="preserve">. </w:t>
      </w:r>
      <w:r>
        <w:t xml:space="preserve">Rješenje o otvaranju stečajnog postupka nad dužnikom objavljeno je na mrežnoj stranici e-oglasna ploča Trgovačkog suda u Zagrebu, </w:t>
      </w:r>
      <w:r w:rsidR="00C24644">
        <w:t>8. srpnja</w:t>
      </w:r>
      <w:r>
        <w:t xml:space="preserve"> 2019. u </w:t>
      </w:r>
      <w:r w:rsidR="00C24644">
        <w:t>14,</w:t>
      </w:r>
      <w:r w:rsidR="00935F66">
        <w:t>3</w:t>
      </w:r>
      <w:r w:rsidR="00C24644">
        <w:t>0</w:t>
      </w:r>
      <w:r>
        <w:t xml:space="preserve"> sati.</w:t>
      </w:r>
    </w:p>
    <w:p w:rsidRDefault="000C0A4B" w:rsidP="00937713" w:rsidR="000C0A4B">
      <w:pPr>
        <w:jc w:val="both"/>
      </w:pPr>
    </w:p>
    <w:p w:rsidRDefault="000C0A4B" w:rsidP="00937713" w:rsidR="000C0A4B" w:rsidRPr="00BE0BA6">
      <w:pPr>
        <w:ind w:firstLine="708"/>
        <w:jc w:val="both"/>
        <w:rPr>
          <w:color w:val="FF0000"/>
        </w:rPr>
      </w:pPr>
      <w:r>
        <w:t xml:space="preserve">II. Za stečajnog upravitelja imenuje se </w:t>
      </w:r>
      <w:r w:rsidR="00735EF1">
        <w:t xml:space="preserve">Vladimir Vučković iz Zagreba, </w:t>
      </w:r>
      <w:proofErr w:type="spellStart"/>
      <w:r w:rsidR="00735EF1">
        <w:t>Amruševa</w:t>
      </w:r>
      <w:proofErr w:type="spellEnd"/>
      <w:r w:rsidR="00735EF1">
        <w:t xml:space="preserve"> 10, OIB 20899691025.</w:t>
      </w:r>
    </w:p>
    <w:p w:rsidRDefault="000C0A4B" w:rsidP="00937713" w:rsidR="000C0A4B">
      <w:pPr>
        <w:jc w:val="both"/>
      </w:pPr>
    </w:p>
    <w:p w:rsidRDefault="000C0A4B" w:rsidP="00937713" w:rsidR="000C0A4B">
      <w:pPr>
        <w:ind w:firstLine="708"/>
        <w:jc w:val="both"/>
      </w:pPr>
      <w:r>
        <w:t xml:space="preserve">III. Zaključuje se stečajni postupak nad dužnikom </w:t>
      </w:r>
      <w:r w:rsidR="007F73FD" w:rsidRPr="007F73FD">
        <w:t xml:space="preserve">220V d.o.o., OIB 97179836291, Zagreb, </w:t>
      </w:r>
      <w:proofErr w:type="spellStart"/>
      <w:r w:rsidR="007F73FD" w:rsidRPr="007F73FD">
        <w:t>Budmanijeva</w:t>
      </w:r>
      <w:proofErr w:type="spellEnd"/>
      <w:r w:rsidR="007F73FD" w:rsidRPr="007F73FD">
        <w:t xml:space="preserve"> 3</w:t>
      </w:r>
      <w:r w:rsidR="007F73FD">
        <w:t>.</w:t>
      </w:r>
    </w:p>
    <w:p w:rsidRDefault="007F73FD" w:rsidP="00937713" w:rsidR="007F73FD">
      <w:pPr>
        <w:ind w:firstLine="708"/>
        <w:jc w:val="both"/>
      </w:pPr>
    </w:p>
    <w:p w:rsidRDefault="000C0A4B" w:rsidP="00F27185" w:rsidR="000C0A4B">
      <w:pPr>
        <w:ind w:firstLine="708"/>
        <w:jc w:val="both"/>
      </w:pPr>
      <w:r>
        <w:t>IV. Ovo rješenje dostavit će se sudskom registru ovog suda radi brisanja dužnika iz sudskog registra.</w:t>
      </w:r>
    </w:p>
    <w:p w:rsidRDefault="000C0A4B" w:rsidP="00937713" w:rsidR="000C0A4B">
      <w:pPr>
        <w:jc w:val="both"/>
      </w:pPr>
      <w:r>
        <w:t xml:space="preserve">   </w:t>
      </w:r>
      <w:r w:rsidR="007F73FD">
        <w:tab/>
      </w:r>
      <w:r w:rsidR="007F73FD">
        <w:tab/>
      </w:r>
      <w:r w:rsidR="007F73FD">
        <w:tab/>
      </w:r>
      <w:r w:rsidR="007F73FD">
        <w:tab/>
      </w:r>
      <w:r w:rsidR="007F73FD">
        <w:tab/>
      </w:r>
      <w:r w:rsidR="00BE0BA6">
        <w:t xml:space="preserve">  </w:t>
      </w:r>
      <w:r>
        <w:t>Obrazloženje</w:t>
      </w:r>
    </w:p>
    <w:p w:rsidRDefault="00D64456" w:rsidP="00937713" w:rsidR="00D64456">
      <w:pPr>
        <w:jc w:val="both"/>
      </w:pPr>
    </w:p>
    <w:p w:rsidRDefault="007F73FD" w:rsidP="00937713" w:rsidR="007F73FD">
      <w:pPr>
        <w:ind w:firstLine="708"/>
        <w:jc w:val="both"/>
      </w:pPr>
      <w:r>
        <w:t>Dužnik je podnio prijedlog za otvaranje stečajnog postupka na temelju odredaba čl. 16. i čl. 109. Stečajnog zakona (“Narodne novine” broj: 71/15. i 104/17., dalje: SZ)</w:t>
      </w:r>
      <w:r w:rsidR="005D01A8">
        <w:t xml:space="preserve"> po zastupniku po zakonu </w:t>
      </w:r>
      <w:proofErr w:type="spellStart"/>
      <w:r w:rsidR="005D01A8" w:rsidRPr="005D01A8">
        <w:t>Ol</w:t>
      </w:r>
      <w:proofErr w:type="spellEnd"/>
      <w:r w:rsidR="005D01A8" w:rsidRPr="005D01A8">
        <w:t>"</w:t>
      </w:r>
      <w:proofErr w:type="spellStart"/>
      <w:r w:rsidR="005D01A8" w:rsidRPr="005D01A8">
        <w:t>g</w:t>
      </w:r>
      <w:r w:rsidR="005D01A8">
        <w:t>i</w:t>
      </w:r>
      <w:proofErr w:type="spellEnd"/>
      <w:r w:rsidR="005D01A8" w:rsidRPr="005D01A8">
        <w:t xml:space="preserve"> Bušo</w:t>
      </w:r>
      <w:r>
        <w:t>. Uvidom u sudski registar ovoga suda ut</w:t>
      </w:r>
      <w:r w:rsidR="00BE0BA6">
        <w:t xml:space="preserve">vrđeno je kako </w:t>
      </w:r>
      <w:proofErr w:type="spellStart"/>
      <w:r w:rsidR="00BE0BA6">
        <w:t>Ol</w:t>
      </w:r>
      <w:proofErr w:type="spellEnd"/>
      <w:r w:rsidR="00BE0BA6">
        <w:t>"ga Bušo, koja</w:t>
      </w:r>
      <w:r>
        <w:t xml:space="preserve"> je podnijela  prijedlog za otvaranje stečajnog postupka u ime dužnika,  upisana kao zastupnik po zakonu. Iz navedenog proizlazi kako je prijedlog za otvaranje stečajnog postupka podnesen od strane ovlaštene osobe.</w:t>
      </w:r>
    </w:p>
    <w:p w:rsidRDefault="007F73FD" w:rsidP="00937713" w:rsidR="007F73FD">
      <w:pPr>
        <w:ind w:firstLine="708"/>
        <w:jc w:val="both"/>
      </w:pPr>
    </w:p>
    <w:p w:rsidRDefault="007F73FD" w:rsidP="00937713" w:rsidR="007F73FD">
      <w:pPr>
        <w:ind w:firstLine="708"/>
        <w:jc w:val="both"/>
      </w:pPr>
      <w:r>
        <w:t>Tijekom prethodnog postupka sud je na te</w:t>
      </w:r>
      <w:r w:rsidR="00BE0BA6">
        <w:t xml:space="preserve">melju </w:t>
      </w:r>
      <w:r>
        <w:t>uvida u Potvrdu Financijske agencije od 8. travnja 2019. (list 29. spisa) utvrdio da je na taj dan na računima i novčanim sredstvima dužnika evidentirano 95 dana neprekidne blokade, a blokada je iznosila ukupno 1.644.654,37 kn.</w:t>
      </w:r>
      <w:r w:rsidR="00935F66" w:rsidRPr="00935F66">
        <w:t xml:space="preserve"> </w:t>
      </w:r>
      <w:r w:rsidR="00935F66">
        <w:t>Pored navedenog, na temelju</w:t>
      </w:r>
      <w:r w:rsidR="00935F66" w:rsidRPr="00935F66">
        <w:t xml:space="preserve"> odredbe čl. 11. st. 3. SZ-a  sud je izvršio uvid u elektronički sustav Financijske agencije e-Blokade iz Očevidnika neizvršenih osnova za plaćanje na dan donošenja ovog rješenja 8. srpnja 2019. te je na temelju uvida utvrdio da ukupan iznos obveza po svim neizvršenim osnovama za plaćanje s kamatom za dužnika na navedeni dan iznosi 1.780.267,97 kn i da je dužnik u blokadi u neprekidnom trajanju duljem od 60 dana.</w:t>
      </w:r>
    </w:p>
    <w:p w:rsidRDefault="004112B4" w:rsidP="00937713" w:rsidR="004112B4">
      <w:pPr>
        <w:ind w:firstLine="708"/>
        <w:jc w:val="both"/>
      </w:pPr>
    </w:p>
    <w:p w:rsidRDefault="004112B4" w:rsidP="00937713" w:rsidR="004112B4">
      <w:pPr>
        <w:ind w:firstLine="708"/>
        <w:jc w:val="both"/>
      </w:pPr>
      <w:r w:rsidRPr="004112B4">
        <w:lastRenderedPageBreak/>
        <w:t xml:space="preserve">Dakle, u konkretnom slučaju dužnik u očevidniku o redoslijedu plaćanja ima evidentirane neizvršene osnove za plaćanje u razdoblju dužem od 60 dana, zbog čega se u skladu s </w:t>
      </w:r>
      <w:r w:rsidR="00AB52B3">
        <w:t>odredbom čl. 6. st. 2. podstavka</w:t>
      </w:r>
      <w:r w:rsidRPr="004112B4">
        <w:t xml:space="preserve"> 1. SZ-a smatra da je dužnik nesposoban za plaćanje. Slijedom navedenog, sud je na temelju odredbe čl. 5. st. 1. SZ-a, utvrdio postojanje stečajnog razloga nesposobnosti za plaćanje u smislu odredaba čl. 6. SZ-a.</w:t>
      </w:r>
    </w:p>
    <w:p w:rsidRDefault="007F73FD" w:rsidP="004112B4" w:rsidR="007F73FD">
      <w:pPr>
        <w:jc w:val="both"/>
      </w:pPr>
    </w:p>
    <w:p w:rsidRDefault="004112B4" w:rsidP="00937713" w:rsidR="007F73FD">
      <w:pPr>
        <w:ind w:firstLine="708"/>
        <w:jc w:val="both"/>
      </w:pPr>
      <w:r>
        <w:t>Nadalje, uvidom</w:t>
      </w:r>
      <w:r w:rsidR="005F6651">
        <w:t xml:space="preserve"> </w:t>
      </w:r>
      <w:r w:rsidR="007F73FD">
        <w:t>u Zajednički informacijski sustav zemljišnih knjiga i katastra koji je sud izvršio sukladno odredbi čl. 11.st.3. SZ-a utvrđeno je da dužnik nije evidentiran kao vlasnik nekretnina (list 33</w:t>
      </w:r>
      <w:r w:rsidR="00DF7F19">
        <w:t>.</w:t>
      </w:r>
      <w:r w:rsidR="007F73FD">
        <w:t xml:space="preserve"> spisa), dok je na temelju uvida u Uvjerenje Stanice za tehnički pregled od 10. svibnja 2019. (list  36. spisa) </w:t>
      </w:r>
      <w:r w:rsidR="00CA516F">
        <w:t xml:space="preserve">sud </w:t>
      </w:r>
      <w:r w:rsidR="007F73FD">
        <w:t xml:space="preserve">utvrdio da dužnik nije evidentiran kao vlasnik vozila. Ovaj sud je uvidom u izvadak iz sudskog registra za društvo </w:t>
      </w:r>
      <w:proofErr w:type="spellStart"/>
      <w:r w:rsidR="007F73FD">
        <w:t>Direct</w:t>
      </w:r>
      <w:proofErr w:type="spellEnd"/>
      <w:r w:rsidR="007F73FD">
        <w:t xml:space="preserve"> </w:t>
      </w:r>
      <w:proofErr w:type="spellStart"/>
      <w:r w:rsidR="007F73FD">
        <w:t>sales</w:t>
      </w:r>
      <w:proofErr w:type="spellEnd"/>
      <w:r w:rsidR="007F73FD">
        <w:t xml:space="preserve"> d.o.o.</w:t>
      </w:r>
      <w:r w:rsidR="00AB52B3">
        <w:t xml:space="preserve">, Zagreb, </w:t>
      </w:r>
      <w:r w:rsidR="007F73FD">
        <w:t xml:space="preserve"> utvrdio da dužnik više nije imatelj udjela u tom društv</w:t>
      </w:r>
      <w:r w:rsidR="00713E29">
        <w:t>u</w:t>
      </w:r>
      <w:r w:rsidR="007F73FD">
        <w:t xml:space="preserve">, odnosno da je na temelju rješenja </w:t>
      </w:r>
      <w:proofErr w:type="spellStart"/>
      <w:r w:rsidR="007F73FD">
        <w:t>T</w:t>
      </w:r>
      <w:r w:rsidR="004E1852">
        <w:t>t</w:t>
      </w:r>
      <w:proofErr w:type="spellEnd"/>
      <w:r w:rsidR="007F73FD">
        <w:t>-18/25874 od 10. srpnja 2018. dužnik brisan kao imatelj poslovnog udjela/osnivač</w:t>
      </w:r>
      <w:r w:rsidR="00ED4F70">
        <w:t xml:space="preserve"> (list</w:t>
      </w:r>
      <w:r w:rsidR="004E1852">
        <w:t>ovi</w:t>
      </w:r>
      <w:r w:rsidR="00ED4F70">
        <w:t xml:space="preserve"> od 45. do 48. spisa)</w:t>
      </w:r>
      <w:r w:rsidR="007F73FD">
        <w:t xml:space="preserve">.  </w:t>
      </w:r>
      <w:r w:rsidR="00713E29">
        <w:t xml:space="preserve">Da dužnik </w:t>
      </w:r>
      <w:r w:rsidR="004E1852">
        <w:t>nije imatelj poslovnog</w:t>
      </w:r>
      <w:r w:rsidR="00B42DBF">
        <w:t xml:space="preserve"> udjel</w:t>
      </w:r>
      <w:r w:rsidR="004E1852">
        <w:t>a</w:t>
      </w:r>
      <w:r w:rsidR="00B42DBF">
        <w:t xml:space="preserve"> potvrdio je i dužnikov punomoćnik na ročištu 10. lipnja 2019.</w:t>
      </w:r>
    </w:p>
    <w:p w:rsidRDefault="007F73FD" w:rsidP="00937713" w:rsidR="007F73FD">
      <w:pPr>
        <w:ind w:firstLine="708"/>
        <w:jc w:val="both"/>
      </w:pPr>
    </w:p>
    <w:p w:rsidRDefault="004112B4" w:rsidP="00937713" w:rsidR="007F73FD">
      <w:pPr>
        <w:ind w:firstLine="708"/>
        <w:jc w:val="both"/>
      </w:pPr>
      <w:r>
        <w:t>U</w:t>
      </w:r>
      <w:r w:rsidR="007F73FD">
        <w:t xml:space="preserve">vidom u isprave dostavljene uz prijedlog </w:t>
      </w:r>
      <w:r w:rsidR="00CA516F">
        <w:t xml:space="preserve">za otvaranje stečajnog postupka </w:t>
      </w:r>
      <w:r w:rsidR="007F73FD">
        <w:t xml:space="preserve">utvrđeno je da dužnik ima u vlasništvu samo pokretnine popisane u popisu sitnog inventara, </w:t>
      </w:r>
      <w:r w:rsidR="00951E35" w:rsidRPr="00951E35">
        <w:t>a radi se o dvije tipkov</w:t>
      </w:r>
      <w:r w:rsidR="00951E35">
        <w:t xml:space="preserve">nice, slušalicama, </w:t>
      </w:r>
      <w:r w:rsidR="00951E35" w:rsidRPr="00951E35">
        <w:t>par mobitela i jednom prijenosno</w:t>
      </w:r>
      <w:r w:rsidR="00951E35">
        <w:t>m</w:t>
      </w:r>
      <w:r w:rsidR="00951E35" w:rsidRPr="00951E35">
        <w:t xml:space="preserve"> računal</w:t>
      </w:r>
      <w:r w:rsidR="00951E35">
        <w:t>u</w:t>
      </w:r>
      <w:r w:rsidR="00951E35" w:rsidRPr="00951E35">
        <w:t xml:space="preserve"> </w:t>
      </w:r>
      <w:r w:rsidR="007F73FD">
        <w:t>koje pokretnine su n</w:t>
      </w:r>
      <w:r w:rsidR="00951E35">
        <w:t>abavljene 2016. i 2017. godine</w:t>
      </w:r>
      <w:r w:rsidR="007652D9">
        <w:t xml:space="preserve"> (list 4. spisa)</w:t>
      </w:r>
      <w:r w:rsidR="00951E35">
        <w:t xml:space="preserve">. Iz isprava </w:t>
      </w:r>
      <w:r w:rsidR="00CA516F">
        <w:t xml:space="preserve">u spisu </w:t>
      </w:r>
      <w:r w:rsidR="00951E35">
        <w:t>proizlazi da je u</w:t>
      </w:r>
      <w:r w:rsidR="007F73FD">
        <w:t xml:space="preserve">kupna vrijednost svih pokretnina </w:t>
      </w:r>
      <w:r w:rsidR="00951E35">
        <w:t>u trenutku nabave bila</w:t>
      </w:r>
      <w:r w:rsidR="00713E29">
        <w:t xml:space="preserve"> 3.313,66 kn. Također, iz isprava proizlazi </w:t>
      </w:r>
      <w:r w:rsidR="007F73FD">
        <w:t xml:space="preserve">da su navedene pokretnine u potpunosti rashodovane (list 4 spisa). Da navedene pokretnine nemaju vrijednost odnosno da dužnik nema imovine dostatne za namirenje troškova postupka potvrdio je na ročištu i </w:t>
      </w:r>
      <w:r w:rsidR="00DD4822">
        <w:t>dužnikov punomoćnik</w:t>
      </w:r>
      <w:r w:rsidR="00BA73E4">
        <w:t xml:space="preserve">, koji je naveo da dužnik </w:t>
      </w:r>
      <w:r w:rsidR="007F73FD">
        <w:t>nema u vlasništvu nekretnine, motornih vozila, dionica, poslovnih udjela te imovinskih i neimov</w:t>
      </w:r>
      <w:r w:rsidR="0065719C">
        <w:t>inskih prava na tuđim stvarima. P</w:t>
      </w:r>
      <w:r w:rsidR="007F73FD">
        <w:t>otvrdio je da</w:t>
      </w:r>
      <w:r w:rsidR="0065719C">
        <w:t xml:space="preserve"> dužnik</w:t>
      </w:r>
      <w:r w:rsidR="007F73FD">
        <w:t xml:space="preserve"> nema naplaćenih novčanih tražbina te da jedinu imovinu</w:t>
      </w:r>
      <w:r w:rsidR="00BA73E4">
        <w:t xml:space="preserve"> dužnika</w:t>
      </w:r>
      <w:r w:rsidR="007F73FD">
        <w:t xml:space="preserve"> čini sitni inventar koji nema vrijednosti jer je zastario</w:t>
      </w:r>
      <w:r w:rsidR="0065719C">
        <w:t>, dok druge imovine dužnik nema</w:t>
      </w:r>
      <w:r w:rsidR="007F73FD">
        <w:t xml:space="preserve">. </w:t>
      </w:r>
      <w:r w:rsidR="00BA1CDB">
        <w:t xml:space="preserve">Iako je dužnikov punomoćnik naveo da dužnik ima nenaplaćenih </w:t>
      </w:r>
      <w:r w:rsidR="007652D9">
        <w:t xml:space="preserve">novčanih </w:t>
      </w:r>
      <w:r w:rsidR="00BA1CDB">
        <w:t xml:space="preserve">potraživanja, </w:t>
      </w:r>
      <w:r w:rsidR="001A06F9">
        <w:t>ističe</w:t>
      </w:r>
      <w:r w:rsidR="007F73FD">
        <w:t xml:space="preserve"> se da nenaplaćeno novčano potraživanje predstavlja tek potencijalnu imovinu koju prethodno tek treba naplatiti pa se ne radi o imovini iz koje bi se mogli namiriti troškovi (tako u rješenjima Visokog trgovačkog suda Republike Hrvatske poslovni broj </w:t>
      </w:r>
      <w:proofErr w:type="spellStart"/>
      <w:r w:rsidR="007F73FD">
        <w:t>Pž</w:t>
      </w:r>
      <w:proofErr w:type="spellEnd"/>
      <w:r w:rsidR="007F73FD">
        <w:t xml:space="preserve">-2739/18 od 2. svibnja 2018., </w:t>
      </w:r>
      <w:proofErr w:type="spellStart"/>
      <w:r w:rsidR="007F73FD">
        <w:t>Pž</w:t>
      </w:r>
      <w:proofErr w:type="spellEnd"/>
      <w:r w:rsidR="007F73FD">
        <w:t xml:space="preserve">-4209/17 od 6. srpnja 2017., </w:t>
      </w:r>
      <w:proofErr w:type="spellStart"/>
      <w:r w:rsidR="007F73FD">
        <w:t>Pž</w:t>
      </w:r>
      <w:proofErr w:type="spellEnd"/>
      <w:r w:rsidR="007F73FD">
        <w:t>-3395/18 od 29. svibnja 2018.).</w:t>
      </w:r>
    </w:p>
    <w:p w:rsidRDefault="000C0A4B" w:rsidP="00937713" w:rsidR="000C0A4B">
      <w:pPr>
        <w:jc w:val="both"/>
      </w:pPr>
    </w:p>
    <w:p w:rsidRDefault="000C0A4B" w:rsidP="00CA516F" w:rsidR="000C0A4B">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0C0A4B" w:rsidP="00937713" w:rsidR="000C0A4B">
      <w:pPr>
        <w:jc w:val="both"/>
      </w:pPr>
    </w:p>
    <w:p w:rsidRDefault="000C0A4B" w:rsidP="00937713" w:rsidR="000C0A4B">
      <w:pPr>
        <w:ind w:firstLine="708"/>
        <w:jc w:val="both"/>
      </w:pPr>
      <w:r>
        <w:t xml:space="preserve">Zbog toga su u skladu s odredbom čl. 132. st. 1. SZ-a, (pravomoćnim) rješenjem ovoga suda od 11. lipnja 2019. pozvane osobe koje imaju pravni interes za provedbom stečajnoga postupka nad dužnikom </w:t>
      </w:r>
      <w:r w:rsidR="00F80361">
        <w:t xml:space="preserve">u određenom roku </w:t>
      </w:r>
      <w:r>
        <w:t xml:space="preserve">predujmiti </w:t>
      </w:r>
      <w:r w:rsidR="001A06F9">
        <w:t>određeni iznos</w:t>
      </w:r>
      <w:r>
        <w:t xml:space="preserve">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w:t>
      </w:r>
      <w:r w:rsidR="00D64456">
        <w:t>mrežnoj stranici e-O</w:t>
      </w:r>
      <w:r>
        <w:t>glasn</w:t>
      </w:r>
      <w:r w:rsidR="00537552">
        <w:t>a ploča ovoga suda istoga dana</w:t>
      </w:r>
      <w:r w:rsidR="00F80361">
        <w:t xml:space="preserve"> kada je doneseno</w:t>
      </w:r>
      <w:r w:rsidR="00537552">
        <w:t xml:space="preserve">. </w:t>
      </w:r>
      <w:r>
        <w:t xml:space="preserve">Međutim, osobe koje imaju pravni interes za provedbom stečajnoga postupka nad dužnikom nisu u </w:t>
      </w:r>
      <w:r>
        <w:lastRenderedPageBreak/>
        <w:t xml:space="preserve">određenom roku </w:t>
      </w:r>
      <w:r w:rsidR="00F80361">
        <w:t xml:space="preserve">od </w:t>
      </w:r>
      <w:r w:rsidR="00F80361" w:rsidRPr="00F80361">
        <w:t xml:space="preserve">15 dana od isteka osmoga dana od dana objave tog rješenja na mrežnoj stranici e-oglasna ploča Trgovačkog suda u Zagrebu </w:t>
      </w:r>
      <w:r>
        <w:t>predujmile zahtijevani iznos predujam za pokriće troškova prethodnoga i otvorenoga stečajnog postupka u skladu s navedenim rješenjem, a što je utvrđeno provjerom u računovodstvu suda</w:t>
      </w:r>
      <w:r w:rsidR="00027A49">
        <w:t xml:space="preserve"> na dan donošenja ovog rješenja</w:t>
      </w:r>
      <w:r w:rsidR="00656D7D">
        <w:t>.</w:t>
      </w:r>
      <w:r w:rsidR="00656D7D" w:rsidRPr="00656D7D">
        <w:t xml:space="preserve"> </w:t>
      </w:r>
    </w:p>
    <w:p w:rsidRDefault="0064149C" w:rsidP="00937713" w:rsidR="0064149C">
      <w:pPr>
        <w:jc w:val="both"/>
      </w:pPr>
    </w:p>
    <w:p w:rsidRDefault="000C0A4B" w:rsidP="00937713" w:rsidR="000C0A4B">
      <w:pPr>
        <w:ind w:firstLine="708"/>
        <w:jc w:val="both"/>
      </w:pPr>
      <w:r>
        <w:t>S obzirom na to da kod dužnika postoji stečajni razlog nespos</w:t>
      </w:r>
      <w:r w:rsidR="00BC2003">
        <w:t xml:space="preserve">obnosti za plaćanje i da </w:t>
      </w:r>
      <w:r>
        <w:t>imovina dužnika koja bi ušla u stečajnu masu u kon</w:t>
      </w:r>
      <w:r w:rsidR="00B42DBF">
        <w:t xml:space="preserve">kretnom slučaju nije dovoljna </w:t>
      </w:r>
      <w:r>
        <w:t xml:space="preserve"> za namirenje troškova toga postupka</w:t>
      </w:r>
      <w:r w:rsidR="00BC2003">
        <w:t xml:space="preserve"> budući da se radi o zastarjelom </w:t>
      </w:r>
      <w:r w:rsidR="00B4120D">
        <w:t xml:space="preserve">sitnom </w:t>
      </w:r>
      <w:r w:rsidR="00BC2003">
        <w:t>inventaru</w:t>
      </w:r>
      <w:r w:rsidR="00B4120D">
        <w:t xml:space="preserve"> </w:t>
      </w:r>
      <w:r w:rsidR="00CE5BFF">
        <w:t xml:space="preserve">koji je rashodovan, </w:t>
      </w:r>
      <w:r w:rsidR="00B42DBF">
        <w:t>i</w:t>
      </w:r>
      <w:r w:rsidR="005E7D94">
        <w:t xml:space="preserve"> koji je već u </w:t>
      </w:r>
      <w:r w:rsidR="00CE5BFF">
        <w:t>trenutku nabave imao neznatnu vrijednost</w:t>
      </w:r>
      <w:r w:rsidRPr="00B4120D">
        <w:t>,</w:t>
      </w:r>
      <w:r w:rsidR="00B42DBF">
        <w:t xml:space="preserve"> kao i</w:t>
      </w:r>
      <w:r>
        <w:t xml:space="preserv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0C0A4B" w:rsidP="00937713" w:rsidR="000C0A4B">
      <w:pPr>
        <w:jc w:val="both"/>
      </w:pPr>
    </w:p>
    <w:p w:rsidRDefault="000C0A4B" w:rsidP="00937713" w:rsidR="000C0A4B">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0C0A4B" w:rsidP="00937713" w:rsidR="000C0A4B">
      <w:pPr>
        <w:jc w:val="both"/>
      </w:pPr>
    </w:p>
    <w:p w:rsidRDefault="000C0A4B" w:rsidP="00937713" w:rsidR="000C0A4B">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0C0A4B" w:rsidP="00937713" w:rsidR="000C0A4B">
      <w:pPr>
        <w:jc w:val="both"/>
      </w:pPr>
    </w:p>
    <w:p w:rsidRDefault="000C0A4B" w:rsidP="00937713" w:rsidR="000C0A4B">
      <w:pPr>
        <w:jc w:val="both"/>
      </w:pPr>
      <w:r>
        <w:tab/>
      </w:r>
      <w:r>
        <w:tab/>
      </w:r>
      <w:r>
        <w:tab/>
      </w:r>
      <w:r>
        <w:tab/>
        <w:t xml:space="preserve">       U Zagrebu 8. srpnja 2019.</w:t>
      </w:r>
    </w:p>
    <w:p w:rsidRDefault="000C0A4B" w:rsidP="00937713" w:rsidR="000C0A4B">
      <w:pPr>
        <w:jc w:val="both"/>
      </w:pPr>
      <w:r>
        <w:t xml:space="preserve"> </w:t>
      </w:r>
      <w:r>
        <w:tab/>
      </w:r>
      <w:r>
        <w:tab/>
      </w:r>
      <w:r>
        <w:tab/>
      </w:r>
      <w:r>
        <w:tab/>
      </w:r>
      <w:r>
        <w:tab/>
      </w:r>
      <w:r>
        <w:tab/>
      </w:r>
      <w:r>
        <w:tab/>
      </w:r>
      <w:r>
        <w:tab/>
      </w:r>
      <w:r>
        <w:tab/>
      </w:r>
      <w:r>
        <w:tab/>
        <w:t xml:space="preserve">        Sudac</w:t>
      </w:r>
    </w:p>
    <w:p w:rsidRDefault="000C0A4B" w:rsidP="00937713" w:rsidR="000C0A4B">
      <w:pPr>
        <w:ind w:firstLine="708" w:left="6372"/>
        <w:jc w:val="both"/>
      </w:pPr>
      <w:r>
        <w:t>Danijela Uzelac, v.r.</w:t>
      </w:r>
    </w:p>
    <w:p w:rsidRDefault="000C0A4B" w:rsidP="00937713" w:rsidR="000C0A4B">
      <w:pPr>
        <w:jc w:val="both"/>
      </w:pPr>
      <w:r>
        <w:tab/>
      </w:r>
      <w:r>
        <w:tab/>
      </w:r>
    </w:p>
    <w:p w:rsidRDefault="000C0A4B" w:rsidP="00937713" w:rsidR="000C0A4B">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0C0A4B" w:rsidP="00B42DBF" w:rsidR="000C0A4B">
      <w:pPr>
        <w:ind w:firstLine="708" w:left="6372"/>
        <w:jc w:val="both"/>
      </w:pPr>
      <w:r>
        <w:t xml:space="preserve">Za točnost </w:t>
      </w:r>
      <w:proofErr w:type="spellStart"/>
      <w:r>
        <w:t>otpravka</w:t>
      </w:r>
      <w:proofErr w:type="spellEnd"/>
      <w:r>
        <w:t>:</w:t>
      </w:r>
    </w:p>
    <w:p w:rsidRDefault="003B1B9B" w:rsidP="003B1B9B" w:rsidR="000C0A4B">
      <w:pPr>
        <w:ind w:firstLine="708" w:left="6372"/>
        <w:jc w:val="both"/>
      </w:pPr>
      <w:r>
        <w:t xml:space="preserve"> </w:t>
      </w:r>
      <w:r w:rsidR="000C0A4B">
        <w:t>Katarina Franjić</w:t>
      </w:r>
    </w:p>
    <w:p w:rsidRDefault="003B1B9B" w:rsidP="003B1B9B" w:rsidR="003B1B9B">
      <w:pPr>
        <w:ind w:firstLine="708" w:left="6372"/>
        <w:jc w:val="both"/>
      </w:pPr>
    </w:p>
    <w:p w:rsidRDefault="002463D7" w:rsidP="00937713" w:rsidR="002463D7">
      <w:pPr>
        <w:jc w:val="both"/>
      </w:pPr>
    </w:p>
    <w:sectPr w:rsidR="002463D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7781"/>
    <w:rsid w:val="00027A49"/>
    <w:rsid w:val="00091C8C"/>
    <w:rsid w:val="000C0A4B"/>
    <w:rsid w:val="001A06F9"/>
    <w:rsid w:val="002463D7"/>
    <w:rsid w:val="00381785"/>
    <w:rsid w:val="003B1B9B"/>
    <w:rsid w:val="004112B4"/>
    <w:rsid w:val="004E1852"/>
    <w:rsid w:val="00537552"/>
    <w:rsid w:val="005D01A8"/>
    <w:rsid w:val="005E7D94"/>
    <w:rsid w:val="005F6651"/>
    <w:rsid w:val="0064149C"/>
    <w:rsid w:val="00656D7D"/>
    <w:rsid w:val="0065719C"/>
    <w:rsid w:val="00713E29"/>
    <w:rsid w:val="00735EF1"/>
    <w:rsid w:val="007652D9"/>
    <w:rsid w:val="007F73FD"/>
    <w:rsid w:val="00935F66"/>
    <w:rsid w:val="00937713"/>
    <w:rsid w:val="00951E35"/>
    <w:rsid w:val="00AB52B3"/>
    <w:rsid w:val="00B4120D"/>
    <w:rsid w:val="00B42DBF"/>
    <w:rsid w:val="00B570F6"/>
    <w:rsid w:val="00BA1CDB"/>
    <w:rsid w:val="00BA73E4"/>
    <w:rsid w:val="00BC2003"/>
    <w:rsid w:val="00BE0BA6"/>
    <w:rsid w:val="00C24644"/>
    <w:rsid w:val="00C87781"/>
    <w:rsid w:val="00CA516F"/>
    <w:rsid w:val="00CE5BFF"/>
    <w:rsid w:val="00CF2DFB"/>
    <w:rsid w:val="00D64456"/>
    <w:rsid w:val="00DD4822"/>
    <w:rsid w:val="00DF7F19"/>
    <w:rsid w:val="00ED4F70"/>
    <w:rsid w:val="00F27185"/>
    <w:rsid w:val="00F80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271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7185"/>
    <w:rPr>
      <w:rFonts w:cs="Tahoma" w:hAnsi="Tahoma" w:ascii="Tahoma"/>
      <w:sz w:val="16"/>
      <w:szCs w:val="16"/>
    </w:rPr>
  </w:style>
  <w:style w:styleId="Tekstrezerviranogmjesta" w:type="character">
    <w:name w:val="Placeholder Text"/>
    <w:basedOn w:val="Zadanifontodlomka"/>
    <w:uiPriority w:val="99"/>
    <w:semiHidden/>
    <w:rsid w:val="00091C8C"/>
    <w:rPr>
      <w:color w:val="808080"/>
      <w:bdr w:space="0" w:sz="0" w:color="auto" w:val="none"/>
      <w:shd w:fill="auto" w:color="auto" w:val="clear"/>
    </w:rPr>
  </w:style>
  <w:style w:customStyle="true" w:styleId="eSPISCCParagraphDefaultFont" w:type="character">
    <w:name w:val="eSPIS_CC_Paragraph Default Font"/>
    <w:basedOn w:val="Zadanifontodlomka"/>
    <w:rsid w:val="00091C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1C8C"/>
    <w:rPr>
      <w:bdr w:space="0" w:sz="0" w:color="auto" w:val="none"/>
      <w:shd w:fill="FFFFCC" w:color="auto" w:val="clear"/>
      <w:lang w:val="hr-HR"/>
    </w:rPr>
  </w:style>
  <w:style w:customStyle="true" w:styleId="PozadinaSvijetloCrvena" w:type="character">
    <w:name w:val="Pozadina_SvijetloCrvena"/>
    <w:basedOn w:val="eSPISCCParagraphDefaultFont"/>
    <w:rsid w:val="00091C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1C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27185"/>
    <w:rPr>
      <w:rFonts w:ascii="Tahoma" w:cs="Tahoma" w:hAnsi="Tahoma"/>
      <w:sz w:val="16"/>
      <w:szCs w:val="16"/>
    </w:rPr>
  </w:style>
  <w:style w:customStyle="1" w:styleId="TekstbaloniaChar" w:type="character">
    <w:name w:val="Tekst balončića Char"/>
    <w:basedOn w:val="Zadanifontodlomka"/>
    <w:link w:val="Tekstbalonia"/>
    <w:uiPriority w:val="99"/>
    <w:semiHidden/>
    <w:rsid w:val="00F27185"/>
    <w:rPr>
      <w:rFonts w:ascii="Tahoma" w:cs="Tahoma" w:hAnsi="Tahoma"/>
      <w:sz w:val="16"/>
      <w:szCs w:val="16"/>
    </w:rPr>
  </w:style>
  <w:style w:styleId="Tekstrezerviranogmjesta" w:type="character">
    <w:name w:val="Placeholder Text"/>
    <w:basedOn w:val="Zadanifontodlomka"/>
    <w:uiPriority w:val="99"/>
    <w:semiHidden/>
    <w:rsid w:val="00091C8C"/>
    <w:rPr>
      <w:color w:val="808080"/>
      <w:bdr w:color="auto" w:space="0" w:sz="0" w:val="none"/>
      <w:shd w:color="auto" w:fill="auto" w:val="clear"/>
    </w:rPr>
  </w:style>
  <w:style w:customStyle="1" w:styleId="eSPISCCParagraphDefaultFont" w:type="character">
    <w:name w:val="eSPIS_CC_Paragraph Default Font"/>
    <w:basedOn w:val="Zadanifontodlomka"/>
    <w:rsid w:val="00091C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1C8C"/>
    <w:rPr>
      <w:bdr w:color="auto" w:space="0" w:sz="0" w:val="none"/>
      <w:shd w:color="auto" w:fill="FFFFCC" w:val="clear"/>
      <w:lang w:val="hr-HR"/>
    </w:rPr>
  </w:style>
  <w:style w:customStyle="1" w:styleId="PozadinaSvijetloCrvena" w:type="character">
    <w:name w:val="Pozadina_SvijetloCrvena"/>
    <w:basedOn w:val="eSPISCCParagraphDefaultFont"/>
    <w:rsid w:val="00091C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1C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2019.</izvorni_sadrzaj>
    <derivirana_varijabla naziv="DomainObject.DatumDonosenjaOdluke_1">8.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St-831/2019</izvorni_sadrzaj>
    <derivirana_varijabla naziv="DomainObject.Predmet.OznakaBroj_1">St-831/2019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220V d.o.o. zastupanog po punomoćniku Olga Bušo</izvorni_sadrzaj>
    <derivirana_varijabla naziv="DomainObject.Predmet.ProtustrankaFormated_1">  220V d.o.o. zastupanog po punomoćniku Olga Bušo</derivirana_varijabla>
  </DomainObject.Predmet.ProtustrankaFormated>
  <DomainObject.Predmet.ProtustrankaFormatedOIB>
    <izvorni_sadrzaj>  220V d.o.o., OIB 97179836291 zastupanog po punomoćniku Olga Bušo</izvorni_sadrzaj>
    <derivirana_varijabla naziv="DomainObject.Predmet.ProtustrankaFormatedOIB_1">  220V d.o.o., OIB 97179836291 zastupanog po punomoćniku Olga Bušo</derivirana_varijabla>
  </DomainObject.Predmet.ProtustrankaFormatedOIB>
  <DomainObject.Predmet.ProtustrankaFormatedWithAdress>
    <izvorni_sadrzaj> 220V d.o.o., Budmanijeva 3, 10000 Zagreb zastupanog po punomoćniku Olga Bušo</izvorni_sadrzaj>
    <derivirana_varijabla naziv="DomainObject.Predmet.ProtustrankaFormatedWithAdress_1"> 220V d.o.o., Budmanijeva 3, 10000 Zagreb zastupanog po punomoćniku Olga Bušo</derivirana_varijabla>
  </DomainObject.Predmet.ProtustrankaFormatedWithAdress>
  <DomainObject.Predmet.ProtustrankaFormatedWithAdressOIB>
    <izvorni_sadrzaj> 220V d.o.o., OIB 97179836291, Budmanijeva 3, 10000 Zagreb zastupanog po punomoćniku Olga Bušo</izvorni_sadrzaj>
    <derivirana_varijabla naziv="DomainObject.Predmet.ProtustrankaFormatedWithAdressOIB_1"> 220V d.o.o., OIB 97179836291, Budmanijeva 3, 10000 Zagreb zastupanog po punomoćniku Olga Bušo</derivirana_varijabla>
  </DomainObject.Predmet.ProtustrankaFormatedWithAdressOIB>
  <DomainObject.Predmet.ProtustrankaWithAdress>
    <izvorni_sadrzaj>220V d.o.o. Budmanijeva 3, 10000 Zagreb</izvorni_sadrzaj>
    <derivirana_varijabla naziv="DomainObject.Predmet.ProtustrankaWithAdress_1">220V d.o.o. Budmanijeva 3, 10000 Zagreb</derivirana_varijabla>
  </DomainObject.Predmet.ProtustrankaWithAdress>
  <DomainObject.Predmet.ProtustrankaWithAdressOIB>
    <izvorni_sadrzaj>220V d.o.o., OIB 97179836291, Budmanijeva 3, 10000 Zagreb</izvorni_sadrzaj>
    <derivirana_varijabla naziv="DomainObject.Predmet.ProtustrankaWithAdressOIB_1">220V d.o.o., OIB 97179836291, Budmanijeva 3, 10000 Zagreb</derivirana_varijabla>
  </DomainObject.Predmet.ProtustrankaWithAdressOIB>
  <DomainObject.Predmet.ProtustrankaNazivFormated>
    <izvorni_sadrzaj>220V d.o.o.</izvorni_sadrzaj>
    <derivirana_varijabla naziv="DomainObject.Predmet.ProtustrankaNazivFormated_1">220V d.o.o.</derivirana_varijabla>
  </DomainObject.Predmet.ProtustrankaNazivFormated>
  <DomainObject.Predmet.ProtustrankaNazivFormatedOIB>
    <izvorni_sadrzaj>220V d.o.o., OIB 97179836291</izvorni_sadrzaj>
    <derivirana_varijabla naziv="DomainObject.Predmet.ProtustrankaNazivFormatedOIB_1">220V d.o.o., OIB 97179836291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220V d.o.o.</izvorni_sadrzaj>
    <derivirana_varijabla naziv="DomainObject.Predmet.StrankaFormated_1">  220V d.o.o.</derivirana_varijabla>
  </DomainObject.Predmet.StrankaFormated>
  <DomainObject.Predmet.StrankaFormatedOIB>
    <izvorni_sadrzaj>  220V d.o.o., OIB 97179836291</izvorni_sadrzaj>
    <derivirana_varijabla naziv="DomainObject.Predmet.StrankaFormatedOIB_1">  220V d.o.o., OIB 97179836291</derivirana_varijabla>
  </DomainObject.Predmet.StrankaFormatedOIB>
  <DomainObject.Predmet.StrankaFormatedWithAdress>
    <izvorni_sadrzaj> 220V d.o.o., Budmanijeva 3, 10000 Zagreb</izvorni_sadrzaj>
    <derivirana_varijabla naziv="DomainObject.Predmet.StrankaFormatedWithAdress_1"> 220V d.o.o., Budmanijeva 3, 10000 Zagreb</derivirana_varijabla>
  </DomainObject.Predmet.StrankaFormatedWithAdress>
  <DomainObject.Predmet.StrankaFormatedWithAdressOIB>
    <izvorni_sadrzaj> 220V d.o.o., OIB 97179836291, Budmanijeva 3, 10000 Zagreb</izvorni_sadrzaj>
    <derivirana_varijabla naziv="DomainObject.Predmet.StrankaFormatedWithAdressOIB_1"> 220V d.o.o., OIB 97179836291, Budmanijeva 3, 10000 Zagreb</derivirana_varijabla>
  </DomainObject.Predmet.StrankaFormatedWithAdressOIB>
  <DomainObject.Predmet.StrankaWithAdress>
    <izvorni_sadrzaj>220V d.o.o. Budmanijeva 3,10000 Zagreb</izvorni_sadrzaj>
    <derivirana_varijabla naziv="DomainObject.Predmet.StrankaWithAdress_1">220V d.o.o. Budmanijeva 3,10000 Zagreb</derivirana_varijabla>
  </DomainObject.Predmet.StrankaWithAdress>
  <DomainObject.Predmet.StrankaWithAdressOIB>
    <izvorni_sadrzaj>220V d.o.o., OIB 97179836291, Budmanijeva 3,10000 Zagreb</izvorni_sadrzaj>
    <derivirana_varijabla naziv="DomainObject.Predmet.StrankaWithAdressOIB_1">220V d.o.o., OIB 97179836291, Budmanijeva 3,10000 Zagreb</derivirana_varijabla>
  </DomainObject.Predmet.StrankaWithAdressOIB>
  <DomainObject.Predmet.StrankaNazivFormated>
    <izvorni_sadrzaj>220V d.o.o.</izvorni_sadrzaj>
    <derivirana_varijabla naziv="DomainObject.Predmet.StrankaNazivFormated_1">220V d.o.o.</derivirana_varijabla>
  </DomainObject.Predmet.StrankaNazivFormated>
  <DomainObject.Predmet.StrankaNazivFormatedOIB>
    <izvorni_sadrzaj>220V d.o.o., OIB 97179836291</izvorni_sadrzaj>
    <derivirana_varijabla naziv="DomainObject.Predmet.StrankaNazivFormatedOIB_1">220V d.o.o., OIB 97179836291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220V d.o.o.</item>
    </izvorni_sadrzaj>
    <derivirana_varijabla naziv="DomainObject.Predmet.StrankaListFormated_1">
      <item>220V d.o.o.</item>
    </derivirana_varijabla>
  </DomainObject.Predmet.StrankaListFormated>
  <DomainObject.Predmet.StrankaListFormatedOIB>
    <izvorni_sadrzaj>
      <item>220V d.o.o., OIB 97179836291</item>
    </izvorni_sadrzaj>
    <derivirana_varijabla naziv="DomainObject.Predmet.StrankaListFormatedOIB_1">
      <item>220V d.o.o., OIB 97179836291</item>
    </derivirana_varijabla>
  </DomainObject.Predmet.StrankaListFormatedOIB>
  <DomainObject.Predmet.StrankaListFormatedWithAdress>
    <izvorni_sadrzaj>
      <item>220V d.o.o., Budmanijeva 3, 10000 Zagreb</item>
    </izvorni_sadrzaj>
    <derivirana_varijabla naziv="DomainObject.Predmet.StrankaListFormatedWithAdress_1">
      <item>220V d.o.o., Budmanijeva 3, 10000 Zagreb</item>
    </derivirana_varijabla>
  </DomainObject.Predmet.StrankaListFormatedWithAdress>
  <DomainObject.Predmet.StrankaListFormatedWithAdressOIB>
    <izvorni_sadrzaj>
      <item>220V d.o.o., OIB 97179836291, Budmanijeva 3, 10000 Zagreb</item>
    </izvorni_sadrzaj>
    <derivirana_varijabla naziv="DomainObject.Predmet.StrankaListFormatedWithAdressOIB_1">
      <item>220V d.o.o., OIB 97179836291, Budmanijeva 3, 10000 Zagreb</item>
    </derivirana_varijabla>
  </DomainObject.Predmet.StrankaListFormatedWithAdressOIB>
  <DomainObject.Predmet.StrankaListNazivFormated>
    <izvorni_sadrzaj>
      <item>220V d.o.o.</item>
    </izvorni_sadrzaj>
    <derivirana_varijabla naziv="DomainObject.Predmet.StrankaListNazivFormated_1">
      <item>220V d.o.o.</item>
    </derivirana_varijabla>
  </DomainObject.Predmet.StrankaListNazivFormated>
  <DomainObject.Predmet.StrankaListNazivFormatedOIB>
    <izvorni_sadrzaj>
      <item>220V d.o.o., OIB 97179836291</item>
    </izvorni_sadrzaj>
    <derivirana_varijabla naziv="DomainObject.Predmet.StrankaListNazivFormatedOIB_1">
      <item>220V d.o.o., OIB 97179836291</item>
    </derivirana_varijabla>
  </DomainObject.Predmet.StrankaListNazivFormatedOIB>
  <DomainObject.Predmet.ProtuStrankaListFormated>
    <izvorni_sadrzaj>
      <item>220V d.o.o. zastupanog po punomoćniku Olga Bušo</item>
    </izvorni_sadrzaj>
    <derivirana_varijabla naziv="DomainObject.Predmet.ProtuStrankaListFormated_1">
      <item>220V d.o.o. zastupanog po punomoćniku Olga Bušo</item>
    </derivirana_varijabla>
  </DomainObject.Predmet.ProtuStrankaListFormated>
  <DomainObject.Predmet.ProtuStrankaListFormatedOIB>
    <izvorni_sadrzaj>
      <item>220V d.o.o., OIB 97179836291 zastupanog po punomoćniku Olga Bušo</item>
    </izvorni_sadrzaj>
    <derivirana_varijabla naziv="DomainObject.Predmet.ProtuStrankaListFormatedOIB_1">
      <item>220V d.o.o., OIB 97179836291 zastupanog po punomoćniku Olga Bušo</item>
    </derivirana_varijabla>
  </DomainObject.Predmet.ProtuStrankaListFormatedOIB>
  <DomainObject.Predmet.ProtuStrankaListFormatedWithAdress>
    <izvorni_sadrzaj>
      <item>220V d.o.o., Budmanijeva 3, 10000 Zagreb zastupanog po punomoćniku Olga Bušo</item>
    </izvorni_sadrzaj>
    <derivirana_varijabla naziv="DomainObject.Predmet.ProtuStrankaListFormatedWithAdress_1">
      <item>220V d.o.o., Budmanijeva 3, 10000 Zagreb zastupanog po punomoćniku Olga Bušo</item>
    </derivirana_varijabla>
  </DomainObject.Predmet.ProtuStrankaListFormatedWithAdress>
  <DomainObject.Predmet.ProtuStrankaListFormatedWithAdressOIB>
    <izvorni_sadrzaj>
      <item>220V d.o.o., OIB 97179836291, Budmanijeva 3, 10000 Zagreb zastupanog po punomoćniku Olga Bušo</item>
    </izvorni_sadrzaj>
    <derivirana_varijabla naziv="DomainObject.Predmet.ProtuStrankaListFormatedWithAdressOIB_1">
      <item>220V d.o.o., OIB 97179836291, Budmanijeva 3, 10000 Zagreb zastupanog po punomoćniku Olga Bušo</item>
    </derivirana_varijabla>
  </DomainObject.Predmet.ProtuStrankaListFormatedWithAdressOIB>
  <DomainObject.Predmet.ProtuStrankaListNazivFormated>
    <izvorni_sadrzaj>
      <item>220V d.o.o.</item>
    </izvorni_sadrzaj>
    <derivirana_varijabla naziv="DomainObject.Predmet.ProtuStrankaListNazivFormated_1">
      <item>220V d.o.o.</item>
    </derivirana_varijabla>
  </DomainObject.Predmet.ProtuStrankaListNazivFormated>
  <DomainObject.Predmet.ProtuStrankaListNazivFormatedOIB>
    <izvorni_sadrzaj>
      <item>220V d.o.o., OIB 97179836291</item>
    </izvorni_sadrzaj>
    <derivirana_varijabla naziv="DomainObject.Predmet.ProtuStrankaListNazivFormatedOIB_1">
      <item>220V d.o.o., OIB 97179836291</item>
    </derivirana_varijabla>
  </DomainObject.Predmet.ProtuStrankaListNazivFormatedOIB>
  <DomainObject.Predmet.OstaliListFormated>
    <izvorni_sadrzaj>
      <item>Hrvatska poštanska banka d.d.</item>
      <item>Olga Bušo punomoćnik sudionika u postupku 220V d.o.o.</item>
    </izvorni_sadrzaj>
    <derivirana_varijabla naziv="DomainObject.Predmet.OstaliListFormated_1">
      <item>Hrvatska poštanska banka d.d.</item>
      <item>Olga Bušo punomoćnik sudionika u postupku 220V d.o.o.</item>
    </derivirana_varijabla>
  </DomainObject.Predmet.OstaliListFormated>
  <DomainObject.Predmet.OstaliListFormatedOIB>
    <izvorni_sadrzaj>
      <item>Hrvatska poštanska banka d.d.</item>
      <item>Olga Bušo punomoćnik sudionika u postupku 220V d.o.o.</item>
    </izvorni_sadrzaj>
    <derivirana_varijabla naziv="DomainObject.Predmet.OstaliListFormatedOIB_1">
      <item>Hrvatska poštanska banka d.d.</item>
      <item>Olga Bušo punomoćnik sudionika u postupku 220V d.o.o.</item>
    </derivirana_varijabla>
  </DomainObject.Predmet.OstaliListFormatedOIB>
  <DomainObject.Predmet.OstaliListFormatedWithAdress>
    <izvorni_sadrzaj>
      <item>Hrvatska poštanska banka d.d., Jurišićeva 4, 10000 Zagreb</item>
      <item>Olga Bušo, Paričkova 1094/II, Bratislava-Ružinov punomoćnik sudionika u postupku 220V d.o.o.</item>
    </izvorni_sadrzaj>
    <derivirana_varijabla naziv="DomainObject.Predmet.OstaliListFormatedWithAdress_1">
      <item>Hrvatska poštanska banka d.d., Jurišićeva 4, 10000 Zagreb</item>
      <item>Olga Bušo, Paričkova 1094/II, Bratislava-Ružinov punomoćnik sudionika u postupku 220V d.o.o.</item>
    </derivirana_varijabla>
  </DomainObject.Predmet.OstaliListFormatedWithAdress>
  <DomainObject.Predmet.OstaliListFormatedWithAdressOIB>
    <izvorni_sadrzaj>
      <item>Hrvatska poštanska banka d.d., Jurišićeva 4, 10000 Zagreb</item>
      <item>Olga Bušo, Paričkova 1094/II, Bratislava-Ružinov punomoćnik sudionika u postupku 220V d.o.o.</item>
    </izvorni_sadrzaj>
    <derivirana_varijabla naziv="DomainObject.Predmet.OstaliListFormatedWithAdressOIB_1">
      <item>Hrvatska poštanska banka d.d., Jurišićeva 4, 10000 Zagreb</item>
      <item>Olga Bušo, Paričkova 1094/II, Bratislava-Ružinov punomoćnik sudionika u postupku 220V d.o.o.</item>
    </derivirana_varijabla>
  </DomainObject.Predmet.OstaliListFormatedWithAdressOIB>
  <DomainObject.Predmet.OstaliListNazivFormated>
    <izvorni_sadrzaj>
      <item>Hrvatska poštanska banka d.d.</item>
      <item>Olga Bušo</item>
    </izvorni_sadrzaj>
    <derivirana_varijabla naziv="DomainObject.Predmet.OstaliListNazivFormated_1">
      <item>Hrvatska poštanska banka d.d.</item>
      <item>Olga Bušo</item>
    </derivirana_varijabla>
  </DomainObject.Predmet.OstaliListNazivFormated>
  <DomainObject.Predmet.OstaliListNazivFormatedOIB>
    <izvorni_sadrzaj>
      <item>Hrvatska poštanska banka d.d.</item>
      <item>Olga Bušo</item>
    </izvorni_sadrzaj>
    <derivirana_varijabla naziv="DomainObject.Predmet.OstaliListNazivFormatedOIB_1">
      <item>Hrvatska poštanska banka d.d.</item>
      <item>Olga Bušo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2019.</izvorni_sadrzaj>
    <derivirana_varijabla naziv="DomainObject.Datum_1">8. srpnja 2019.</derivirana_varijabla>
  </DomainObject.Datum>
  <DomainObject.PoslovniBrojDokumenta>
    <izvorni_sadrzaj/>
    <derivirana_varijabla naziv="DomainObject.PoslovniBrojDokumenta_1"/>
  </DomainObject.PoslovniBrojDokumenta>
  <DomainObject.Predmet.StrankaIDrugi>
    <izvorni_sadrzaj>220V d.o.o.</izvorni_sadrzaj>
    <derivirana_varijabla naziv="DomainObject.Predmet.StrankaIDrugi_1">220V d.o.o.</derivirana_varijabla>
  </DomainObject.Predmet.StrankaIDrugi>
  <DomainObject.Predmet.ProtustrankaIDrugi>
    <izvorni_sadrzaj>220V d.o.o.</izvorni_sadrzaj>
    <derivirana_varijabla naziv="DomainObject.Predmet.ProtustrankaIDrugi_1">220V d.o.o.</derivirana_varijabla>
  </DomainObject.Predmet.ProtustrankaIDrugi>
  <DomainObject.Predmet.StrankaIDrugiAdressOIB>
    <izvorni_sadrzaj>220V d.o.o., OIB 97179836291, Budmanijeva 3, 10000 Zagreb</izvorni_sadrzaj>
    <derivirana_varijabla naziv="DomainObject.Predmet.StrankaIDrugiAdressOIB_1">220V d.o.o., OIB 97179836291, Budmanijeva 3, 10000 Zagreb</derivirana_varijabla>
  </DomainObject.Predmet.StrankaIDrugiAdressOIB>
  <DomainObject.Predmet.ProtustrankaIDrugiAdressOIB>
    <izvorni_sadrzaj>220V d.o.o., OIB 97179836291, Budmanijeva 3, 10000 Zagreb</izvorni_sadrzaj>
    <derivirana_varijabla naziv="DomainObject.Predmet.ProtustrankaIDrugiAdressOIB_1">220V d.o.o., OIB 97179836291, Budmanijeva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220V d.o.o.</item>
      <item>220V d.o.o.</item>
      <item>Hrvatska poštanska banka d.d.</item>
      <item>Olga Bušo</item>
    </izvorni_sadrzaj>
    <derivirana_varijabla naziv="DomainObject.Predmet.SudioniciListNaziv_1">
      <item>220V d.o.o.</item>
      <item>220V d.o.o.</item>
      <item>Hrvatska poštanska banka d.d.</item>
      <item>Olga Bušo</item>
    </derivirana_varijabla>
  </DomainObject.Predmet.SudioniciListNaziv>
  <DomainObject.Predmet.SudioniciListAdressOIB>
    <izvorni_sadrzaj>
      <item>220V d.o.o., OIB 97179836291, Budmanijeva 3,10000 Zagreb</item>
      <item>220V d.o.o., OIB 97179836291, Budmanijeva 3,10000 Zagreb</item>
      <item>Hrvatska poštanska banka d.d., Jurišićeva 4,10000 Zagreb</item>
      <item>Olga Bušo, Paričkova 1094/II,Bratislava-Ružinov</item>
    </izvorni_sadrzaj>
    <derivirana_varijabla naziv="DomainObject.Predmet.SudioniciListAdressOIB_1">
      <item>220V d.o.o., OIB 97179836291, Budmanijeva 3,10000 Zagreb</item>
      <item>220V d.o.o., OIB 97179836291, Budmanijeva 3,10000 Zagreb</item>
      <item>Hrvatska poštanska banka d.d., Jurišićeva 4,10000 Zagreb</item>
      <item>Olga Bušo, Paričkova 1094/II,Bratislava-Ružinov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97179836291</item>
      <item>, OIB 97179836291</item>
      <item>, OIB null</item>
      <item>, OIB null</item>
    </izvorni_sadrzaj>
    <derivirana_varijabla naziv="DomainObject.Predmet.SudioniciListNazivOIB_1">
      <item>, OIB 97179836291</item>
      <item>, OIB 97179836291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Vučković, OIB 20899691025, Amruševa 10, 10000 Zagreb</item>
    </izvorni_sadrzaj>
    <derivirana_varijabla naziv="DomainObject.Predmet.StecajniUpraviteljiListAddressOIB_1">
      <item>Vladimir Vučković, OIB 20899691025, Amruševa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lipnja 2019.</izvorni_sadrzaj>
    <derivirana_varijabla naziv="DomainObject.Predmet.DatumZadnjeOdrzaneSudskeRadnje_1">10. lipnja 2019.</derivirana_varijabla>
  </DomainObject.Predmet.DatumZadnjeOdrzaneSudskeRadnje>
  <DomainObject.PredzadnjaOdlukaIzPredmeta.DatumDonosenjaOdluke>
    <izvorni_sadrzaj>11. lipnja 2019.</izvorni_sadrzaj>
    <derivirana_varijabla naziv="DomainObject.PredzadnjaOdlukaIzPredmeta.DatumDonosenjaOdluke_1">11. lipnja 2019.</derivirana_varijabla>
  </DomainObject.PredzadnjaOdlukaIzPredmeta.DatumDonosenjaOdluke>
  <DomainObject.PredzadnjaOdlukaIzPredmeta.Oznaka>
    <izvorni_sadrzaj>St-831/2019-18</izvorni_sadrzaj>
    <derivirana_varijabla naziv="DomainObject.PredzadnjaOdlukaIzPredmeta.Oznaka_1">St-831/2019-18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1355</properties:Words>
  <properties:Characters>7209</properties:Characters>
  <properties:Lines>135</properties:Lines>
  <properties:Paragraphs>29</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2019-07-08T08:14:00Z</dcterms:created>
  <dc:creator>Danijela Uzelac</dc:creator>
  <dc:description/>
  <cp:keywords/>
  <cp:lastModifiedBy>Katarina Franjić</cp:lastModifiedBy>
  <cp:lastPrinted>2019-07-08T10:53:00Z</cp:lastPrinted>
  <dcterms:modified xmlns:xsi="http://www.w3.org/2001/XMLSchema-instance" xsi:type="dcterms:W3CDTF">2019-07-08T10:59:00Z</dcterms:modified>
  <cp:revision>13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(st-831-19 8.rješenje-otvaranje i zaključenje 132.docx)</vt:lpwstr>
  </prop:property>
  <prop:property name="CC_coloring" pid="4" fmtid="{D5CDD505-2E9C-101B-9397-08002B2CF9AE}">
    <vt:bool>false</vt:bool>
  </prop:property>
  <prop:property name="BrojStranica" pid="5" fmtid="{D5CDD505-2E9C-101B-9397-08002B2CF9AE}">
    <vt:i4>3</vt:i4>
  </prop:property>
</prop:Properties>
</file>