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40f0" w14:paraId="71f40f0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F82AEC">
        <w:t>9</w:t>
      </w:r>
      <w:r w:rsidR="0083727D">
        <w:t>53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83727D">
        <w:t>HRUŠKAR d.o.o., Mala Ostrna, Zagrebačka 27</w:t>
      </w:r>
      <w:r w:rsidR="00DC32B8">
        <w:t>,</w:t>
      </w:r>
      <w:r w:rsidR="008F3AE4">
        <w:t xml:space="preserve"> </w:t>
      </w:r>
      <w:r w:rsidR="001C0917">
        <w:t>MBS:</w:t>
      </w:r>
      <w:r w:rsidR="00C31D03">
        <w:t xml:space="preserve"> </w:t>
      </w:r>
      <w:r w:rsidR="0083727D">
        <w:t>080178807</w:t>
      </w:r>
      <w:r w:rsidR="001C0917">
        <w:t xml:space="preserve">, OIB: </w:t>
      </w:r>
      <w:r w:rsidR="0083727D">
        <w:t>99405912073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F82AEC">
        <w:t>9</w:t>
      </w:r>
      <w:r w:rsidR="0083727D">
        <w:t>53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9E7736">
        <w:t>1</w:t>
      </w:r>
      <w:r w:rsidRPr="00257DF6">
        <w:t xml:space="preserve">. </w:t>
      </w:r>
      <w:r w:rsidR="009E7736">
        <w:t>rujna</w:t>
      </w:r>
      <w:r w:rsidRPr="00257DF6">
        <w:t xml:space="preserve"> 201</w:t>
      </w:r>
      <w:r w:rsidR="009E7736">
        <w:t>5</w:t>
      </w:r>
      <w:r w:rsidRPr="00257DF6">
        <w:t xml:space="preserve">. godine dužnik u Očevidniku redoslijeda osnova za plaćanje ima evidentirane neizvršene osnove za plaćanje u ukupnom iznosu od </w:t>
      </w:r>
      <w:r w:rsidR="0083727D">
        <w:t>1.421.254,28</w:t>
      </w:r>
      <w:r w:rsidR="00E6304B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83727D">
        <w:t>Tomislav Hruškar iz Zagreba, Požarinje 50</w:t>
      </w:r>
      <w:r w:rsidR="00B51D17">
        <w:t>, OIB</w:t>
      </w:r>
      <w:r w:rsidR="00185F6C">
        <w:t>:</w:t>
      </w:r>
      <w:r w:rsidR="00B51D17">
        <w:t xml:space="preserve"> </w:t>
      </w:r>
      <w:r w:rsidR="0083727D">
        <w:t>05261113015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9E7736">
        <w:t>27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9B3BD7">
        <w:t>2</w:t>
      </w:r>
      <w:r w:rsidR="009E7736">
        <w:t>7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6219" w:rsidR="00F76219">
      <w:r>
        <w:separator/>
      </w:r>
    </w:p>
  </w:endnote>
  <w:endnote w:id="0" w:type="continuationSeparator">
    <w:p w:rsidRDefault="00F76219" w:rsidR="00F76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6219" w:rsidR="00F76219">
      <w:r>
        <w:separator/>
      </w:r>
    </w:p>
  </w:footnote>
  <w:footnote w:id="0" w:type="continuationSeparator">
    <w:p w:rsidRDefault="00F76219" w:rsidR="00F762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5109"/>
    <w:rsid w:val="00015E3A"/>
    <w:rsid w:val="00017E33"/>
    <w:rsid w:val="00036E64"/>
    <w:rsid w:val="000851C1"/>
    <w:rsid w:val="000962D9"/>
    <w:rsid w:val="000A3F4D"/>
    <w:rsid w:val="000B75BC"/>
    <w:rsid w:val="000D424C"/>
    <w:rsid w:val="000D75B0"/>
    <w:rsid w:val="000E0CF1"/>
    <w:rsid w:val="00174AFF"/>
    <w:rsid w:val="00185301"/>
    <w:rsid w:val="00185F6C"/>
    <w:rsid w:val="00190BCD"/>
    <w:rsid w:val="001A7FB6"/>
    <w:rsid w:val="001C0917"/>
    <w:rsid w:val="001C379E"/>
    <w:rsid w:val="001E11D5"/>
    <w:rsid w:val="001E5E08"/>
    <w:rsid w:val="00213DF8"/>
    <w:rsid w:val="00252B2F"/>
    <w:rsid w:val="00257DF6"/>
    <w:rsid w:val="002B5CD9"/>
    <w:rsid w:val="002C195B"/>
    <w:rsid w:val="002C4144"/>
    <w:rsid w:val="002D4544"/>
    <w:rsid w:val="00321126"/>
    <w:rsid w:val="0038751B"/>
    <w:rsid w:val="0039456D"/>
    <w:rsid w:val="003A0684"/>
    <w:rsid w:val="003A1E52"/>
    <w:rsid w:val="003C4BD3"/>
    <w:rsid w:val="003E3990"/>
    <w:rsid w:val="004226FF"/>
    <w:rsid w:val="0042270C"/>
    <w:rsid w:val="00431D22"/>
    <w:rsid w:val="0044005D"/>
    <w:rsid w:val="004B6D41"/>
    <w:rsid w:val="004F282D"/>
    <w:rsid w:val="005448EE"/>
    <w:rsid w:val="00593EA3"/>
    <w:rsid w:val="005C668C"/>
    <w:rsid w:val="00606F08"/>
    <w:rsid w:val="00686CD9"/>
    <w:rsid w:val="006B5E06"/>
    <w:rsid w:val="006F5F8D"/>
    <w:rsid w:val="00727371"/>
    <w:rsid w:val="00734020"/>
    <w:rsid w:val="007A0658"/>
    <w:rsid w:val="007D1F01"/>
    <w:rsid w:val="0083727D"/>
    <w:rsid w:val="00872CA9"/>
    <w:rsid w:val="00881BD5"/>
    <w:rsid w:val="00882B10"/>
    <w:rsid w:val="008A492B"/>
    <w:rsid w:val="008A524F"/>
    <w:rsid w:val="008B4C8A"/>
    <w:rsid w:val="008F3AE4"/>
    <w:rsid w:val="009751CA"/>
    <w:rsid w:val="0099252B"/>
    <w:rsid w:val="009B3BD7"/>
    <w:rsid w:val="009D697C"/>
    <w:rsid w:val="009E7736"/>
    <w:rsid w:val="009E7D04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83BDD"/>
    <w:rsid w:val="00BA56A1"/>
    <w:rsid w:val="00BC2963"/>
    <w:rsid w:val="00C009E7"/>
    <w:rsid w:val="00C00A28"/>
    <w:rsid w:val="00C05653"/>
    <w:rsid w:val="00C171B8"/>
    <w:rsid w:val="00C31D03"/>
    <w:rsid w:val="00CE3DF0"/>
    <w:rsid w:val="00CE507E"/>
    <w:rsid w:val="00DC32B8"/>
    <w:rsid w:val="00DC5547"/>
    <w:rsid w:val="00DD01C2"/>
    <w:rsid w:val="00E1588A"/>
    <w:rsid w:val="00E2385C"/>
    <w:rsid w:val="00E2720F"/>
    <w:rsid w:val="00E6304B"/>
    <w:rsid w:val="00E83A24"/>
    <w:rsid w:val="00EA51AA"/>
    <w:rsid w:val="00EE5118"/>
    <w:rsid w:val="00F016FE"/>
    <w:rsid w:val="00F143C3"/>
    <w:rsid w:val="00F76219"/>
    <w:rsid w:val="00F82AEC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321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1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126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126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126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321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1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126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126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126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St-953/2016</izvorni_sadrzaj>
    <derivirana_varijabla naziv="DomainObject.Predmet.OznakaBroj_1">St-953/2016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HRUŠKAR d.o.o. zastupanog po punomoćniku Tomislav Hruškar</izvorni_sadrzaj>
    <derivirana_varijabla naziv="DomainObject.Predmet.ProtustrankaFormated_1">  HRUŠKAR d.o.o. zastupanog po punomoćniku Tomislav Hruškar</derivirana_varijabla>
  </DomainObject.Predmet.ProtustrankaFormated>
  <DomainObject.Predmet.ProtustrankaFormatedOIB>
    <izvorni_sadrzaj>  HRUŠKAR d.o.o., OIB 99405912073 zastupanog po punomoćniku Tomislav Hruškar</izvorni_sadrzaj>
    <derivirana_varijabla naziv="DomainObject.Predmet.ProtustrankaFormatedOIB_1">  HRUŠKAR d.o.o., OIB 99405912073 zastupanog po punomoćniku Tomislav Hruškar</derivirana_varijabla>
  </DomainObject.Predmet.ProtustrankaFormatedOIB>
  <DomainObject.Predmet.ProtustrankaFormatedWithAdress>
    <izvorni_sadrzaj> HRUŠKAR d.o.o., Zagrebačka 27, 10370 Mala Ostrna zastupanog po punomoćniku Tomislav Hruškar</izvorni_sadrzaj>
    <derivirana_varijabla naziv="DomainObject.Predmet.ProtustrankaFormatedWithAdress_1"> HRUŠKAR d.o.o., Zagrebačka 27, 10370 Mala Ostrna zastupanog po punomoćniku Tomislav Hruškar</derivirana_varijabla>
  </DomainObject.Predmet.ProtustrankaFormatedWithAdress>
  <DomainObject.Predmet.ProtustrankaFormatedWithAdressOIB>
    <izvorni_sadrzaj> HRUŠKAR d.o.o., OIB 99405912073, Zagrebačka 27, 10370 Mala Ostrna zastupanog po punomoćniku Tomislav Hruškar</izvorni_sadrzaj>
    <derivirana_varijabla naziv="DomainObject.Predmet.ProtustrankaFormatedWithAdressOIB_1"> HRUŠKAR d.o.o., OIB 99405912073, Zagrebačka 27, 10370 Mala Ostrna zastupanog po punomoćniku Tomislav Hruškar</derivirana_varijabla>
  </DomainObject.Predmet.ProtustrankaFormatedWithAdressOIB>
  <DomainObject.Predmet.ProtustrankaWithAdress>
    <izvorni_sadrzaj>HRUŠKAR d.o.o. Zagrebačka 27, 10370 Mala Ostrna</izvorni_sadrzaj>
    <derivirana_varijabla naziv="DomainObject.Predmet.ProtustrankaWithAdress_1">HRUŠKAR d.o.o. Zagrebačka 27, 10370 Mala Ostrna</derivirana_varijabla>
  </DomainObject.Predmet.ProtustrankaWithAdress>
  <DomainObject.Predmet.ProtustrankaWithAdressOIB>
    <izvorni_sadrzaj>HRUŠKAR d.o.o., OIB 99405912073, Zagrebačka 27, 10370 Mala Ostrna</izvorni_sadrzaj>
    <derivirana_varijabla naziv="DomainObject.Predmet.ProtustrankaWithAdressOIB_1">HRUŠKAR d.o.o., OIB 99405912073, Zagrebačka 27, 10370 Mala Ostrna</derivirana_varijabla>
  </DomainObject.Predmet.ProtustrankaWithAdressOIB>
  <DomainObject.Predmet.ProtustrankaNazivFormated>
    <izvorni_sadrzaj>HRUŠKAR d.o.o.</izvorni_sadrzaj>
    <derivirana_varijabla naziv="DomainObject.Predmet.ProtustrankaNazivFormated_1">HRUŠKAR d.o.o.</derivirana_varijabla>
  </DomainObject.Predmet.ProtustrankaNazivFormated>
  <DomainObject.Predmet.ProtustrankaNazivFormatedOIB>
    <izvorni_sadrzaj>HRUŠKAR d.o.o., OIB 99405912073</izvorni_sadrzaj>
    <derivirana_varijabla naziv="DomainObject.Predmet.ProtustrankaNazivFormatedOIB_1">HRUŠKAR d.o.o., OIB 99405912073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HRUŠKAR d.o.o. zastupanog po punomoćniku Tomislav Hruškar</item>
    </izvorni_sadrzaj>
    <derivirana_varijabla naziv="DomainObject.Predmet.ProtuStrankaListFormated_1">
      <item>HRUŠKAR d.o.o. zastupanog po punomoćniku Tomislav Hruškar</item>
    </derivirana_varijabla>
  </DomainObject.Predmet.ProtuStrankaListFormated>
  <DomainObject.Predmet.ProtuStrankaListFormatedOIB>
    <izvorni_sadrzaj>
      <item>HRUŠKAR d.o.o., OIB 99405912073 zastupanog po punomoćniku Tomislav Hruškar</item>
    </izvorni_sadrzaj>
    <derivirana_varijabla naziv="DomainObject.Predmet.ProtuStrankaListFormatedOIB_1">
      <item>HRUŠKAR d.o.o., OIB 99405912073 zastupanog po punomoćniku Tomislav Hruškar</item>
    </derivirana_varijabla>
  </DomainObject.Predmet.ProtuStrankaListFormatedOIB>
  <DomainObject.Predmet.ProtuStrankaListFormatedWithAdress>
    <izvorni_sadrzaj>
      <item>HRUŠKAR d.o.o., Zagrebačka 27, 10370 Mala Ostrna zastupanog po punomoćniku Tomislav Hruškar</item>
    </izvorni_sadrzaj>
    <derivirana_varijabla naziv="DomainObject.Predmet.ProtuStrankaListFormatedWithAdress_1">
      <item>HRUŠKAR d.o.o., Zagrebačka 27, 10370 Mala Ostrna zastupanog po punomoćniku Tomislav Hruškar</item>
    </derivirana_varijabla>
  </DomainObject.Predmet.ProtuStrankaListFormatedWithAdress>
  <DomainObject.Predmet.ProtuStrankaListFormatedWithAdressOIB>
    <izvorni_sadrzaj>
      <item>HRUŠKAR d.o.o., OIB 99405912073, Zagrebačka 27, 10370 Mala Ostrna zastupanog po punomoćniku Tomislav Hruškar</item>
    </izvorni_sadrzaj>
    <derivirana_varijabla naziv="DomainObject.Predmet.ProtuStrankaListFormatedWithAdressOIB_1">
      <item>HRUŠKAR d.o.o., OIB 99405912073, Zagrebačka 27, 10370 Mala Ostrna zastupanog po punomoćniku Tomislav Hruškar</item>
    </derivirana_varijabla>
  </DomainObject.Predmet.ProtuStrankaListFormatedWithAdressOIB>
  <DomainObject.Predmet.ProtuStrankaListNazivFormated>
    <izvorni_sadrzaj>
      <item>HRUŠKAR d.o.o.</item>
    </izvorni_sadrzaj>
    <derivirana_varijabla naziv="DomainObject.Predmet.ProtuStrankaListNazivFormated_1">
      <item>HRUŠKAR d.o.o.</item>
    </derivirana_varijabla>
  </DomainObject.Predmet.ProtuStrankaListNazivFormated>
  <DomainObject.Predmet.ProtuStrankaListNazivFormatedOIB>
    <izvorni_sadrzaj>
      <item>HRUŠKAR d.o.o., OIB 99405912073</item>
    </izvorni_sadrzaj>
    <derivirana_varijabla naziv="DomainObject.Predmet.ProtuStrankaListNazivFormatedOIB_1">
      <item>HRUŠKAR d.o.o., OIB 99405912073</item>
    </derivirana_varijabla>
  </DomainObject.Predmet.ProtuStrankaListNazivFormatedOIB>
  <DomainObject.Predmet.OstaliListFormated>
    <izvorni_sadrzaj>
      <item>Tomislav Hruškar punomoćnik sudionika u postupku HRUŠKAR d.o.o.</item>
    </izvorni_sadrzaj>
    <derivirana_varijabla naziv="DomainObject.Predmet.OstaliListFormated_1">
      <item>Tomislav Hruškar punomoćnik sudionika u postupku HRUŠKAR d.o.o.</item>
    </derivirana_varijabla>
  </DomainObject.Predmet.OstaliListFormated>
  <DomainObject.Predmet.OstaliListFormatedOIB>
    <izvorni_sadrzaj>
      <item>Tomislav Hruškar, OIB 05261113015 punomoćnik sudionika u postupku HRUŠKAR d.o.o.</item>
    </izvorni_sadrzaj>
    <derivirana_varijabla naziv="DomainObject.Predmet.OstaliListFormatedOIB_1">
      <item>Tomislav Hruškar, OIB 05261113015 punomoćnik sudionika u postupku HRUŠKAR d.o.o.</item>
    </derivirana_varijabla>
  </DomainObject.Predmet.OstaliListFormatedOIB>
  <DomainObject.Predmet.OstaliListFormatedWithAdress>
    <izvorni_sadrzaj>
      <item>Tomislav Hruškar, Požarinje 50, 10000 Zagreb punomoćnik sudionika u postupku HRUŠKAR d.o.o.</item>
    </izvorni_sadrzaj>
    <derivirana_varijabla naziv="DomainObject.Predmet.OstaliListFormatedWithAdress_1">
      <item>Tomislav Hruškar, Požarinje 50, 10000 Zagreb punomoćnik sudionika u postupku HRUŠKAR d.o.o.</item>
    </derivirana_varijabla>
  </DomainObject.Predmet.OstaliListFormatedWithAdress>
  <DomainObject.Predmet.OstaliListFormatedWithAdressOIB>
    <izvorni_sadrzaj>
      <item>Tomislav Hruškar, OIB 05261113015, Požarinje 50, 10000 Zagreb punomoćnik sudionika u postupku HRUŠKAR d.o.o.</item>
    </izvorni_sadrzaj>
    <derivirana_varijabla naziv="DomainObject.Predmet.OstaliListFormatedWithAdressOIB_1">
      <item>Tomislav Hruškar, OIB 05261113015, Požarinje 50, 10000 Zagreb punomoćnik sudionika u postupku HRUŠKAR d.o.o.</item>
    </derivirana_varijabla>
  </DomainObject.Predmet.OstaliListFormatedWithAdressOIB>
  <DomainObject.Predmet.OstaliListNazivFormated>
    <izvorni_sadrzaj>
      <item>Tomislav Hruškar</item>
    </izvorni_sadrzaj>
    <derivirana_varijabla naziv="DomainObject.Predmet.OstaliListNazivFormated_1">
      <item>Tomislav Hruškar</item>
    </derivirana_varijabla>
  </DomainObject.Predmet.OstaliListNazivFormated>
  <DomainObject.Predmet.OstaliListNazivFormatedOIB>
    <izvorni_sadrzaj>
      <item>Tomislav Hruškar, OIB 05261113015</item>
    </izvorni_sadrzaj>
    <derivirana_varijabla naziv="DomainObject.Predmet.OstaliListNazivFormatedOIB_1">
      <item>Tomislav Hruškar, OIB 05261113015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HRUŠKAR d.o.o.</izvorni_sadrzaj>
    <derivirana_varijabla naziv="DomainObject.Predmet.ProtustrankaIDrugi_1">HRUŠKAR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HRUŠKAR d.o.o., OIB 99405912073, Zagrebačka 27, 10370 Mala Ostrna</izvorni_sadrzaj>
    <derivirana_varijabla naziv="DomainObject.Predmet.ProtustrankaIDrugiAdressOIB_1">HRUŠKAR d.o.o., OIB 99405912073, Zagrebačka 27, 10370 Mala Ostrna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HRUŠKAR d.o.o.</item>
      <item>FINA Regionalni centar Zagreb</item>
      <item>Tomislav Hruškar</item>
    </izvorni_sadrzaj>
    <derivirana_varijabla naziv="DomainObject.Predmet.SudioniciListNaziv_1">
      <item>HRUŠKAR d.o.o.</item>
      <item>FINA Regionalni centar Zagreb</item>
      <item>Tomislav Hruškar</item>
    </derivirana_varijabla>
  </DomainObject.Predmet.SudioniciListNaziv>
  <DomainObject.Predmet.SudioniciListAdressOIB>
    <izvorni_sadrzaj>
      <item>HRUŠKAR d.o.o., OIB 99405912073, Zagrebačka 27,10370 Mala Ostrna</item>
      <item>FINA Regionalni centar Zagreb, OIB 85821130368, Trg svibanjskih žrtava 1995. 1,10000 Zagreb</item>
      <item>Tomislav Hruškar, OIB 05261113015, Požarinje 50,10000 Zagreb</item>
    </izvorni_sadrzaj>
    <derivirana_varijabla naziv="DomainObject.Predmet.SudioniciListAdressOIB_1">
      <item>HRUŠKAR d.o.o., OIB 99405912073, Zagrebačka 27,10370 Mala Ostrna</item>
      <item>FINA Regionalni centar Zagreb, OIB 85821130368, Trg svibanjskih žrtava 1995. 1,10000 Zagreb</item>
      <item>Tomislav Hruškar, OIB 05261113015, Požarinje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99405912073</item>
      <item>, OIB 85821130368</item>
      <item>, OIB 05261113015</item>
    </izvorni_sadrzaj>
    <derivirana_varijabla naziv="DomainObject.Predmet.SudioniciListNazivOIB_1">
      <item>, OIB 99405912073</item>
      <item>, OIB 85821130368</item>
      <item>, OIB 05261113015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300</properties:Words>
  <properties:Characters>1705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2016-06-27T05:16:00Z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2016-06-27T05:53:00Z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