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68ee" w14:paraId="c3f68ee" w:rsidRDefault="000350F0" w:rsidP="000350F0" w:rsidR="000350F0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50F0" w:rsidP="000350F0" w:rsidR="000350F0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0350F0" w:rsidP="000350F0" w:rsidR="000350F0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0350F0" w:rsidP="000350F0" w:rsidR="000350F0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0350F0" w:rsidP="000350F0" w:rsidR="000350F0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broj: 7 St-650/2017-16</w:t>
      </w:r>
    </w:p>
    <w:p w:rsidRDefault="000350F0" w:rsidP="000350F0" w:rsidR="000350F0">
      <w:pPr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0350F0" w:rsidP="000350F0" w:rsidR="000350F0">
      <w:pPr>
        <w:jc w:val="center"/>
        <w:rPr>
          <w:sz w:val="24"/>
          <w:szCs w:val="24"/>
          <w:lang w:val="hr-HR"/>
        </w:rPr>
      </w:pPr>
    </w:p>
    <w:p w:rsidRDefault="000350F0" w:rsidP="000350F0" w:rsidR="000350F0">
      <w:pPr>
        <w:jc w:val="center"/>
        <w:rPr>
          <w:sz w:val="24"/>
          <w:szCs w:val="24"/>
          <w:lang w:val="hr-HR"/>
        </w:rPr>
      </w:pPr>
    </w:p>
    <w:p w:rsidRDefault="000350F0" w:rsidP="000350F0" w:rsidR="000350F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0350F0" w:rsidP="000350F0" w:rsidR="000350F0">
      <w:pPr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NJ E</w:t>
      </w:r>
    </w:p>
    <w:p w:rsidRDefault="000350F0" w:rsidP="000350F0" w:rsidR="000350F0">
      <w:pPr>
        <w:jc w:val="center"/>
        <w:rPr>
          <w:sz w:val="24"/>
          <w:szCs w:val="24"/>
          <w:lang w:val="hr-HR"/>
        </w:rPr>
      </w:pPr>
    </w:p>
    <w:p w:rsidRDefault="000350F0" w:rsidP="000350F0" w:rsidR="000350F0">
      <w:pPr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FINA, RC Zagreb, Podružnica Varaždin, A. Cesarca 2, OIB: 85821130368, za pokretanje stečajnog postupka nad dužnikom ODISEJ j.d.o.o. Čakovec, </w:t>
      </w:r>
      <w:proofErr w:type="spellStart"/>
      <w:r>
        <w:rPr>
          <w:sz w:val="24"/>
          <w:szCs w:val="24"/>
          <w:lang w:val="hr-HR"/>
        </w:rPr>
        <w:t>I.G</w:t>
      </w:r>
      <w:proofErr w:type="spellEnd"/>
      <w:r>
        <w:rPr>
          <w:sz w:val="24"/>
          <w:szCs w:val="24"/>
          <w:lang w:val="hr-HR"/>
        </w:rPr>
        <w:t>. Kovačića 30, OIB: 43205206145,  21. prosinca 2018.,</w:t>
      </w:r>
    </w:p>
    <w:p w:rsidRDefault="000350F0" w:rsidP="000350F0" w:rsidR="000350F0">
      <w:pPr>
        <w:jc w:val="center"/>
        <w:rPr>
          <w:sz w:val="24"/>
          <w:szCs w:val="24"/>
          <w:lang w:val="hr-HR"/>
        </w:rPr>
      </w:pPr>
    </w:p>
    <w:p w:rsidRDefault="000350F0" w:rsidP="000350F0" w:rsidR="000350F0">
      <w:pPr>
        <w:jc w:val="center"/>
        <w:rPr>
          <w:sz w:val="24"/>
          <w:szCs w:val="24"/>
          <w:lang w:val="hr-HR"/>
        </w:rPr>
      </w:pPr>
    </w:p>
    <w:p w:rsidRDefault="000350F0" w:rsidP="000350F0" w:rsidR="000350F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 j e</w:t>
      </w:r>
    </w:p>
    <w:p w:rsidRDefault="000350F0" w:rsidP="000350F0" w:rsidR="000350F0">
      <w:pPr>
        <w:jc w:val="center"/>
        <w:rPr>
          <w:sz w:val="24"/>
          <w:szCs w:val="24"/>
          <w:lang w:val="hr-HR"/>
        </w:rPr>
      </w:pPr>
    </w:p>
    <w:p w:rsidRDefault="000350F0" w:rsidP="000350F0" w:rsidR="000350F0">
      <w:pPr>
        <w:rPr>
          <w:sz w:val="24"/>
          <w:szCs w:val="24"/>
          <w:lang w:val="hr-HR"/>
        </w:rPr>
      </w:pPr>
    </w:p>
    <w:p w:rsidRDefault="000350F0" w:rsidP="000350F0" w:rsidR="000350F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Obustavlja se postupak.</w:t>
      </w:r>
    </w:p>
    <w:p w:rsidRDefault="000350F0" w:rsidP="000350F0" w:rsidR="000350F0">
      <w:pPr>
        <w:ind w:hanging="705" w:left="705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hanging="705" w:left="705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0350F0" w:rsidP="000350F0" w:rsidR="000350F0">
      <w:pPr>
        <w:jc w:val="center"/>
        <w:rPr>
          <w:sz w:val="24"/>
          <w:szCs w:val="24"/>
          <w:lang w:val="hr-HR"/>
        </w:rPr>
      </w:pPr>
    </w:p>
    <w:p w:rsidRDefault="000350F0" w:rsidP="000350F0" w:rsidR="000350F0">
      <w:pPr>
        <w:jc w:val="center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 ovome sudu prijedlog za otvaranje stečajnog postupka nad dužnikom navodeći da dužnik na dan  27. prosinca 2017. u Očevidniku redoslijeda osnova za plaćanje ima evidentirane neizvršene osnove za plaćanje u neprekinutom razdoblju od 120 dana u ukupnom iznosu od 55.369,55 kn te da dužnik ima jednog zaposlenog, čime je dokazao da su ispunjene pretpostavke iz čl. 110. Stečajnog zakona („Narodne novine“ 71/15, 104/17, u nastavku skraćeno: SZ), te je učinio vjerojatnim postojanje stečajnog razloga - nesposobnosti za plaćanje.</w:t>
      </w: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Rješenjem od 10. srpnja 2018. pokrenut je prethodni postupak te je određeno ročište radi očitovanja o prijedlogu i radi rasprave o pretpostavkama za otvaranje stečajnog postupka.</w:t>
      </w: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Tijekom prethodnog postupka Financijska agencija je 18. prosinca 2018. dostavila sudu potvrdu da dužnik u Očevidniku redoslijeda osnova za plaćanje više nema evidentiranih neizvršenih osnova za plaćanje, odnosno da nema više evidentirane blokade računa, jer je podmirio obveze koje su bile evidentirane kao blokada.</w:t>
      </w: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Stoga je sud primjenom čl. 128. st. 9. SZ-a, riješio kao u izreci.</w:t>
      </w:r>
    </w:p>
    <w:p w:rsidRDefault="000350F0" w:rsidP="000350F0" w:rsidR="000350F0">
      <w:pPr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jc w:val="center"/>
        <w:rPr>
          <w:sz w:val="24"/>
          <w:szCs w:val="24"/>
          <w:lang w:val="hr-HR"/>
        </w:rPr>
      </w:pPr>
    </w:p>
    <w:p w:rsidRDefault="000350F0" w:rsidP="000350F0" w:rsidR="000350F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21. prosinca 2018. </w:t>
      </w: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</w:t>
      </w: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</w:t>
      </w:r>
    </w:p>
    <w:p w:rsidRDefault="000350F0" w:rsidP="000350F0" w:rsidR="000350F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Sudac:</w:t>
      </w:r>
    </w:p>
    <w:p w:rsidRDefault="000350F0" w:rsidP="000350F0" w:rsidR="000350F0">
      <w:pPr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 </w:t>
      </w:r>
    </w:p>
    <w:p w:rsidRDefault="000350F0" w:rsidP="000350F0" w:rsidR="000350F0">
      <w:pPr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0350F0" w:rsidP="000350F0" w:rsidR="000350F0">
      <w:pPr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0350F0" w:rsidP="000350F0" w:rsidR="000350F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0350F0" w:rsidP="000350F0" w:rsidR="000350F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dopuštena je žalba u roku od 8 dana od isteka osmog dana od objave na e-Oglasnoj ploči. Žalba se podnosi u tri primjerka ovome sudu, a o žalbi odlučuje Visoki trgovački sud Republike Hrvatske.</w:t>
      </w: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</w:p>
    <w:p w:rsidRDefault="000350F0" w:rsidP="000350F0" w:rsidR="000350F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0350F0" w:rsidP="000350F0" w:rsidR="000350F0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Default="000350F0" w:rsidP="000350F0" w:rsidR="000350F0">
      <w:pPr>
        <w:ind w:firstLine="708"/>
        <w:jc w:val="both"/>
        <w:rPr>
          <w:szCs w:val="22"/>
          <w:lang w:val="hr-HR"/>
        </w:rPr>
      </w:pPr>
    </w:p>
    <w:p w:rsidRDefault="000350F0" w:rsidP="000350F0" w:rsidR="000350F0">
      <w:pPr>
        <w:ind w:firstLine="708"/>
        <w:jc w:val="both"/>
        <w:rPr>
          <w:szCs w:val="22"/>
          <w:lang w:val="hr-HR"/>
        </w:rPr>
      </w:pPr>
    </w:p>
    <w:p w:rsidRDefault="000350F0" w:rsidP="000350F0" w:rsidR="000350F0">
      <w:pPr>
        <w:ind w:firstLine="708"/>
        <w:jc w:val="both"/>
        <w:rPr>
          <w:szCs w:val="22"/>
          <w:lang w:val="hr-HR"/>
        </w:rPr>
      </w:pPr>
    </w:p>
    <w:p w:rsidRDefault="00AE649C" w:rsidP="0050200E" w:rsidR="00AE649C" w:rsidRPr="0050200E"/>
    <w:sectPr w:rsidSect="0032366B" w:rsidR="00AE649C" w:rsidRPr="0050200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A26E1B"/>
    <w:multiLevelType w:val="hybridMultilevel"/>
    <w:tmpl w:val="2E421550"/>
    <w:lvl w:tplc="7076C3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0F0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E00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00E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350F0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350F0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963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St-650/2017-16</izvorni_sadrzaj>
    <derivirana_varijabla naziv="DomainObject.Oznaka_1">St-650/2017-16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ODISEJ jednostavno društvo s ograničenom odgovornošću za ugostiteljstvo i turizam zastupanog po punomoćniku Goran Nedeljko</izvorni_sadrzaj>
    <derivirana_varijabla naziv="DomainObject.Predmet.ProtustrankaFormated_1">  ODISEJ jednostavno društvo s ograničenom odgovornošću za ugostiteljstvo i turizam zastupanog po punomoćniku Goran Nedeljko</derivirana_varijabla>
  </DomainObject.Predmet.ProtustrankaFormated>
  <DomainObject.Predmet.ProtustrankaFormatedOIB>
    <izvorni_sadrzaj>  ODISEJ jednostavno društvo s ograničenom odgovornošću za ugostiteljstvo i turizam, OIB 43205206145 zastupanog po punomoćniku Goran Nedeljko</izvorni_sadrzaj>
    <derivirana_varijabla naziv="DomainObject.Predmet.ProtustrankaFormatedOIB_1">  ODISEJ jednostavno društvo s ograničenom odgovornošću za ugostiteljstvo i turizam, OIB 43205206145 zastupanog po punomoćniku Goran Nedeljko</derivirana_varijabla>
  </DomainObject.Predmet.ProtustrankaFormatedOIB>
  <DomainObject.Predmet.ProtustrankaFormatedWithAdress>
    <izvorni_sadrzaj> ODISEJ jednostavno društvo s ograničenom odgovornošću za ugostiteljstvo i turizam, Ivana Gorana Kovačića 30, 40000 Čakovec zastupanog po punomoćniku Goran Nedeljko</izvorni_sadrzaj>
    <derivirana_varijabla naziv="DomainObject.Predmet.ProtustrankaFormatedWithAdress_1"> ODISEJ jednostavno društvo s ograničenom odgovornošću za ugostiteljstvo i turizam, Ivana Gorana Kovačića 30, 40000 Čakovec zastupanog po punomoćniku Goran Nedeljko</derivirana_varijabla>
  </DomainObject.Predmet.ProtustrankaFormatedWithAdress>
  <DomainObject.Predmet.ProtustrankaFormatedWithAdressOIB>
    <izvorni_sadrzaj> ODISEJ jednostavno društvo s ograničenom odgovornošću za ugostiteljstvo i turizam, OIB 43205206145, Ivana Gorana Kovačića 30, 40000 Čakovec zastupanog po punomoćniku Goran Nedeljko</izvorni_sadrzaj>
    <derivirana_varijabla naziv="DomainObject.Predmet.ProtustrankaFormatedWithAdressOIB_1"> ODISEJ jednostavno društvo s ograničenom odgovornošću za ugostiteljstvo i turizam, OIB 43205206145, Ivana Gorana Kovačića 30, 40000 Čakovec zastupanog po punomoćniku Goran Nedeljko</derivirana_varijabla>
  </DomainObject.Predmet.ProtustrankaFormatedWithAdressOIB>
  <DomainObject.Predmet.ProtustrankaWithAdress>
    <izvorni_sadrzaj>ODISEJ jednostavno društvo s ograničenom odgovornošću za ugostiteljstvo i turizam Ivana Gorana Kovačića 30, 40000 Čakovec</izvorni_sadrzaj>
    <derivirana_varijabla naziv="DomainObject.Predmet.ProtustrankaWithAdress_1">ODISEJ jednostavno društvo s ograničenom odgovornošću za ugostiteljstvo i turizam Ivana Gorana Kovačića 30, 40000 Čakovec</derivirana_varijabla>
  </DomainObject.Predmet.ProtustrankaWithAdress>
  <DomainObject.Predmet.ProtustrankaWithAdressOIB>
    <izvorni_sadrzaj>ODISEJ jednostavno društvo s ograničenom odgovornošću za ugostiteljstvo i turizam, OIB 43205206145, Ivana Gorana Kovačića 30, 40000 Čakovec</izvorni_sadrzaj>
    <derivirana_varijabla naziv="DomainObject.Predmet.ProtustrankaWithAdressOIB_1">ODISEJ jednostavno društvo s ograničenom odgovornošću za ugostiteljstvo i turizam, OIB 43205206145, Ivana Gorana Kovačića 30, 40000 Čakovec</derivirana_varijabla>
  </DomainObject.Predmet.ProtustrankaWithAdressOIB>
  <DomainObject.Predmet.ProtustrankaNazivFormated>
    <izvorni_sadrzaj>ODISEJ jednostavno društvo s ograničenom odgovornošću za ugostiteljstvo i turizam</izvorni_sadrzaj>
    <derivirana_varijabla naziv="DomainObject.Predmet.ProtustrankaNazivFormated_1">ODISEJ jednostavno društvo s ograničenom odgovornošću za ugostiteljstvo i turizam</derivirana_varijabla>
  </DomainObject.Predmet.ProtustrankaNazivFormated>
  <DomainObject.Predmet.ProtustrankaNazivFormatedOIB>
    <izvorni_sadrzaj>ODISEJ jednostavno društvo s ograničenom odgovornošću za ugostiteljstvo i turizam, OIB 43205206145</izvorni_sadrzaj>
    <derivirana_varijabla naziv="DomainObject.Predmet.ProtustrankaNazivFormatedOIB_1">ODISEJ jednostavno društvo s ograničenom odgovornošću za ugostiteljstvo i turizam, OIB 43205206145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55369.55</izvorni_sadrzaj>
    <derivirana_varijabla naziv="DomainObject.Predmet.TrenutnaVrijednost_1">55369.55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ODISEJ jednostavno društvo s ograničenom odgovornošću za ugostiteljstvo i turizam zastupanog po punomoćniku Goran Nedeljko</item>
    </izvorni_sadrzaj>
    <derivirana_varijabla naziv="DomainObject.Predmet.ProtuStrankaListFormated_1">
      <item>ODISEJ jednostavno društvo s ograničenom odgovornošću za ugostiteljstvo i turizam zastupanog po punomoćniku Goran Nedeljko</item>
    </derivirana_varijabla>
  </DomainObject.Predmet.ProtuStrankaListFormated>
  <DomainObject.Predmet.ProtuStrankaListFormatedOIB>
    <izvorni_sadrzaj>
      <item>ODISEJ jednostavno društvo s ograničenom odgovornošću za ugostiteljstvo i turizam, OIB 43205206145 zastupanog po punomoćniku Goran Nedeljko</item>
    </izvorni_sadrzaj>
    <derivirana_varijabla naziv="DomainObject.Predmet.ProtuStrankaListFormatedOIB_1">
      <item>ODISEJ jednostavno društvo s ograničenom odgovornošću za ugostiteljstvo i turizam, OIB 43205206145 zastupanog po punomoćniku Goran Nedeljko</item>
    </derivirana_varijabla>
  </DomainObject.Predmet.ProtuStrankaListFormatedOIB>
  <DomainObject.Predmet.ProtuStrankaListFormatedWithAdress>
    <izvorni_sadrzaj>
      <item>ODISEJ jednostavno društvo s ograničenom odgovornošću za ugostiteljstvo i turizam, Ivana Gorana Kovačića 30, 40000 Čakovec zastupanog po punomoćniku Goran Nedeljko</item>
    </izvorni_sadrzaj>
    <derivirana_varijabla naziv="DomainObject.Predmet.ProtuStrankaListFormatedWithAdress_1">
      <item>ODISEJ jednostavno društvo s ograničenom odgovornošću za ugostiteljstvo i turizam, Ivana Gorana Kovačića 30, 40000 Čakovec zastupanog po punomoćniku Goran Nedeljko</item>
    </derivirana_varijabla>
  </DomainObject.Predmet.ProtuStrankaListFormatedWithAdress>
  <DomainObject.Predmet.ProtuStrankaListFormatedWithAdressOIB>
    <izvorni_sadrzaj>
      <item>ODISEJ jednostavno društvo s ograničenom odgovornošću za ugostiteljstvo i turizam, OIB 43205206145, Ivana Gorana Kovačića 30, 40000 Čakovec zastupanog po punomoćniku Goran Nedeljko</item>
    </izvorni_sadrzaj>
    <derivirana_varijabla naziv="DomainObject.Predmet.ProtuStrankaListFormatedWithAdressOIB_1">
      <item>ODISEJ jednostavno društvo s ograničenom odgovornošću za ugostiteljstvo i turizam, OIB 43205206145, Ivana Gorana Kovačića 30, 40000 Čakovec zastupanog po punomoćniku Goran Nedeljko</item>
    </derivirana_varijabla>
  </DomainObject.Predmet.ProtuStrankaListFormatedWithAdressOIB>
  <DomainObject.Predmet.ProtuStrankaListNazivFormated>
    <izvorni_sadrzaj>
      <item>ODISEJ jednostavno društvo s ograničenom odgovornošću za ugostiteljstvo i turizam</item>
    </izvorni_sadrzaj>
    <derivirana_varijabla naziv="DomainObject.Predmet.ProtuStrankaListNazivFormated_1">
      <item>ODISEJ jednostavno društvo s ograničenom odgovornošću za ugostiteljstvo i turizam</item>
    </derivirana_varijabla>
  </DomainObject.Predmet.ProtuStrankaListNazivFormated>
  <DomainObject.Predmet.ProtuStrankaListNazivFormatedOIB>
    <izvorni_sadrzaj>
      <item>ODISEJ jednostavno društvo s ograničenom odgovornošću za ugostiteljstvo i turizam, OIB 43205206145</item>
    </izvorni_sadrzaj>
    <derivirana_varijabla naziv="DomainObject.Predmet.ProtuStrankaListNazivFormatedOIB_1">
      <item>ODISEJ jednostavno društvo s ograničenom odgovornošću za ugostiteljstvo i turizam, OIB 43205206145</item>
    </derivirana_varijabla>
  </DomainObject.Predmet.ProtuStrankaListNazivFormatedOIB>
  <DomainObject.Predmet.OstaliListFormated>
    <izvorni_sadrzaj>
      <item>Sudski registar</item>
      <item>Goran Nedeljko punomoćnik sudionika u postupku ODISEJ jednostavno društvo s ograničenom odgovornošću za ugostiteljstvo i turizam</item>
      <item>ŽDO VARAŽDIN, Građansko-upravni odjel</item>
    </izvorni_sadrzaj>
    <derivirana_varijabla naziv="DomainObject.Predmet.OstaliListFormated_1">
      <item>Sudski registar</item>
      <item>Goran Nedeljko punomoćnik sudionika u postupku ODISEJ jednostavno društvo s ograničenom odgovornošću za ugostiteljstvo i turizam</item>
      <item>ŽDO VARAŽDIN, Građansko-upravni odjel</item>
    </derivirana_varijabla>
  </DomainObject.Predmet.OstaliListFormated>
  <DomainObject.Predmet.OstaliListFormatedOIB>
    <izvorni_sadrzaj>
      <item>Sudski registar</item>
      <item>Goran Nedeljko, OIB 80020353754 punomoćnik sudionika u postupku ODISEJ jednostavno društvo s ograničenom odgovornošću za ugostiteljstvo i turizam</item>
      <item>ŽDO VARAŽDIN, Građansko-upravni odjel</item>
    </izvorni_sadrzaj>
    <derivirana_varijabla naziv="DomainObject.Predmet.OstaliListFormatedOIB_1">
      <item>Sudski registar</item>
      <item>Goran Nedeljko, OIB 80020353754 punomoćnik sudionika u postupku ODISEJ jednostavno društvo s ograničenom odgovornošću za ugostiteljstvo i turizam</item>
      <item>ŽDO VARAŽDIN, Građansko-upravni odjel</item>
    </derivirana_varijabla>
  </DomainObject.Predmet.OstaliListFormatedOIB>
  <DomainObject.Predmet.OstaliListFormatedWithAdress>
    <izvorni_sadrzaj>
      <item>Sudski registar</item>
      <item>Goran Nedeljko, I.g.kovačića 30, 40000 Čakovec punomoćnik sudionika u postupku ODISEJ jednostavno društvo s ograničenom odgovornošću za ugostiteljstvo i turizam</item>
      <item>ŽDO VARAŽDIN, Građansko-upravni odjel</item>
    </izvorni_sadrzaj>
    <derivirana_varijabla naziv="DomainObject.Predmet.OstaliListFormatedWithAdress_1">
      <item>Sudski registar</item>
      <item>Goran Nedeljko, I.g.kovačića 30, 40000 Čakovec punomoćnik sudionika u postupku ODISEJ jednostavno društvo s ograničenom odgovornošću za ugostiteljstvo i turizam</item>
      <item>ŽDO VARAŽDIN, Građansko-upravni odjel</item>
    </derivirana_varijabla>
  </DomainObject.Predmet.OstaliListFormatedWithAdress>
  <DomainObject.Predmet.OstaliListFormatedWithAdressOIB>
    <izvorni_sadrzaj>
      <item>Sudski registar</item>
      <item>Goran Nedeljko, OIB 80020353754, I.g.kovačića 30, 40000 Čakovec punomoćnik sudionika u postupku ODISEJ jednostavno društvo s ograničenom odgovornošću za ugostiteljstvo i turizam</item>
      <item>ŽDO VARAŽDIN, Građansko-upravni odjel</item>
    </izvorni_sadrzaj>
    <derivirana_varijabla naziv="DomainObject.Predmet.OstaliListFormatedWithAdressOIB_1">
      <item>Sudski registar</item>
      <item>Goran Nedeljko, OIB 80020353754, I.g.kovačića 30, 40000 Čakovec punomoćnik sudionika u postupku ODISEJ jednostavno društvo s ograničenom odgovornošću za ugostiteljstvo i turizam</item>
      <item>ŽDO VARAŽDIN, Građansko-upravni odjel</item>
    </derivirana_varijabla>
  </DomainObject.Predmet.OstaliListFormatedWithAdressOIB>
  <DomainObject.Predmet.OstaliListNazivFormated>
    <izvorni_sadrzaj>
      <item>Sudski registar</item>
      <item>Goran Nedeljko</item>
      <item>ŽDO VARAŽDIN, Građansko-upravni odjel</item>
    </izvorni_sadrzaj>
    <derivirana_varijabla naziv="DomainObject.Predmet.OstaliListNazivFormated_1">
      <item>Sudski registar</item>
      <item>Goran Nedeljko</item>
      <item>ŽDO VARAŽDIN, Građansko-upravni odjel</item>
    </derivirana_varijabla>
  </DomainObject.Predmet.OstaliListNazivFormated>
  <DomainObject.Predmet.OstaliListNazivFormatedOIB>
    <izvorni_sadrzaj>
      <item>Sudski registar</item>
      <item>Goran Nedeljko, OIB 80020353754</item>
      <item>ŽDO VARAŽDIN, Građansko-upravni odjel</item>
    </izvorni_sadrzaj>
    <derivirana_varijabla naziv="DomainObject.Predmet.OstaliListNazivFormatedOIB_1">
      <item>Sudski registar</item>
      <item>Goran Nedeljko, OIB 80020353754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St-650/2017-16</izvorni_sadrzaj>
    <derivirana_varijabla naziv="DomainObject.PoslovniBrojDokumenta_1">St-650/2017-16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ODISEJ jednostavno društvo s ograničenom odgovornošću za ugostiteljstvo i turizam</izvorni_sadrzaj>
    <derivirana_varijabla naziv="DomainObject.Predmet.ProtustrankaIDrugi_1">ODISEJ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ODISEJ jednostavno društvo s ograničenom odgovornošću za ugostiteljstvo i turizam, OIB 43205206145, Ivana Gorana Kovačića 30, 40000 Čakovec</izvorni_sadrzaj>
    <derivirana_varijabla naziv="DomainObject.Predmet.ProtustrankaIDrugiAdressOIB_1">ODISEJ jednostavno društvo s ograničenom odgovornošću za ugostiteljstvo i turizam, OIB 43205206145,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ODISEJ jednostavno društvo s ograničenom odgovornošću za ugostiteljstvo i turizam</item>
      <item>Sudski registar</item>
      <item>Goran Nedeljko</item>
      <item>ŽDO VARAŽDIN, Građansko-upravni odjel</item>
    </izvorni_sadrzaj>
    <derivirana_varijabla naziv="DomainObject.Predmet.SudioniciListNaziv_1">
      <item>Financijska agencija</item>
      <item>ODISEJ jednostavno društvo s ograničenom odgovornošću za ugostiteljstvo i turizam</item>
      <item>Sudski registar</item>
      <item>Goran Nedeljko</item>
      <item>ŽDO VARAŽDIN,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Goran Nedeljko, OIB 80020353754, I.g.kovačića 30,40000 Čakovec</item>
      <item>ŽDO VARAŽDIN, Građansko-upravni odjel</item>
    </izvorni_sadrzaj>
    <derivirana_varijabla naziv="DomainObject.Predmet.SudioniciListAdressOIB_1"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Goran Nedeljko, OIB 80020353754, I.g.kovačića 30,40000 Čakovec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41B7A-A4E3-41E8-8BEB-CC811B676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1691</properties:Characters>
  <properties:Lines>74</properties:Lines>
  <properties:Paragraphs>22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2018-12-21T08:21:00Z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St-650/2017-16 / Odluka - Rješenje - obustava postupka (odluka_St-650_2017-16.docx)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