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57a8" w14:paraId="6e257a8" w:rsidRDefault="00706B6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85C48">
        <w:rPr>
          <w:rFonts w:cs="Times New Roman" w:eastAsia="Times New Roman"/>
          <w:lang w:eastAsia="hr-HR"/>
        </w:rPr>
        <w:t>8127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85C48">
        <w:rPr>
          <w:rFonts w:cs="Times New Roman" w:eastAsia="Times New Roman"/>
          <w:lang w:eastAsia="hr-HR"/>
        </w:rPr>
        <w:t>VOLUMEN I PLOHA d.o.o. Sunja, Vladimira Nazora 59, OIB: 67031847971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85C48">
        <w:rPr>
          <w:rFonts w:cs="Times New Roman" w:eastAsia="Times New Roman"/>
          <w:lang w:eastAsia="hr-HR"/>
        </w:rPr>
        <w:t>40.526,70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BA5BB4">
        <w:rPr>
          <w:rFonts w:cs="Times New Roman" w:eastAsia="Times New Roman"/>
          <w:lang w:eastAsia="hr-HR"/>
        </w:rPr>
        <w:t>11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11C" w:rsidP="00101D38" w:rsidR="00DF111C">
      <w:pPr>
        <w:spacing w:after="0"/>
      </w:pPr>
      <w:r>
        <w:separator/>
      </w:r>
    </w:p>
  </w:endnote>
  <w:endnote w:id="0" w:type="continuationSeparator">
    <w:p w:rsidRDefault="00DF111C" w:rsidP="00101D38" w:rsidR="00DF11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11C" w:rsidP="00101D38" w:rsidR="00DF111C">
      <w:pPr>
        <w:spacing w:after="0"/>
      </w:pPr>
      <w:r>
        <w:separator/>
      </w:r>
    </w:p>
  </w:footnote>
  <w:footnote w:id="0" w:type="continuationSeparator">
    <w:p w:rsidRDefault="00DF111C" w:rsidP="00101D38" w:rsidR="00DF111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B6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85C48">
      <w:t>8127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06B67"/>
    <w:rsid w:val="00712438"/>
    <w:rsid w:val="00765FCC"/>
    <w:rsid w:val="007A1699"/>
    <w:rsid w:val="007B6138"/>
    <w:rsid w:val="00812B6F"/>
    <w:rsid w:val="00856ACB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512A"/>
    <w:rsid w:val="00DF111C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06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B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B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B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B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706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B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B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B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B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8127</izvorni_sadrzaj>
    <derivirana_varijabla naziv="DomainObject.Predmet.Broj_1">8127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St-8127/2015</izvorni_sadrzaj>
    <derivirana_varijabla naziv="DomainObject.Predmet.OznakaBroj_1">St-8127/2015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VOLUMEN I PLOHA d.o.o. zastupanog po punomoćniku Ivan Kujundžić</izvorni_sadrzaj>
    <derivirana_varijabla naziv="DomainObject.Predmet.ProtustrankaFormated_1">  VOLUMEN I PLOHA d.o.o. zastupanog po punomoćniku Ivan Kujundžić</derivirana_varijabla>
  </DomainObject.Predmet.ProtustrankaFormated>
  <DomainObject.Predmet.ProtustrankaFormatedOIB>
    <izvorni_sadrzaj>  VOLUMEN I PLOHA d.o.o., OIB 67031847971 zastupanog po punomoćniku Ivan Kujundžić</izvorni_sadrzaj>
    <derivirana_varijabla naziv="DomainObject.Predmet.ProtustrankaFormatedOIB_1">  VOLUMEN I PLOHA d.o.o., OIB 67031847971 zastupanog po punomoćniku Ivan Kujundžić</derivirana_varijabla>
  </DomainObject.Predmet.ProtustrankaFormatedOIB>
  <DomainObject.Predmet.ProtustrankaFormatedWithAdress>
    <izvorni_sadrzaj> VOLUMEN I PLOHA d.o.o., Vladimira Nazora 59, 44210 Sunja zastupanog po punomoćniku Ivan Kujundžić</izvorni_sadrzaj>
    <derivirana_varijabla naziv="DomainObject.Predmet.ProtustrankaFormatedWithAdress_1"> VOLUMEN I PLOHA d.o.o., Vladimira Nazora 59, 44210 Sunja zastupanog po punomoćniku Ivan Kujundžić</derivirana_varijabla>
  </DomainObject.Predmet.ProtustrankaFormatedWithAdress>
  <DomainObject.Predmet.ProtustrankaFormatedWithAdressOIB>
    <izvorni_sadrzaj> VOLUMEN I PLOHA d.o.o., OIB 67031847971, Vladimira Nazora 59, 44210 Sunja zastupanog po punomoćniku Ivan Kujundžić</izvorni_sadrzaj>
    <derivirana_varijabla naziv="DomainObject.Predmet.ProtustrankaFormatedWithAdressOIB_1"> VOLUMEN I PLOHA d.o.o., OIB 67031847971, Vladimira Nazora 59, 44210 Sunja zastupanog po punomoćniku Ivan Kujundžić</derivirana_varijabla>
  </DomainObject.Predmet.ProtustrankaFormatedWithAdressOIB>
  <DomainObject.Predmet.ProtustrankaWithAdress>
    <izvorni_sadrzaj>VOLUMEN I PLOHA d.o.o. Vladimira Nazora 59, 44210 Sunja</izvorni_sadrzaj>
    <derivirana_varijabla naziv="DomainObject.Predmet.ProtustrankaWithAdress_1">VOLUMEN I PLOHA d.o.o. Vladimira Nazora 59, 44210 Sunja</derivirana_varijabla>
  </DomainObject.Predmet.ProtustrankaWithAdress>
  <DomainObject.Predmet.ProtustrankaWithAdressOIB>
    <izvorni_sadrzaj>VOLUMEN I PLOHA d.o.o., OIB 67031847971, Vladimira Nazora 59, 44210 Sunja</izvorni_sadrzaj>
    <derivirana_varijabla naziv="DomainObject.Predmet.ProtustrankaWithAdressOIB_1">VOLUMEN I PLOHA d.o.o., OIB 67031847971, Vladimira Nazora 59, 44210 Sunja</derivirana_varijabla>
  </DomainObject.Predmet.ProtustrankaWithAdressOIB>
  <DomainObject.Predmet.ProtustrankaNazivFormated>
    <izvorni_sadrzaj>VOLUMEN I PLOHA d.o.o.</izvorni_sadrzaj>
    <derivirana_varijabla naziv="DomainObject.Predmet.ProtustrankaNazivFormated_1">VOLUMEN I PLOHA d.o.o.</derivirana_varijabla>
  </DomainObject.Predmet.ProtustrankaNazivFormated>
  <DomainObject.Predmet.ProtustrankaNazivFormatedOIB>
    <izvorni_sadrzaj>VOLUMEN I PLOHA d.o.o., OIB 67031847971</izvorni_sadrzaj>
    <derivirana_varijabla naziv="DomainObject.Predmet.ProtustrankaNazivFormatedOIB_1">VOLUMEN I PLOHA d.o.o., OIB 67031847971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VOLUMEN I PLOHA d.o.o. zastupanog po punomoćniku Ivan Kujundžić</item>
    </izvorni_sadrzaj>
    <derivirana_varijabla naziv="DomainObject.Predmet.ProtuStrankaListFormated_1">
      <item>VOLUMEN I PLOHA d.o.o. zastupanog po punomoćniku Ivan Kujundžić</item>
    </derivirana_varijabla>
  </DomainObject.Predmet.ProtuStrankaListFormated>
  <DomainObject.Predmet.ProtuStrankaListFormatedOIB>
    <izvorni_sadrzaj>
      <item>VOLUMEN I PLOHA d.o.o., OIB 67031847971 zastupanog po punomoćniku Ivan Kujundžić</item>
    </izvorni_sadrzaj>
    <derivirana_varijabla naziv="DomainObject.Predmet.ProtuStrankaListFormatedOIB_1">
      <item>VOLUMEN I PLOHA d.o.o., OIB 67031847971 zastupanog po punomoćniku Ivan Kujundžić</item>
    </derivirana_varijabla>
  </DomainObject.Predmet.ProtuStrankaListFormatedOIB>
  <DomainObject.Predmet.ProtuStrankaListFormatedWithAdress>
    <izvorni_sadrzaj>
      <item>VOLUMEN I PLOHA d.o.o., Vladimira Nazora 59, 44210 Sunja zastupanog po punomoćniku Ivan Kujundžić</item>
    </izvorni_sadrzaj>
    <derivirana_varijabla naziv="DomainObject.Predmet.ProtuStrankaListFormatedWithAdress_1">
      <item>VOLUMEN I PLOHA d.o.o., Vladimira Nazora 59, 44210 Sunja zastupanog po punomoćniku Ivan Kujundžić</item>
    </derivirana_varijabla>
  </DomainObject.Predmet.ProtuStrankaListFormatedWithAdress>
  <DomainObject.Predmet.ProtuStrankaListFormatedWithAdressOIB>
    <izvorni_sadrzaj>
      <item>VOLUMEN I PLOHA d.o.o., OIB 67031847971, Vladimira Nazora 59, 44210 Sunja zastupanog po punomoćniku Ivan Kujundžić</item>
    </izvorni_sadrzaj>
    <derivirana_varijabla naziv="DomainObject.Predmet.ProtuStrankaListFormatedWithAdressOIB_1">
      <item>VOLUMEN I PLOHA d.o.o., OIB 67031847971, Vladimira Nazora 59, 44210 Sunja zastupanog po punomoćniku Ivan Kujundžić</item>
    </derivirana_varijabla>
  </DomainObject.Predmet.ProtuStrankaListFormatedWithAdressOIB>
  <DomainObject.Predmet.ProtuStrankaListNazivFormated>
    <izvorni_sadrzaj>
      <item>VOLUMEN I PLOHA d.o.o.</item>
    </izvorni_sadrzaj>
    <derivirana_varijabla naziv="DomainObject.Predmet.ProtuStrankaListNazivFormated_1">
      <item>VOLUMEN I PLOHA d.o.o.</item>
    </derivirana_varijabla>
  </DomainObject.Predmet.ProtuStrankaListNazivFormated>
  <DomainObject.Predmet.ProtuStrankaListNazivFormatedOIB>
    <izvorni_sadrzaj>
      <item>VOLUMEN I PLOHA d.o.o., OIB 67031847971</item>
    </izvorni_sadrzaj>
    <derivirana_varijabla naziv="DomainObject.Predmet.ProtuStrankaListNazivFormatedOIB_1">
      <item>VOLUMEN I PLOHA d.o.o., OIB 67031847971</item>
    </derivirana_varijabla>
  </DomainObject.Predmet.ProtuStrankaListNazivFormatedOIB>
  <DomainObject.Predmet.OstaliListFormated>
    <izvorni_sadrzaj>
      <item>Ivan Kujundžić punomoćnik sudionika u postupku VOLUMEN I PLOHA d.o.o.</item>
    </izvorni_sadrzaj>
    <derivirana_varijabla naziv="DomainObject.Predmet.OstaliListFormated_1">
      <item>Ivan Kujundžić punomoćnik sudionika u postupku VOLUMEN I PLOHA d.o.o.</item>
    </derivirana_varijabla>
  </DomainObject.Predmet.OstaliListFormated>
  <DomainObject.Predmet.OstaliListFormatedOIB>
    <izvorni_sadrzaj>
      <item>Ivan Kujundžić, OIB 73301221621 punomoćnik sudionika u postupku VOLUMEN I PLOHA d.o.o.</item>
    </izvorni_sadrzaj>
    <derivirana_varijabla naziv="DomainObject.Predmet.OstaliListFormatedOIB_1">
      <item>Ivan Kujundžić, OIB 73301221621 punomoćnik sudionika u postupku VOLUMEN I PLOHA d.o.o.</item>
    </derivirana_varijabla>
  </DomainObject.Predmet.OstaliListFormatedOIB>
  <DomainObject.Predmet.OstaliListFormatedWithAdress>
    <izvorni_sadrzaj>
      <item>Ivan Kujundžić, Selčinska 28, 10360 Sesvete punomoćnik sudionika u postupku VOLUMEN I PLOHA d.o.o.</item>
    </izvorni_sadrzaj>
    <derivirana_varijabla naziv="DomainObject.Predmet.OstaliListFormatedWithAdress_1">
      <item>Ivan Kujundžić, Selčinska 28, 10360 Sesvete punomoćnik sudionika u postupku VOLUMEN I PLOHA d.o.o.</item>
    </derivirana_varijabla>
  </DomainObject.Predmet.OstaliListFormatedWithAdress>
  <DomainObject.Predmet.OstaliListFormatedWithAdressOIB>
    <izvorni_sadrzaj>
      <item>Ivan Kujundžić, OIB 73301221621, Selčinska 28, 10360 Sesvete punomoćnik sudionika u postupku VOLUMEN I PLOHA d.o.o.</item>
    </izvorni_sadrzaj>
    <derivirana_varijabla naziv="DomainObject.Predmet.OstaliListFormatedWithAdressOIB_1">
      <item>Ivan Kujundžić, OIB 73301221621, Selčinska 28, 10360 Sesvete punomoćnik sudionika u postupku VOLUMEN I PLOHA d.o.o.</item>
    </derivirana_varijabla>
  </DomainObject.Predmet.OstaliListFormatedWithAdressOIB>
  <DomainObject.Predmet.OstaliListNazivFormated>
    <izvorni_sadrzaj>
      <item>Ivan Kujundžić</item>
    </izvorni_sadrzaj>
    <derivirana_varijabla naziv="DomainObject.Predmet.OstaliListNazivFormated_1">
      <item>Ivan Kujundžić</item>
    </derivirana_varijabla>
  </DomainObject.Predmet.OstaliListNazivFormated>
  <DomainObject.Predmet.OstaliListNazivFormatedOIB>
    <izvorni_sadrzaj>
      <item>Ivan Kujundžić, OIB 73301221621</item>
    </izvorni_sadrzaj>
    <derivirana_varijabla naziv="DomainObject.Predmet.OstaliListNazivFormatedOIB_1">
      <item>Ivan Kujundžić, OIB 73301221621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VOLUMEN I PLOHA d.o.o.</izvorni_sadrzaj>
    <derivirana_varijabla naziv="DomainObject.Predmet.ProtustrankaIDrugi_1">VOLUMEN I PLOHA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VOLUMEN I PLOHA d.o.o., OIB 67031847971, Vladimira Nazora 59, 44210 Sunja</izvorni_sadrzaj>
    <derivirana_varijabla naziv="DomainObject.Predmet.ProtustrankaIDrugiAdressOIB_1">VOLUMEN I PLOHA d.o.o., OIB 67031847971, Vladimira Nazora 59,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VOLUMEN I PLOHA d.o.o.</item>
      <item>Ivan Kujundžić</item>
    </izvorni_sadrzaj>
    <derivirana_varijabla naziv="DomainObject.Predmet.SudioniciListNaziv_1">
      <item>FINA Regionalni centar Zagreb</item>
      <item>VOLUMEN I PLOHA d.o.o.</item>
      <item>Ivan Kujundžić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VOLUMEN I PLOHA d.o.o., OIB 67031847971, Vladimira Nazora 59,44210 Sunja</item>
      <item>Ivan Kujundžić, OIB 73301221621, Selčinska 28,10360 Sesvete</item>
    </izvorni_sadrzaj>
    <derivirana_varijabla naziv="DomainObject.Predmet.SudioniciListAdressOIB_1">
      <item>FINA Regionalni centar Zagreb, OIB 85821130368, Trg svibanjskih žrtava 1995. 1,10000 Zagreb</item>
      <item>VOLUMEN I PLOHA d.o.o., OIB 67031847971, Vladimira Nazora 59,44210 Sunja</item>
      <item>Ivan Kujundžić, OIB 73301221621, Selčinska 28,10360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67031847971</item>
      <item>, OIB 73301221621</item>
    </izvorni_sadrzaj>
    <derivirana_varijabla naziv="DomainObject.Predmet.SudioniciListNazivOIB_1">
      <item>, OIB 85821130368</item>
      <item>, OIB 67031847971</item>
      <item>, OIB 73301221621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1346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2016-01-11T13:07:00Z</dcterms:created>
  <dc:creator>Draženka Prpić</dc:creator>
  <cp:lastModifiedBy>Draženka Prpić</cp:lastModifiedBy>
  <cp:lastPrinted>2016-01-11T13:08:00Z</cp:lastPrinted>
  <dcterms:modified xmlns:xsi="http://www.w3.org/2001/XMLSchema-instance" xsi:type="dcterms:W3CDTF">2016-01-11T13:08:00Z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