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707d" w14:paraId="b4b707d" w:rsidRDefault="003B7F8C" w:rsidP="003B7F8C" w:rsidR="003B7F8C" w:rsidRPr="009843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843DB">
        <w:rPr>
          <w:rFonts w:cs="Times New Roman" w:eastAsia="Times New Roman"/>
          <w:bCs/>
          <w:szCs w:val="20"/>
        </w:rPr>
        <w:t xml:space="preserve">                    </w:t>
      </w:r>
      <w:r w:rsidRPr="009843DB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7F8C" w:rsidP="003B7F8C" w:rsidR="003B7F8C" w:rsidRPr="009843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B7F8C" w:rsidP="003B7F8C" w:rsidR="003B7F8C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B7F8C" w:rsidP="003B7F8C" w:rsidR="003B7F8C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B7F8C" w:rsidP="003B7F8C" w:rsidR="003B7F8C" w:rsidRPr="009843DB"/>
    <w:p w:rsidRDefault="003B7F8C" w:rsidP="003B7F8C" w:rsidR="003B7F8C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B7F8C" w:rsidP="003B7F8C" w:rsidR="003B7F8C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B7F8C" w:rsidP="003B7F8C" w:rsidR="003B7F8C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J E Š E NJ E</w:t>
      </w:r>
    </w:p>
    <w:p w:rsidRDefault="003B7F8C" w:rsidP="003B7F8C" w:rsidR="003B7F8C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7F8C" w:rsidP="003B7F8C" w:rsidR="003B7F8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5909</w:t>
      </w:r>
      <w:r w:rsidRPr="009843DB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28. listopada</w:t>
      </w:r>
      <w:r w:rsidR="00C434E1">
        <w:rPr>
          <w:rFonts w:cs="Times New Roman" w:eastAsia="Times New Roman"/>
          <w:szCs w:val="24"/>
          <w:lang w:eastAsia="hr-HR"/>
        </w:rPr>
        <w:t xml:space="preserve"> 2015</w:t>
      </w:r>
      <w:r w:rsidRPr="009843DB">
        <w:rPr>
          <w:rFonts w:cs="Times New Roman" w:eastAsia="Times New Roman"/>
          <w:szCs w:val="24"/>
          <w:lang w:eastAsia="hr-HR"/>
        </w:rPr>
        <w:t>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HISTRIA FESTIVAL, Pula, Istarska 8, OIB 39709198598, reg. br. 18000914, 9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3B7F8C" w:rsidP="003B7F8C" w:rsidR="003B7F8C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7F8C" w:rsidP="003B7F8C" w:rsidR="003B7F8C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i j e š i o   j e</w:t>
      </w:r>
    </w:p>
    <w:p w:rsidRDefault="003B7F8C" w:rsidP="003B7F8C" w:rsidR="003B7F8C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7F8C" w:rsidP="003B7F8C" w:rsidR="003B7F8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HISTRIA FESTIVAL, Pula, Istarska 8, OIB 39709198598, reg. br. 18000914.</w:t>
      </w:r>
    </w:p>
    <w:p w:rsidRDefault="003B7F8C" w:rsidP="003B7F8C" w:rsidR="003B7F8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B7F8C" w:rsidP="003B7F8C" w:rsidR="003B7F8C" w:rsidRPr="009843DB">
      <w:pPr>
        <w:tabs>
          <w:tab w:pos="4116" w:val="left"/>
        </w:tabs>
        <w:jc w:val="center"/>
      </w:pPr>
      <w:r w:rsidRPr="009843DB">
        <w:t>Obrazloženje</w:t>
      </w:r>
    </w:p>
    <w:p w:rsidRDefault="003B7F8C" w:rsidP="003B7F8C" w:rsidR="003B7F8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B7F8C" w:rsidP="003B7F8C" w:rsidR="003B7F8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</w:t>
      </w:r>
      <w:r>
        <w:rPr>
          <w:rFonts w:cs="Times New Roman" w:eastAsia="Times New Roman"/>
          <w:szCs w:val="24"/>
          <w:lang w:eastAsia="hr-HR"/>
        </w:rPr>
        <w:t>444</w:t>
      </w:r>
      <w:r w:rsidRPr="009843DB">
        <w:rPr>
          <w:rFonts w:cs="Times New Roman" w:eastAsia="Times New Roman"/>
          <w:szCs w:val="24"/>
          <w:lang w:eastAsia="hr-HR"/>
        </w:rPr>
        <w:t xml:space="preserve">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HISTRIA FESTIVAL, Pula. </w:t>
      </w:r>
      <w:r w:rsidRPr="009843DB">
        <w:t xml:space="preserve">U zahtjevu je navedeno </w:t>
      </w:r>
      <w:r w:rsidRPr="009843DB">
        <w:rPr>
          <w:rFonts w:cs="Times New Roman" w:eastAsia="Times New Roman"/>
          <w:szCs w:val="24"/>
          <w:lang w:eastAsia="hr-HR"/>
        </w:rPr>
        <w:t>da dužni</w:t>
      </w:r>
      <w:r>
        <w:rPr>
          <w:rFonts w:cs="Times New Roman" w:eastAsia="Times New Roman"/>
          <w:szCs w:val="24"/>
          <w:lang w:eastAsia="hr-HR"/>
        </w:rPr>
        <w:t>k nema zaposlenih te da na dan 1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rujna</w:t>
      </w:r>
      <w:r w:rsidRPr="009843DB">
        <w:rPr>
          <w:rFonts w:cs="Times New Roman" w:eastAsia="Times New Roman"/>
          <w:szCs w:val="24"/>
          <w:lang w:eastAsia="hr-HR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2933</w:t>
      </w:r>
      <w:r w:rsidRPr="009843DB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>5.136.540,07</w:t>
      </w:r>
      <w:r w:rsidRPr="009843DB">
        <w:t xml:space="preserve"> </w:t>
      </w:r>
      <w:r w:rsidRPr="009843DB">
        <w:rPr>
          <w:rFonts w:cs="Times New Roman" w:eastAsia="Times New Roman"/>
          <w:szCs w:val="24"/>
          <w:lang w:eastAsia="hr-HR"/>
        </w:rPr>
        <w:t>kuna.</w:t>
      </w:r>
    </w:p>
    <w:p w:rsidRDefault="003B7F8C" w:rsidP="003B7F8C" w:rsidR="003B7F8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</w:t>
      </w:r>
      <w:r>
        <w:rPr>
          <w:rFonts w:cs="Times New Roman" w:eastAsia="Times New Roman"/>
          <w:szCs w:val="24"/>
          <w:lang w:eastAsia="hr-HR"/>
        </w:rPr>
        <w:t xml:space="preserve">sudskog </w:t>
      </w:r>
      <w:r w:rsidRPr="009843DB">
        <w:rPr>
          <w:rFonts w:cs="Times New Roman" w:eastAsia="Times New Roman"/>
          <w:szCs w:val="24"/>
          <w:lang w:eastAsia="hr-HR"/>
        </w:rPr>
        <w:t>registra.</w:t>
      </w:r>
    </w:p>
    <w:p w:rsidRDefault="003B7F8C" w:rsidP="003B7F8C" w:rsidR="003B7F8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Kako zahtjev za provedbu skraćenog stečajnog postupka sadrži sve potrebne podatke predviđene odredbom čl. 429. Stečajnog zakona, a iz kojih proizlazi kako su ispunjene sve pretpostavke za provedbu skraćenog stečajnog postupka nad predloženim dužnikom, na temelju čl. 428. Stečajnog zakona, odlučeno je kao izreci.</w:t>
      </w:r>
    </w:p>
    <w:p w:rsidRDefault="003B7F8C" w:rsidP="003B7F8C" w:rsidR="003B7F8C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7F8C" w:rsidP="003B7F8C" w:rsidR="003B7F8C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9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3B7F8C" w:rsidP="003B7F8C" w:rsidR="003B7F8C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Sudska savjetnica</w:t>
      </w:r>
    </w:p>
    <w:p w:rsidRDefault="003B7F8C" w:rsidP="003B7F8C" w:rsidR="003B7F8C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Mihaela Kaligari</w:t>
      </w:r>
      <w:r w:rsidR="00C434E1">
        <w:rPr>
          <w:rFonts w:cs="Times New Roman" w:eastAsia="Times New Roman"/>
          <w:szCs w:val="24"/>
          <w:lang w:eastAsia="hr-HR"/>
        </w:rPr>
        <w:t>, v. r.</w:t>
      </w:r>
    </w:p>
    <w:p w:rsidRDefault="003B7F8C" w:rsidP="003B7F8C" w:rsidR="003B7F8C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UPUTA O PRAVNOM LIJEKU</w:t>
      </w:r>
    </w:p>
    <w:p w:rsidRDefault="003B7F8C" w:rsidP="003B7F8C" w:rsidR="003B7F8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B7F8C" w:rsidP="003B7F8C" w:rsidR="003B7F8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B7F8C" w:rsidP="003B7F8C" w:rsidR="003B7F8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B7F8C" w:rsidP="003B7F8C" w:rsidR="003B7F8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B7F8C" w:rsidP="003B7F8C" w:rsidR="003B7F8C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B7F8C" w:rsidP="003B7F8C" w:rsidR="003B7F8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3B7F8C" w:rsidP="003B7F8C" w:rsidR="006706A5" w:rsidRPr="003B7F8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</w:t>
      </w:r>
    </w:p>
    <w:sectPr w:rsidSect="007B623F" w:rsidR="006706A5" w:rsidRPr="003B7F8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F8C" w:rsidP="003B7F8C" w:rsidR="003B7F8C">
      <w:r>
        <w:separator/>
      </w:r>
    </w:p>
  </w:endnote>
  <w:endnote w:id="0" w:type="continuationSeparator">
    <w:p w:rsidRDefault="003B7F8C" w:rsidP="003B7F8C" w:rsidR="003B7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F8C" w:rsidP="003B7F8C" w:rsidR="003B7F8C">
      <w:r>
        <w:separator/>
      </w:r>
    </w:p>
  </w:footnote>
  <w:footnote w:id="0" w:type="continuationSeparator">
    <w:p w:rsidRDefault="003B7F8C" w:rsidP="003B7F8C" w:rsidR="003B7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F8C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B5628">
          <w:rPr>
            <w:noProof/>
          </w:rPr>
          <w:t>2</w:t>
        </w:r>
        <w:r>
          <w:fldChar w:fldCharType="end"/>
        </w:r>
      </w:sdtContent>
    </w:sdt>
    <w:r>
      <w:tab/>
      <w:t>11 St-570/2015-3</w:t>
    </w:r>
  </w:p>
  <w:p w:rsidRDefault="00AB5628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F8C" w:rsidP="007B623F" w:rsidR="007B623F">
    <w:pPr>
      <w:pStyle w:val="Zaglavlje"/>
      <w:jc w:val="right"/>
    </w:pPr>
    <w:r>
      <w:t>11 St-570/2015-3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3CC"/>
    <w:rsid w:val="003B7F8C"/>
    <w:rsid w:val="003F1BA1"/>
    <w:rsid w:val="007A5C5B"/>
    <w:rsid w:val="008763CC"/>
    <w:rsid w:val="00AB5628"/>
    <w:rsid w:val="00C434E1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7F8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F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7F8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7F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7F8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7F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7F8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B5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62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62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6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6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7F8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F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7F8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7F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7F8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7F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7F8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B5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62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62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6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6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St-570/2015</izvorni_sadrzaj>
    <derivirana_varijabla naziv="DomainObject.Predmet.OznakaBroj_1">St-570/2015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FESTIVAL, PULA</izvorni_sadrzaj>
    <derivirana_varijabla naziv="DomainObject.Predmet.ProtustrankaFormated_1">  HISTRIA FESTIVAL, PULA</derivirana_varijabla>
  </DomainObject.Predmet.ProtustrankaFormated>
  <DomainObject.Predmet.ProtustrankaFormatedOIB>
    <izvorni_sadrzaj>  HISTRIA FESTIVAL, PULA, OIB 39709198598</izvorni_sadrzaj>
    <derivirana_varijabla naziv="DomainObject.Predmet.ProtustrankaFormatedOIB_1">  HISTRIA FESTIVAL, PULA, OIB 39709198598</derivirana_varijabla>
  </DomainObject.Predmet.ProtustrankaFormatedOIB>
  <DomainObject.Predmet.ProtustrankaFormatedWithAdress>
    <izvorni_sadrzaj> HISTRIA FESTIVAL, PULA, Istarska 8, 52100 Pula</izvorni_sadrzaj>
    <derivirana_varijabla naziv="DomainObject.Predmet.ProtustrankaFormatedWithAdress_1"> HISTRIA FESTIVAL, PULA, Istarska 8, 52100 Pula</derivirana_varijabla>
  </DomainObject.Predmet.ProtustrankaFormatedWithAdress>
  <DomainObject.Predmet.ProtustrankaFormatedWithAdressOIB>
    <izvorni_sadrzaj> HISTRIA FESTIVAL, PULA, OIB 39709198598, Istarska 8, 52100 Pula</izvorni_sadrzaj>
    <derivirana_varijabla naziv="DomainObject.Predmet.ProtustrankaFormatedWithAdressOIB_1"> HISTRIA FESTIVAL, PULA, OIB 39709198598, Istarska 8, 52100 Pula</derivirana_varijabla>
  </DomainObject.Predmet.ProtustrankaFormatedWithAdressOIB>
  <DomainObject.Predmet.ProtustrankaWithAdress>
    <izvorni_sadrzaj>HISTRIA FESTIVAL, PULA Istarska 8, 52100 Pula</izvorni_sadrzaj>
    <derivirana_varijabla naziv="DomainObject.Predmet.ProtustrankaWithAdress_1">HISTRIA FESTIVAL, PULA Istarska 8, 52100 Pula</derivirana_varijabla>
  </DomainObject.Predmet.ProtustrankaWithAdress>
  <DomainObject.Predmet.ProtustrankaWithAdressOIB>
    <izvorni_sadrzaj>HISTRIA FESTIVAL, PULA, OIB 39709198598, Istarska 8, 52100 Pula</izvorni_sadrzaj>
    <derivirana_varijabla naziv="DomainObject.Predmet.ProtustrankaWithAdressOIB_1">HISTRIA FESTIVAL, PULA, OIB 39709198598, Istarska 8, 52100 Pula</derivirana_varijabla>
  </DomainObject.Predmet.ProtustrankaWithAdressOIB>
  <DomainObject.Predmet.ProtustrankaNazivFormated>
    <izvorni_sadrzaj>HISTRIA FESTIVAL, PULA</izvorni_sadrzaj>
    <derivirana_varijabla naziv="DomainObject.Predmet.ProtustrankaNazivFormated_1">HISTRIA FESTIVAL, PULA</derivirana_varijabla>
  </DomainObject.Predmet.ProtustrankaNazivFormated>
  <DomainObject.Predmet.ProtustrankaNazivFormatedOIB>
    <izvorni_sadrzaj>HISTRIA FESTIVAL, PULA, OIB 39709198598</izvorni_sadrzaj>
    <derivirana_varijabla naziv="DomainObject.Predmet.ProtustrankaNazivFormatedOIB_1">HISTRIA FESTIVAL, PULA, OIB 39709198598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5136540.07</izvorni_sadrzaj>
    <derivirana_varijabla naziv="DomainObject.Predmet.TrenutnaVrijednost_1">5136540.07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HISTRIA FESTIVAL, PULA</item>
    </izvorni_sadrzaj>
    <derivirana_varijabla naziv="DomainObject.Predmet.ProtuStrankaListFormated_1">
      <item>HISTRIA FESTIVAL, PULA</item>
    </derivirana_varijabla>
  </DomainObject.Predmet.ProtuStrankaListFormated>
  <DomainObject.Predmet.ProtuStrankaListFormatedOIB>
    <izvorni_sadrzaj>
      <item>HISTRIA FESTIVAL, PULA, OIB 39709198598</item>
    </izvorni_sadrzaj>
    <derivirana_varijabla naziv="DomainObject.Predmet.ProtuStrankaListFormatedOIB_1">
      <item>HISTRIA FESTIVAL, PULA, OIB 39709198598</item>
    </derivirana_varijabla>
  </DomainObject.Predmet.ProtuStrankaListFormatedOIB>
  <DomainObject.Predmet.ProtuStrankaListFormatedWithAdress>
    <izvorni_sadrzaj>
      <item>HISTRIA FESTIVAL, PULA, Istarska 8, 52100 Pula</item>
    </izvorni_sadrzaj>
    <derivirana_varijabla naziv="DomainObject.Predmet.ProtuStrankaListFormatedWithAdress_1">
      <item>HISTRIA FESTIVAL, PULA, Istarska 8, 52100 Pula</item>
    </derivirana_varijabla>
  </DomainObject.Predmet.ProtuStrankaListFormatedWithAdress>
  <DomainObject.Predmet.ProtuStrankaListFormatedWithAdressOIB>
    <izvorni_sadrzaj>
      <item>HISTRIA FESTIVAL, PULA, OIB 39709198598, Istarska 8, 52100 Pula</item>
    </izvorni_sadrzaj>
    <derivirana_varijabla naziv="DomainObject.Predmet.ProtuStrankaListFormatedWithAdressOIB_1">
      <item>HISTRIA FESTIVAL, PULA, OIB 39709198598, Istarska 8, 52100 Pula</item>
    </derivirana_varijabla>
  </DomainObject.Predmet.ProtuStrankaListFormatedWithAdressOIB>
  <DomainObject.Predmet.ProtuStrankaListNazivFormated>
    <izvorni_sadrzaj>
      <item>HISTRIA FESTIVAL, PULA</item>
    </izvorni_sadrzaj>
    <derivirana_varijabla naziv="DomainObject.Predmet.ProtuStrankaListNazivFormated_1">
      <item>HISTRIA FESTIVAL, PULA</item>
    </derivirana_varijabla>
  </DomainObject.Predmet.ProtuStrankaListNazivFormated>
  <DomainObject.Predmet.ProtuStrankaListNazivFormatedOIB>
    <izvorni_sadrzaj>
      <item>HISTRIA FESTIVAL, PULA, OIB 39709198598</item>
    </izvorni_sadrzaj>
    <derivirana_varijabla naziv="DomainObject.Predmet.ProtuStrankaListNazivFormatedOIB_1">
      <item>HISTRIA FESTIVAL, PULA, OIB 39709198598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HISTRIA FESTIVAL, PULA</izvorni_sadrzaj>
    <derivirana_varijabla naziv="DomainObject.Predmet.ProtustrankaIDrugi_1">HISTRIA FESTIVAL,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HISTRIA FESTIVAL, PULA, OIB 39709198598, Istarska 8, 52100 Pula</izvorni_sadrzaj>
    <derivirana_varijabla naziv="DomainObject.Predmet.ProtustrankaIDrugiAdressOIB_1">HISTRIA FESTIVAL, PULA, OIB 39709198598, Istarska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HISTRIA FESTIVAL, PULA</item>
    </izvorni_sadrzaj>
    <derivirana_varijabla naziv="DomainObject.Predmet.SudioniciListNaziv_1">
      <item>FINANCIJSKA AGENCIJA, RC RIJEKA, PODRUŽNICA PULA, PULA</item>
      <item>HISTRIA FESTIVAL,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HISTRIA FESTIVAL, PULA, OIB 39709198598, Istarska 8,52100 Pula</item>
    </izvorni_sadrzaj>
    <derivirana_varijabla naziv="DomainObject.Predmet.SudioniciListAdressOIB_1">
      <item>FINANCIJSKA AGENCIJA, RC RIJEKA, PODRUŽNICA PULA, PULA, OIB 85821130368, Giardini 5,52100 Pula</item>
      <item>HISTRIA FESTIVAL, PULA, OIB 39709198598, Istarska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39709198598</item>
    </izvorni_sadrzaj>
    <derivirana_varijabla naziv="DomainObject.Predmet.SudioniciListNazivOIB_1">
      <item>, OIB 85821130368</item>
      <item>, OIB 39709198598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1869</properties:Characters>
  <properties:Lines>50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2015-12-09T09:02:00Z</dcterms:created>
  <dc:creator>Mihaela Kaligari</dc:creator>
  <dc:description/>
  <cp:keywords/>
  <cp:lastModifiedBy>Sanja Prodan</cp:lastModifiedBy>
  <cp:lastPrinted>2015-12-17T10:54:00Z</cp:lastPrinted>
  <dcterms:modified xmlns:xsi="http://www.w3.org/2001/XMLSchema-instance" xsi:type="dcterms:W3CDTF">2015-12-17T10:54:00Z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