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dfb6" w14:paraId="e59dfb6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4E2A25">
        <w:rPr>
          <w:rFonts w:cs="Times New Roman" w:hAnsi="Times New Roman" w:ascii="Times New Roman"/>
        </w:rPr>
        <w:t>5046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92636E">
        <w:rPr>
          <w:rFonts w:cs="Times New Roman" w:hAnsi="Times New Roman" w:ascii="Times New Roman"/>
        </w:rPr>
        <w:t xml:space="preserve"> </w:t>
      </w:r>
      <w:r w:rsidR="004E2A25">
        <w:rPr>
          <w:rFonts w:cs="Times New Roman" w:hAnsi="Times New Roman" w:ascii="Times New Roman"/>
        </w:rPr>
        <w:t xml:space="preserve">ŠTRITOF PROMET d.o.o., </w:t>
      </w:r>
      <w:proofErr w:type="spellStart"/>
      <w:r w:rsidR="0074106F">
        <w:rPr>
          <w:rFonts w:cs="Times New Roman" w:hAnsi="Times New Roman" w:ascii="Times New Roman"/>
        </w:rPr>
        <w:t>Vučilčevo</w:t>
      </w:r>
      <w:proofErr w:type="spellEnd"/>
      <w:r w:rsidR="0074106F">
        <w:rPr>
          <w:rFonts w:cs="Times New Roman" w:hAnsi="Times New Roman" w:ascii="Times New Roman"/>
        </w:rPr>
        <w:t>, Sutlanske</w:t>
      </w:r>
      <w:r w:rsidR="007E2EB3">
        <w:rPr>
          <w:rFonts w:cs="Times New Roman" w:hAnsi="Times New Roman" w:ascii="Times New Roman"/>
        </w:rPr>
        <w:t xml:space="preserve"> doline 47, </w:t>
      </w:r>
      <w:r w:rsidR="004E2A25">
        <w:rPr>
          <w:rFonts w:cs="Times New Roman" w:hAnsi="Times New Roman" w:ascii="Times New Roman"/>
        </w:rPr>
        <w:t>OIB:</w:t>
      </w:r>
      <w:r w:rsidR="00EB798B" w:rsidRPr="00EB798B">
        <w:t xml:space="preserve"> </w:t>
      </w:r>
      <w:r w:rsidR="00EB798B" w:rsidRPr="00EB798B">
        <w:rPr>
          <w:rFonts w:cs="Times New Roman" w:hAnsi="Times New Roman" w:ascii="Times New Roman"/>
        </w:rPr>
        <w:t>88616242974</w:t>
      </w:r>
      <w:r w:rsidR="007E2EB3">
        <w:rPr>
          <w:rFonts w:cs="Times New Roman" w:hAnsi="Times New Roman" w:ascii="Times New Roman"/>
        </w:rPr>
        <w:t xml:space="preserve">, </w:t>
      </w:r>
      <w:r w:rsidR="004E2A25">
        <w:rPr>
          <w:rFonts w:cs="Times New Roman" w:hAnsi="Times New Roman" w:ascii="Times New Roman"/>
        </w:rPr>
        <w:t xml:space="preserve">MBS: </w:t>
      </w:r>
      <w:r w:rsidR="007E2EB3">
        <w:rPr>
          <w:rFonts w:cs="Times New Roman" w:hAnsi="Times New Roman" w:ascii="Times New Roman"/>
        </w:rPr>
        <w:t xml:space="preserve"> </w:t>
      </w:r>
      <w:r w:rsidR="007E2EB3" w:rsidRPr="007E2EB3">
        <w:rPr>
          <w:rFonts w:cs="Times New Roman" w:hAnsi="Times New Roman" w:ascii="Times New Roman"/>
        </w:rPr>
        <w:t>080785718</w:t>
      </w:r>
      <w:r w:rsidR="007E2EB3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E26C3">
        <w:rPr>
          <w:rFonts w:cs="Times New Roman" w:hAnsi="Times New Roman" w:ascii="Times New Roman"/>
        </w:rPr>
        <w:t xml:space="preserve">14.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4E2A2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7E2EB3">
        <w:rPr>
          <w:rFonts w:cs="Times New Roman" w:hAnsi="Times New Roman" w:ascii="Times New Roman"/>
        </w:rPr>
        <w:t xml:space="preserve"> ŠTRITOF PROMET d.o.o., </w:t>
      </w:r>
      <w:proofErr w:type="spellStart"/>
      <w:r w:rsidR="0074106F">
        <w:rPr>
          <w:rFonts w:cs="Times New Roman" w:hAnsi="Times New Roman" w:ascii="Times New Roman"/>
        </w:rPr>
        <w:t>Vučilčevo</w:t>
      </w:r>
      <w:proofErr w:type="spellEnd"/>
      <w:r w:rsidR="0074106F">
        <w:rPr>
          <w:rFonts w:cs="Times New Roman" w:hAnsi="Times New Roman" w:ascii="Times New Roman"/>
        </w:rPr>
        <w:t>, Sutlanske</w:t>
      </w:r>
      <w:r w:rsidR="007E2EB3">
        <w:rPr>
          <w:rFonts w:cs="Times New Roman" w:hAnsi="Times New Roman" w:ascii="Times New Roman"/>
        </w:rPr>
        <w:t xml:space="preserve"> doline 47, OIB:</w:t>
      </w:r>
      <w:r w:rsidR="007E2EB3" w:rsidRPr="00EB798B">
        <w:t xml:space="preserve"> </w:t>
      </w:r>
      <w:r w:rsidR="007E2EB3" w:rsidRPr="00EB798B">
        <w:rPr>
          <w:rFonts w:cs="Times New Roman" w:hAnsi="Times New Roman" w:ascii="Times New Roman"/>
        </w:rPr>
        <w:t>88616242974</w:t>
      </w:r>
      <w:r w:rsidR="007E2EB3">
        <w:rPr>
          <w:rFonts w:cs="Times New Roman" w:hAnsi="Times New Roman" w:ascii="Times New Roman"/>
        </w:rPr>
        <w:t xml:space="preserve">, MBS:  </w:t>
      </w:r>
      <w:r w:rsidR="007E2EB3" w:rsidRPr="007E2EB3">
        <w:rPr>
          <w:rFonts w:cs="Times New Roman" w:hAnsi="Times New Roman" w:ascii="Times New Roman"/>
        </w:rPr>
        <w:t>080785718</w:t>
      </w:r>
      <w:r w:rsidR="007E2EB3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602367">
        <w:rPr>
          <w:rFonts w:cs="Times New Roman" w:hAnsi="Times New Roman" w:ascii="Times New Roman"/>
        </w:rPr>
        <w:t xml:space="preserve"> </w:t>
      </w:r>
      <w:r w:rsidR="004E2A25">
        <w:rPr>
          <w:rFonts w:cs="Times New Roman" w:hAnsi="Times New Roman" w:ascii="Times New Roman"/>
        </w:rPr>
        <w:t xml:space="preserve">Petru Krešimiru Štritof, iz Zaprešića, Ulica Stjepana </w:t>
      </w:r>
      <w:proofErr w:type="spellStart"/>
      <w:r w:rsidR="004E2A25">
        <w:rPr>
          <w:rFonts w:cs="Times New Roman" w:hAnsi="Times New Roman" w:ascii="Times New Roman"/>
        </w:rPr>
        <w:t>Fabeka</w:t>
      </w:r>
      <w:proofErr w:type="spellEnd"/>
      <w:r w:rsidR="004E2A25">
        <w:rPr>
          <w:rFonts w:cs="Times New Roman" w:hAnsi="Times New Roman" w:ascii="Times New Roman"/>
        </w:rPr>
        <w:t xml:space="preserve"> 4/A, OIB: </w:t>
      </w:r>
      <w:r w:rsidR="00EB798B" w:rsidRPr="00EB798B">
        <w:rPr>
          <w:rFonts w:cs="Times New Roman" w:hAnsi="Times New Roman" w:ascii="Times New Roman"/>
        </w:rPr>
        <w:t>45211429493</w:t>
      </w:r>
      <w:r w:rsidR="00EB798B">
        <w:rPr>
          <w:rFonts w:cs="Times New Roman" w:hAnsi="Times New Roman" w:ascii="Times New Roman"/>
        </w:rPr>
        <w:t xml:space="preserve"> </w:t>
      </w:r>
      <w:r w:rsidR="007E2EB3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3C3CBD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04. svibnja  2017. g.</w:t>
      </w:r>
      <w:r w:rsidR="007E2EB3">
        <w:rPr>
          <w:rFonts w:cs="Times New Roman" w:hAnsi="Times New Roman" w:ascii="Times New Roman"/>
          <w:b/>
        </w:rPr>
        <w:t xml:space="preserve"> u 10:15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E7606F">
        <w:rPr>
          <w:rFonts w:cs="Times New Roman" w:hAnsi="Times New Roman" w:ascii="Times New Roman"/>
        </w:rPr>
        <w:t xml:space="preserve"> ŠTRITOF PROMET d.o.o., </w:t>
      </w:r>
      <w:proofErr w:type="spellStart"/>
      <w:r w:rsidR="0074106F">
        <w:rPr>
          <w:rFonts w:cs="Times New Roman" w:hAnsi="Times New Roman" w:ascii="Times New Roman"/>
        </w:rPr>
        <w:t>Vučilčevo</w:t>
      </w:r>
      <w:proofErr w:type="spellEnd"/>
      <w:r w:rsidR="0074106F">
        <w:rPr>
          <w:rFonts w:cs="Times New Roman" w:hAnsi="Times New Roman" w:ascii="Times New Roman"/>
        </w:rPr>
        <w:t>, Sutlanske</w:t>
      </w:r>
      <w:r w:rsidR="00E7606F">
        <w:rPr>
          <w:rFonts w:cs="Times New Roman" w:hAnsi="Times New Roman" w:ascii="Times New Roman"/>
        </w:rPr>
        <w:t xml:space="preserve"> doline 47, OIB:</w:t>
      </w:r>
      <w:r w:rsidR="00E7606F" w:rsidRPr="00EB798B">
        <w:t xml:space="preserve"> </w:t>
      </w:r>
      <w:r w:rsidR="00E7606F" w:rsidRPr="00EB798B">
        <w:rPr>
          <w:rFonts w:cs="Times New Roman" w:hAnsi="Times New Roman" w:ascii="Times New Roman"/>
        </w:rPr>
        <w:t>88616242974</w:t>
      </w:r>
      <w:r w:rsidR="00E7606F">
        <w:rPr>
          <w:rFonts w:cs="Times New Roman" w:hAnsi="Times New Roman" w:ascii="Times New Roman"/>
        </w:rPr>
        <w:t xml:space="preserve">, MBS:  </w:t>
      </w:r>
      <w:r w:rsidR="00E7606F" w:rsidRPr="007E2EB3">
        <w:rPr>
          <w:rFonts w:cs="Times New Roman" w:hAnsi="Times New Roman" w:ascii="Times New Roman"/>
        </w:rPr>
        <w:t>080785718</w:t>
      </w:r>
      <w:r w:rsidR="00E7606F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E7606F">
        <w:rPr>
          <w:rFonts w:cs="Times New Roman" w:hAnsi="Times New Roman" w:ascii="Times New Roman"/>
        </w:rPr>
        <w:t xml:space="preserve">d 169 </w:t>
      </w:r>
      <w:r w:rsidR="004D5055">
        <w:rPr>
          <w:rFonts w:cs="Times New Roman" w:hAnsi="Times New Roman" w:ascii="Times New Roman"/>
        </w:rPr>
        <w:t xml:space="preserve">dana te da ima </w:t>
      </w:r>
      <w:r w:rsidR="00E7606F">
        <w:rPr>
          <w:rFonts w:cs="Times New Roman" w:hAnsi="Times New Roman" w:ascii="Times New Roman"/>
        </w:rPr>
        <w:t>dvoje</w:t>
      </w:r>
      <w:r w:rsidR="0092636E">
        <w:rPr>
          <w:rFonts w:cs="Times New Roman" w:hAnsi="Times New Roman" w:ascii="Times New Roman"/>
        </w:rPr>
        <w:t xml:space="preserve">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E26C3">
        <w:rPr>
          <w:rFonts w:cs="Times New Roman" w:hAnsi="Times New Roman" w:ascii="Times New Roman"/>
        </w:rPr>
        <w:t>14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F718F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1F718F" w:rsidP="001F718F" w:rsidR="006762C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1F718F" w:rsidP="001F718F" w:rsidR="001F718F">
      <w:pPr>
        <w:jc w:val="right"/>
        <w:rPr>
          <w:rFonts w:cs="Times New Roman" w:hAnsi="Times New Roman" w:ascii="Times New Roman"/>
        </w:rPr>
      </w:pPr>
      <w:r w:rsidRPr="001F718F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p w:rsidRDefault="001F718F" w:rsidP="001F718F" w:rsidR="001F718F" w:rsidRPr="00947923">
      <w:pPr>
        <w:jc w:val="right"/>
        <w:rPr>
          <w:rFonts w:cs="Times New Roman" w:hAnsi="Times New Roman" w:ascii="Times New Roman"/>
        </w:rPr>
      </w:pPr>
    </w:p>
    <w:sectPr w:rsidSect="009B38CA" w:rsidR="001F718F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1F718F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92636E">
      <w:rPr>
        <w:rFonts w:cs="Times New Roman" w:hAnsi="Times New Roman" w:ascii="Times New Roman"/>
      </w:rPr>
      <w:t>0</w:t>
    </w:r>
    <w:r w:rsidR="004E2A25">
      <w:rPr>
        <w:rFonts w:cs="Times New Roman" w:hAnsi="Times New Roman" w:ascii="Times New Roman"/>
      </w:rPr>
      <w:t>46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1F718F"/>
    <w:rsid w:val="0021305C"/>
    <w:rsid w:val="00245FC5"/>
    <w:rsid w:val="00260847"/>
    <w:rsid w:val="002D4EF9"/>
    <w:rsid w:val="002E26C3"/>
    <w:rsid w:val="002E3B85"/>
    <w:rsid w:val="00310E11"/>
    <w:rsid w:val="003262E9"/>
    <w:rsid w:val="0036711B"/>
    <w:rsid w:val="003827FA"/>
    <w:rsid w:val="003C3CBD"/>
    <w:rsid w:val="003E40A4"/>
    <w:rsid w:val="004259A7"/>
    <w:rsid w:val="00474F1E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B05B5"/>
    <w:rsid w:val="005E5B68"/>
    <w:rsid w:val="005F1595"/>
    <w:rsid w:val="005F7C4D"/>
    <w:rsid w:val="00602367"/>
    <w:rsid w:val="00604219"/>
    <w:rsid w:val="0062397E"/>
    <w:rsid w:val="00631D91"/>
    <w:rsid w:val="0064234C"/>
    <w:rsid w:val="00653B08"/>
    <w:rsid w:val="0066188B"/>
    <w:rsid w:val="006762C6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C42F9"/>
    <w:rsid w:val="007E2EB3"/>
    <w:rsid w:val="007F7106"/>
    <w:rsid w:val="00835F80"/>
    <w:rsid w:val="008823BE"/>
    <w:rsid w:val="00893DBB"/>
    <w:rsid w:val="008D4645"/>
    <w:rsid w:val="008E3153"/>
    <w:rsid w:val="00900D13"/>
    <w:rsid w:val="0092636E"/>
    <w:rsid w:val="00947923"/>
    <w:rsid w:val="00956880"/>
    <w:rsid w:val="00961707"/>
    <w:rsid w:val="00981297"/>
    <w:rsid w:val="00992385"/>
    <w:rsid w:val="009B38CA"/>
    <w:rsid w:val="009D5937"/>
    <w:rsid w:val="009F06AA"/>
    <w:rsid w:val="009F313C"/>
    <w:rsid w:val="00A21622"/>
    <w:rsid w:val="00A25CCE"/>
    <w:rsid w:val="00A510B3"/>
    <w:rsid w:val="00AB291F"/>
    <w:rsid w:val="00AB7766"/>
    <w:rsid w:val="00AC5FAB"/>
    <w:rsid w:val="00AD0DB4"/>
    <w:rsid w:val="00AF11F7"/>
    <w:rsid w:val="00B560C9"/>
    <w:rsid w:val="00BA4F62"/>
    <w:rsid w:val="00BE46B9"/>
    <w:rsid w:val="00BE71E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5046</izvorni_sadrzaj>
    <derivirana_varijabla naziv="DomainObject.Predmet.Broj_1">5046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St-5046/2016</izvorni_sadrzaj>
    <derivirana_varijabla naziv="DomainObject.Predmet.OznakaBroj_1">St-5046/2016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ŠTRITOF PROMET d.o.o. zastupanog po punomoćniku PETAR KREŠIMIR ŠTRITOF</izvorni_sadrzaj>
    <derivirana_varijabla naziv="DomainObject.Predmet.ProtustrankaFormated_1">  ŠTRITOF PROMET d.o.o. zastupanog po punomoćniku PETAR KREŠIMIR ŠTRITOF</derivirana_varijabla>
  </DomainObject.Predmet.ProtustrankaFormated>
  <DomainObject.Predmet.ProtustrankaFormatedOIB>
    <izvorni_sadrzaj>  ŠTRITOF PROMET d.o.o., OIB 88616242974 zastupanog po punomoćniku PETAR KREŠIMIR ŠTRITOF</izvorni_sadrzaj>
    <derivirana_varijabla naziv="DomainObject.Predmet.ProtustrankaFormatedOIB_1">  ŠTRITOF PROMET d.o.o., OIB 88616242974 zastupanog po punomoćniku PETAR KREŠIMIR ŠTRITOF</derivirana_varijabla>
  </DomainObject.Predmet.ProtustrankaFormatedOIB>
  <DomainObject.Predmet.ProtustrankaFormatedWithAdress>
    <izvorni_sadrzaj> ŠTRITOF PROMET d.o.o., Sutlanske doline 47, 10292 Vučilčevo zastupanog po punomoćniku PETAR KREŠIMIR ŠTRITOF</izvorni_sadrzaj>
    <derivirana_varijabla naziv="DomainObject.Predmet.ProtustrankaFormatedWithAdress_1"> ŠTRITOF PROMET d.o.o., Sutlanske doline 47, 10292 Vučilčevo zastupanog po punomoćniku PETAR KREŠIMIR ŠTRITOF</derivirana_varijabla>
  </DomainObject.Predmet.ProtustrankaFormatedWithAdress>
  <DomainObject.Predmet.ProtustrankaFormatedWithAdressOIB>
    <izvorni_sadrzaj> ŠTRITOF PROMET d.o.o., OIB 88616242974, Sutlanske doline 47, 10292 Vučilčevo zastupanog po punomoćniku PETAR KREŠIMIR ŠTRITOF</izvorni_sadrzaj>
    <derivirana_varijabla naziv="DomainObject.Predmet.ProtustrankaFormatedWithAdressOIB_1"> ŠTRITOF PROMET d.o.o., OIB 88616242974, Sutlanske doline 47, 10292 Vučilčevo zastupanog po punomoćniku PETAR KREŠIMIR ŠTRITOF</derivirana_varijabla>
  </DomainObject.Predmet.ProtustrankaFormatedWithAdressOIB>
  <DomainObject.Predmet.ProtustrankaWithAdress>
    <izvorni_sadrzaj>ŠTRITOF PROMET d.o.o. Sutlanske doline 47, 10292 Vučilčevo</izvorni_sadrzaj>
    <derivirana_varijabla naziv="DomainObject.Predmet.ProtustrankaWithAdress_1">ŠTRITOF PROMET d.o.o. Sutlanske doline 47, 10292 Vučilčevo</derivirana_varijabla>
  </DomainObject.Predmet.ProtustrankaWithAdress>
  <DomainObject.Predmet.ProtustrankaWithAdressOIB>
    <izvorni_sadrzaj>ŠTRITOF PROMET d.o.o., OIB 88616242974, Sutlanske doline 47, 10292 Vučilčevo</izvorni_sadrzaj>
    <derivirana_varijabla naziv="DomainObject.Predmet.ProtustrankaWithAdressOIB_1">ŠTRITOF PROMET d.o.o., OIB 88616242974, Sutlanske doline 47, 10292 Vučilčevo</derivirana_varijabla>
  </DomainObject.Predmet.ProtustrankaWithAdressOIB>
  <DomainObject.Predmet.ProtustrankaNazivFormated>
    <izvorni_sadrzaj>ŠTRITOF PROMET d.o.o.</izvorni_sadrzaj>
    <derivirana_varijabla naziv="DomainObject.Predmet.ProtustrankaNazivFormated_1">ŠTRITOF PROMET d.o.o.</derivirana_varijabla>
  </DomainObject.Predmet.ProtustrankaNazivFormated>
  <DomainObject.Predmet.ProtustrankaNazivFormatedOIB>
    <izvorni_sadrzaj>ŠTRITOF PROMET d.o.o., OIB 88616242974</izvorni_sadrzaj>
    <derivirana_varijabla naziv="DomainObject.Predmet.ProtustrankaNazivFormatedOIB_1">ŠTRITOF PROMET d.o.o., OIB 88616242974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ŠTRITOF PROMET d.o.o. zastupanog po punomoćniku PETAR KREŠIMIR ŠTRITOF</item>
    </izvorni_sadrzaj>
    <derivirana_varijabla naziv="DomainObject.Predmet.ProtuStrankaListFormated_1">
      <item>ŠTRITOF PROMET d.o.o. zastupanog po punomoćniku PETAR KREŠIMIR ŠTRITOF</item>
    </derivirana_varijabla>
  </DomainObject.Predmet.ProtuStrankaListFormated>
  <DomainObject.Predmet.ProtuStrankaListFormatedOIB>
    <izvorni_sadrzaj>
      <item>ŠTRITOF PROMET d.o.o., OIB 88616242974 zastupanog po punomoćniku PETAR KREŠIMIR ŠTRITOF</item>
    </izvorni_sadrzaj>
    <derivirana_varijabla naziv="DomainObject.Predmet.ProtuStrankaListFormatedOIB_1">
      <item>ŠTRITOF PROMET d.o.o., OIB 88616242974 zastupanog po punomoćniku PETAR KREŠIMIR ŠTRITOF</item>
    </derivirana_varijabla>
  </DomainObject.Predmet.ProtuStrankaListFormatedOIB>
  <DomainObject.Predmet.ProtuStrankaListFormatedWithAdress>
    <izvorni_sadrzaj>
      <item>ŠTRITOF PROMET d.o.o., Sutlanske doline 47, 10292 Vučilčevo zastupanog po punomoćniku PETAR KREŠIMIR ŠTRITOF</item>
    </izvorni_sadrzaj>
    <derivirana_varijabla naziv="DomainObject.Predmet.ProtuStrankaListFormatedWithAdress_1">
      <item>ŠTRITOF PROMET d.o.o., Sutlanske doline 47, 10292 Vučilčevo zastupanog po punomoćniku PETAR KREŠIMIR ŠTRITOF</item>
    </derivirana_varijabla>
  </DomainObject.Predmet.ProtuStrankaListFormatedWithAdress>
  <DomainObject.Predmet.ProtuStrankaListFormatedWithAdressOIB>
    <izvorni_sadrzaj>
      <item>ŠTRITOF PROMET d.o.o., OIB 88616242974, Sutlanske doline 47, 10292 Vučilčevo zastupanog po punomoćniku PETAR KREŠIMIR ŠTRITOF</item>
    </izvorni_sadrzaj>
    <derivirana_varijabla naziv="DomainObject.Predmet.ProtuStrankaListFormatedWithAdressOIB_1">
      <item>ŠTRITOF PROMET d.o.o., OIB 88616242974, Sutlanske doline 47, 10292 Vučilčevo zastupanog po punomoćniku PETAR KREŠIMIR ŠTRITOF</item>
    </derivirana_varijabla>
  </DomainObject.Predmet.ProtuStrankaListFormatedWithAdressOIB>
  <DomainObject.Predmet.ProtuStrankaListNazivFormated>
    <izvorni_sadrzaj>
      <item>ŠTRITOF PROMET d.o.o.</item>
    </izvorni_sadrzaj>
    <derivirana_varijabla naziv="DomainObject.Predmet.ProtuStrankaListNazivFormated_1">
      <item>ŠTRITOF PROMET d.o.o.</item>
    </derivirana_varijabla>
  </DomainObject.Predmet.ProtuStrankaListNazivFormated>
  <DomainObject.Predmet.ProtuStrankaListNazivFormatedOIB>
    <izvorni_sadrzaj>
      <item>ŠTRITOF PROMET d.o.o., OIB 88616242974</item>
    </izvorni_sadrzaj>
    <derivirana_varijabla naziv="DomainObject.Predmet.ProtuStrankaListNazivFormatedOIB_1">
      <item>ŠTRITOF PROMET d.o.o., OIB 88616242974</item>
    </derivirana_varijabla>
  </DomainObject.Predmet.ProtuStrankaListNazivFormatedOIB>
  <DomainObject.Predmet.OstaliListFormated>
    <izvorni_sadrzaj>
      <item>PETAR KREŠIMIR ŠTRITOF punomoćnik sudionika u postupku ŠTRITOF PROMET d.o.o.</item>
    </izvorni_sadrzaj>
    <derivirana_varijabla naziv="DomainObject.Predmet.OstaliListFormated_1">
      <item>PETAR KREŠIMIR ŠTRITOF punomoćnik sudionika u postupku ŠTRITOF PROMET d.o.o.</item>
    </derivirana_varijabla>
  </DomainObject.Predmet.OstaliListFormated>
  <DomainObject.Predmet.OstaliListFormatedOIB>
    <izvorni_sadrzaj>
      <item>PETAR KREŠIMIR ŠTRITOF, OIB 45211429493 punomoćnik sudionika u postupku ŠTRITOF PROMET d.o.o.</item>
    </izvorni_sadrzaj>
    <derivirana_varijabla naziv="DomainObject.Predmet.OstaliListFormatedOIB_1">
      <item>PETAR KREŠIMIR ŠTRITOF, OIB 45211429493 punomoćnik sudionika u postupku ŠTRITOF PROMET d.o.o.</item>
    </derivirana_varijabla>
  </DomainObject.Predmet.OstaliListFormatedOIB>
  <DomainObject.Predmet.OstaliListFormatedWithAdress>
    <izvorni_sadrzaj>
      <item>PETAR KREŠIMIR ŠTRITOF, Ulica Stjepana Fabeka 4/A, 10290 Zaprešić punomoćnik sudionika u postupku ŠTRITOF PROMET d.o.o.</item>
    </izvorni_sadrzaj>
    <derivirana_varijabla naziv="DomainObject.Predmet.OstaliListFormatedWithAdress_1">
      <item>PETAR KREŠIMIR ŠTRITOF, Ulica Stjepana Fabeka 4/A, 10290 Zaprešić punomoćnik sudionika u postupku ŠTRITOF PROMET d.o.o.</item>
    </derivirana_varijabla>
  </DomainObject.Predmet.OstaliListFormatedWithAdress>
  <DomainObject.Predmet.OstaliListFormatedWithAdressOIB>
    <izvorni_sadrzaj>
      <item>PETAR KREŠIMIR ŠTRITOF, OIB 45211429493, Ulica Stjepana Fabeka 4/A, 10290 Zaprešić punomoćnik sudionika u postupku ŠTRITOF PROMET d.o.o.</item>
    </izvorni_sadrzaj>
    <derivirana_varijabla naziv="DomainObject.Predmet.OstaliListFormatedWithAdressOIB_1">
      <item>PETAR KREŠIMIR ŠTRITOF, OIB 45211429493, Ulica Stjepana Fabeka 4/A, 10290 Zaprešić punomoćnik sudionika u postupku ŠTRITOF PROMET d.o.o.</item>
    </derivirana_varijabla>
  </DomainObject.Predmet.OstaliListFormatedWithAdressOIB>
  <DomainObject.Predmet.OstaliListNazivFormated>
    <izvorni_sadrzaj>
      <item>PETAR KREŠIMIR ŠTRITOF</item>
    </izvorni_sadrzaj>
    <derivirana_varijabla naziv="DomainObject.Predmet.OstaliListNazivFormated_1">
      <item>PETAR KREŠIMIR ŠTRITOF</item>
    </derivirana_varijabla>
  </DomainObject.Predmet.OstaliListNazivFormated>
  <DomainObject.Predmet.OstaliListNazivFormatedOIB>
    <izvorni_sadrzaj>
      <item>PETAR KREŠIMIR ŠTRITOF, OIB 45211429493</item>
    </izvorni_sadrzaj>
    <derivirana_varijabla naziv="DomainObject.Predmet.OstaliListNazivFormatedOIB_1">
      <item>PETAR KREŠIMIR ŠTRITOF, OIB 45211429493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ŠTRITOF PROMET d.o.o.</izvorni_sadrzaj>
    <derivirana_varijabla naziv="DomainObject.Predmet.ProtustrankaIDrugi_1">ŠTRITOF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ŠTRITOF PROMET d.o.o., OIB 88616242974, Sutlanske doline 47, 10292 Vučilčevo</izvorni_sadrzaj>
    <derivirana_varijabla naziv="DomainObject.Predmet.ProtustrankaIDrugiAdressOIB_1">ŠTRITOF PROMET d.o.o., OIB 88616242974, Sutlanske doline 47, 10292 Vučilčevo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ŠTRITOF PROMET d.o.o.</item>
      <item>PETAR KREŠIMIR ŠTRITOF</item>
    </izvorni_sadrzaj>
    <derivirana_varijabla naziv="DomainObject.Predmet.SudioniciListNaziv_1">
      <item>FINA Regionalni centar Zagreb</item>
      <item>ŠTRITOF PROMET d.o.o.</item>
      <item>PETAR KREŠIMIR ŠTRITOF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ŠTRITOF PROMET d.o.o., OIB 88616242974, Sutlanske doline 47,10292 Vučilčevo</item>
      <item>PETAR KREŠIMIR ŠTRITOF, OIB 45211429493, Ulica Stjepana Fabeka 4/A,10290 Zaprešić</item>
    </izvorni_sadrzaj>
    <derivirana_varijabla naziv="DomainObject.Predmet.SudioniciListAdressOIB_1">
      <item>FINA Regionalni centar Zagreb, OIB 85821130368, Trg svibanjskih žrtava 1995. br. 1,10000 Zagreb</item>
      <item>ŠTRITOF PROMET d.o.o., OIB 88616242974, Sutlanske doline 47,10292 Vučilčevo</item>
      <item>PETAR KREŠIMIR ŠTRITOF, OIB 45211429493, Ulica Stjepana Fabeka 4/A,10290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88616242974</item>
      <item>, OIB 45211429493</item>
    </izvorni_sadrzaj>
    <derivirana_varijabla naziv="DomainObject.Predmet.SudioniciListNazivOIB_1">
      <item>, OIB 85821130368</item>
      <item>, OIB 88616242974</item>
      <item>, OIB 45211429493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BC774-408E-4DBF-AD9C-1A2C665EF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3389</properties:Characters>
  <properties:Lines>85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2017-04-14T08:27:00Z</dcterms:created>
  <dc:creator>vmihalincic</dc:creator>
  <cp:lastModifiedBy>Zlatka Plivelić</cp:lastModifiedBy>
  <cp:lastPrinted>2017-04-14T08:33:00Z</cp:lastPrinted>
  <dcterms:modified xmlns:xsi="http://www.w3.org/2001/XMLSchema-instance" xsi:type="dcterms:W3CDTF">2017-04-14T09:23:00Z</dcterms:modified>
  <cp:revision>15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