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c6fac" w14:paraId="67c6fac" w:rsidRDefault="0023609A" w:rsidP="00917797" w:rsidR="00917797">
      <w:pPr>
        <w:jc w:val="right"/>
        <w15:collapsed w:val="false"/>
      </w:pPr>
      <w:r>
        <w:t xml:space="preserve">Broj: </w:t>
      </w:r>
      <w:r w:rsidR="00917797">
        <w:t>6 St-</w:t>
      </w:r>
      <w:r w:rsidR="00ED3B6C">
        <w:t>1162/18-15</w:t>
      </w:r>
    </w:p>
    <w:p w:rsidRDefault="00D34E6B" w:rsidP="00D34E6B" w:rsidR="00D34E6B">
      <w:r>
        <w:rPr>
          <w:rStyle w:val="Naglaeno"/>
        </w:rPr>
        <w:t xml:space="preserve">             </w:t>
      </w:r>
      <w:r w:rsidR="00A606A2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34E6B" w:rsidP="00D34E6B" w:rsidR="00D34E6B" w:rsidRPr="00D21A2C"/>
    <w:p w:rsidRDefault="00D34E6B" w:rsidP="00D34E6B" w:rsidR="00D34E6B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34E6B" w:rsidP="00D34E6B" w:rsidR="00D34E6B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34E6B" w:rsidP="00D34E6B" w:rsidR="00D34E6B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917797" w:rsidP="00D34E6B" w:rsidR="00917797"/>
    <w:p w:rsidRDefault="00917797" w:rsidP="00917797" w:rsidR="00917797">
      <w:pPr>
        <w:jc w:val="center"/>
      </w:pPr>
      <w:r>
        <w:t>U</w:t>
      </w:r>
      <w:r w:rsidR="0023609A">
        <w:t xml:space="preserve"> </w:t>
      </w:r>
      <w:r>
        <w:t xml:space="preserve"> I</w:t>
      </w:r>
      <w:r w:rsidR="0023609A">
        <w:t xml:space="preserve"> </w:t>
      </w:r>
      <w:r>
        <w:t>M</w:t>
      </w:r>
      <w:r w:rsidR="0023609A">
        <w:t xml:space="preserve"> </w:t>
      </w:r>
      <w:r>
        <w:t>E</w:t>
      </w:r>
      <w:r w:rsidR="0023609A">
        <w:t xml:space="preserve"> </w:t>
      </w:r>
      <w:r>
        <w:t xml:space="preserve"> R</w:t>
      </w:r>
      <w:r w:rsidR="0023609A">
        <w:t xml:space="preserve"> </w:t>
      </w:r>
      <w:r>
        <w:t>E</w:t>
      </w:r>
      <w:r w:rsidR="0023609A">
        <w:t xml:space="preserve"> </w:t>
      </w:r>
      <w:r>
        <w:t>P</w:t>
      </w:r>
      <w:r w:rsidR="0023609A">
        <w:t xml:space="preserve"> </w:t>
      </w:r>
      <w:r>
        <w:t>U</w:t>
      </w:r>
      <w:r w:rsidR="0023609A">
        <w:t xml:space="preserve"> </w:t>
      </w:r>
      <w:r>
        <w:t>B</w:t>
      </w:r>
      <w:r w:rsidR="0023609A">
        <w:t xml:space="preserve"> </w:t>
      </w:r>
      <w:r>
        <w:t>L</w:t>
      </w:r>
      <w:r w:rsidR="0023609A">
        <w:t xml:space="preserve"> </w:t>
      </w:r>
      <w:r>
        <w:t>I</w:t>
      </w:r>
      <w:r w:rsidR="0023609A">
        <w:t xml:space="preserve"> </w:t>
      </w:r>
      <w:r>
        <w:t>K</w:t>
      </w:r>
      <w:r w:rsidR="0023609A">
        <w:t xml:space="preserve"> </w:t>
      </w:r>
      <w:r>
        <w:t xml:space="preserve">E </w:t>
      </w:r>
      <w:r w:rsidR="0023609A">
        <w:t xml:space="preserve"> </w:t>
      </w:r>
      <w:r>
        <w:t>H</w:t>
      </w:r>
      <w:r w:rsidR="0023609A">
        <w:t xml:space="preserve"> </w:t>
      </w:r>
      <w:r>
        <w:t>R</w:t>
      </w:r>
      <w:r w:rsidR="0023609A">
        <w:t xml:space="preserve"> </w:t>
      </w:r>
      <w:r>
        <w:t>V</w:t>
      </w:r>
      <w:r w:rsidR="0023609A">
        <w:t xml:space="preserve"> </w:t>
      </w:r>
      <w:r>
        <w:t>A</w:t>
      </w:r>
      <w:r w:rsidR="0023609A">
        <w:t xml:space="preserve"> </w:t>
      </w:r>
      <w:r>
        <w:t>T</w:t>
      </w:r>
      <w:r w:rsidR="0023609A">
        <w:t xml:space="preserve"> </w:t>
      </w:r>
      <w:r>
        <w:t>S</w:t>
      </w:r>
      <w:r w:rsidR="0023609A">
        <w:t xml:space="preserve"> </w:t>
      </w:r>
      <w:r>
        <w:t>K</w:t>
      </w:r>
      <w:r w:rsidR="0023609A">
        <w:t xml:space="preserve"> </w:t>
      </w:r>
      <w:r>
        <w:t>E</w:t>
      </w:r>
    </w:p>
    <w:p w:rsidRDefault="00917797" w:rsidP="00917797" w:rsidR="00917797"/>
    <w:p w:rsidRDefault="00917797" w:rsidP="00917797" w:rsidR="00917797" w:rsidRPr="00CB0EEF">
      <w:pPr>
        <w:jc w:val="center"/>
      </w:pPr>
      <w:r w:rsidRPr="00CB0EEF">
        <w:t>R J E Š E N J E</w:t>
      </w:r>
    </w:p>
    <w:p w:rsidRDefault="00917797" w:rsidP="00917797" w:rsidR="00917797" w:rsidRPr="00CB0EEF"/>
    <w:p w:rsidRDefault="00917797" w:rsidP="00917797" w:rsidR="00917797">
      <w:pPr>
        <w:rPr>
          <w:b/>
        </w:rPr>
      </w:pPr>
    </w:p>
    <w:p w:rsidRDefault="00917797" w:rsidP="00917797" w:rsidR="00917797">
      <w:pPr>
        <w:ind w:firstLine="708"/>
        <w:jc w:val="both"/>
      </w:pPr>
      <w:r>
        <w:t xml:space="preserve">Trgovački sud u Osijeku, po </w:t>
      </w:r>
      <w:r w:rsidR="004554EE">
        <w:t>stečajnoj sutkinji</w:t>
      </w:r>
      <w:r>
        <w:t xml:space="preserve"> Nadi Roso, u </w:t>
      </w:r>
      <w:r w:rsidR="008A2D26">
        <w:t>stečajnom postupku nad dužnikom</w:t>
      </w:r>
      <w:r>
        <w:t xml:space="preserve"> </w:t>
      </w:r>
      <w:r w:rsidR="004554EE">
        <w:rPr>
          <w:b/>
        </w:rPr>
        <w:t xml:space="preserve">stečajna masa iza </w:t>
      </w:r>
      <w:r w:rsidR="002E06A1" w:rsidRPr="002E06A1">
        <w:rPr>
          <w:b/>
        </w:rPr>
        <w:t xml:space="preserve"> </w:t>
      </w:r>
      <w:r w:rsidR="0023609A">
        <w:rPr>
          <w:b/>
        </w:rPr>
        <w:t xml:space="preserve">BEREČKI-FARMAN d.o.o. "u stečaju" </w:t>
      </w:r>
      <w:proofErr w:type="spellStart"/>
      <w:r w:rsidR="0023609A">
        <w:rPr>
          <w:b/>
        </w:rPr>
        <w:t>Molvice</w:t>
      </w:r>
      <w:proofErr w:type="spellEnd"/>
      <w:r w:rsidR="002E06A1" w:rsidRPr="002E06A1">
        <w:rPr>
          <w:b/>
        </w:rPr>
        <w:t xml:space="preserve">, </w:t>
      </w:r>
      <w:r>
        <w:t xml:space="preserve">dana </w:t>
      </w:r>
      <w:r w:rsidR="00ED3B6C">
        <w:t>27</w:t>
      </w:r>
      <w:r w:rsidR="0023609A">
        <w:t>. studenog 2018. g.,</w:t>
      </w:r>
    </w:p>
    <w:p w:rsidRDefault="00917797" w:rsidP="0023609A" w:rsidR="00917797">
      <w:pPr>
        <w:tabs>
          <w:tab w:pos="3825" w:val="left"/>
          <w:tab w:pos="4215" w:val="left"/>
          <w:tab w:pos="4889" w:val="center"/>
          <w:tab w:pos="7080" w:val="left"/>
        </w:tabs>
        <w:ind w:firstLine="708"/>
        <w:jc w:val="both"/>
      </w:pPr>
      <w:r>
        <w:t xml:space="preserve">        </w:t>
      </w:r>
      <w:r w:rsidR="00D43B80">
        <w:tab/>
      </w:r>
      <w:r w:rsidR="002E781C">
        <w:tab/>
      </w:r>
      <w:r w:rsidR="004B618A">
        <w:tab/>
      </w:r>
      <w:r w:rsidR="0023609A">
        <w:tab/>
      </w:r>
    </w:p>
    <w:p w:rsidRDefault="00917797" w:rsidP="00917797" w:rsidR="00917797">
      <w:pPr>
        <w:pStyle w:val="Tijeloteksta"/>
      </w:pPr>
      <w:r>
        <w:t xml:space="preserve"> </w:t>
      </w:r>
    </w:p>
    <w:p w:rsidRDefault="00917797" w:rsidP="00917797" w:rsidR="00917797">
      <w:pPr>
        <w:jc w:val="center"/>
      </w:pPr>
      <w:r w:rsidRPr="00CB0EEF">
        <w:t>r i j e š i o   j e</w:t>
      </w:r>
    </w:p>
    <w:p w:rsidRDefault="00917797" w:rsidP="00917797" w:rsidR="00917797">
      <w:pPr>
        <w:jc w:val="center"/>
      </w:pPr>
    </w:p>
    <w:p w:rsidRDefault="00917797" w:rsidP="00917797" w:rsidR="00917797" w:rsidRPr="00CB0EEF">
      <w:pPr>
        <w:jc w:val="center"/>
      </w:pPr>
    </w:p>
    <w:p w:rsidRDefault="003A0321" w:rsidP="003A0321" w:rsidR="00873E0F">
      <w:pPr>
        <w:ind w:firstLine="708"/>
        <w:jc w:val="both"/>
      </w:pPr>
      <w:r>
        <w:t xml:space="preserve">1. Određuje se nastavak stečajnog postupka nad </w:t>
      </w:r>
      <w:r w:rsidR="00D43B80">
        <w:rPr>
          <w:b/>
        </w:rPr>
        <w:t xml:space="preserve">stečajnom masom iza </w:t>
      </w:r>
      <w:r w:rsidR="0023609A">
        <w:rPr>
          <w:b/>
        </w:rPr>
        <w:t xml:space="preserve">BEREČKI-FARMAN d.o.o. "u stečaju" </w:t>
      </w:r>
      <w:proofErr w:type="spellStart"/>
      <w:r w:rsidR="0023609A">
        <w:rPr>
          <w:b/>
        </w:rPr>
        <w:t>Molvice</w:t>
      </w:r>
      <w:proofErr w:type="spellEnd"/>
      <w:r w:rsidR="00ED3B6C">
        <w:t xml:space="preserve"> radi naknadno pronađene imovine – tražbina iz parničnog postupka koji se vodi kod OS Zadar SS Pag P-1490/15</w:t>
      </w:r>
      <w:r w:rsidR="00873E0F">
        <w:t>.</w:t>
      </w:r>
    </w:p>
    <w:p w:rsidRDefault="00873E0F" w:rsidP="003A0321" w:rsidR="004554EE" w:rsidRPr="004B618A">
      <w:pPr>
        <w:ind w:firstLine="708"/>
        <w:jc w:val="both"/>
        <w:rPr>
          <w:b/>
        </w:rPr>
      </w:pPr>
      <w:r>
        <w:t xml:space="preserve"> </w:t>
      </w:r>
      <w:r w:rsidR="003A0321">
        <w:t>2. Stečajn</w:t>
      </w:r>
      <w:r w:rsidR="00D43B80">
        <w:t>o</w:t>
      </w:r>
      <w:r w:rsidR="003A0321">
        <w:t>m upravitelj</w:t>
      </w:r>
      <w:r w:rsidR="00D43B80">
        <w:t>icom</w:t>
      </w:r>
      <w:r w:rsidR="003A0321">
        <w:t xml:space="preserve"> imenuje se</w:t>
      </w:r>
      <w:r w:rsidR="0023609A">
        <w:t xml:space="preserve"> </w:t>
      </w:r>
      <w:r w:rsidR="0023609A">
        <w:rPr>
          <w:b/>
        </w:rPr>
        <w:t xml:space="preserve">Mirjana Viduka </w:t>
      </w:r>
      <w:proofErr w:type="spellStart"/>
      <w:r w:rsidR="0023609A">
        <w:rPr>
          <w:b/>
        </w:rPr>
        <w:t>Varenina</w:t>
      </w:r>
      <w:proofErr w:type="spellEnd"/>
      <w:r w:rsidR="0023609A">
        <w:rPr>
          <w:b/>
        </w:rPr>
        <w:t xml:space="preserve">, Zagreb, </w:t>
      </w:r>
      <w:proofErr w:type="spellStart"/>
      <w:r w:rsidR="0023609A">
        <w:rPr>
          <w:b/>
        </w:rPr>
        <w:t>Heinzelova</w:t>
      </w:r>
      <w:proofErr w:type="spellEnd"/>
      <w:r w:rsidR="0023609A">
        <w:rPr>
          <w:b/>
        </w:rPr>
        <w:t xml:space="preserve"> 47/B</w:t>
      </w:r>
    </w:p>
    <w:p w:rsidRDefault="00AE48E6" w:rsidP="00AE48E6" w:rsidR="00AE48E6">
      <w:pPr>
        <w:ind w:firstLine="708"/>
        <w:jc w:val="both"/>
      </w:pPr>
      <w:r>
        <w:rPr>
          <w:b/>
        </w:rPr>
        <w:t xml:space="preserve">3. </w:t>
      </w:r>
      <w:r>
        <w:t>Stečajn</w:t>
      </w:r>
      <w:r w:rsidR="00D43B80">
        <w:t xml:space="preserve">a upraviteljica </w:t>
      </w:r>
      <w:r w:rsidR="0023609A">
        <w:t xml:space="preserve">Mirjana Viduka </w:t>
      </w:r>
      <w:proofErr w:type="spellStart"/>
      <w:r w:rsidR="0023609A">
        <w:t>Varenina</w:t>
      </w:r>
      <w:proofErr w:type="spellEnd"/>
      <w:r w:rsidR="0023609A">
        <w:t xml:space="preserve"> iz Zagreba</w:t>
      </w:r>
      <w:r w:rsidR="00D43B80">
        <w:t xml:space="preserve"> dužna</w:t>
      </w:r>
      <w:r w:rsidR="00AE5116">
        <w:t xml:space="preserve"> je</w:t>
      </w:r>
      <w:r>
        <w:t xml:space="preserve"> u roku od </w:t>
      </w:r>
      <w:r w:rsidR="00D43B80">
        <w:t>8 d</w:t>
      </w:r>
      <w:r>
        <w:t xml:space="preserve">ana od pravomoćnosti ovog rješenja dostaviti stečajnoj sutkinji izvješće o radnjama za  provedbu stečajnog postupka nad </w:t>
      </w:r>
      <w:r w:rsidR="00873E0F">
        <w:t>stečajnom masom</w:t>
      </w:r>
      <w:r>
        <w:t>.</w:t>
      </w:r>
    </w:p>
    <w:p w:rsidRDefault="00D0532F" w:rsidP="00AE48E6" w:rsidR="00D0532F">
      <w:pPr>
        <w:ind w:firstLine="708"/>
        <w:jc w:val="both"/>
        <w:rPr>
          <w:b/>
        </w:rPr>
      </w:pPr>
      <w:r>
        <w:t>4. Određuje se da se stečajna masa temeljem ovog rješenja upiše u sudski registar Trgovačkog suda u Osijeku (čl. 133 st. 2 Stečajnog zakona NN br. 71/15).</w:t>
      </w:r>
    </w:p>
    <w:p w:rsidRDefault="003A0321" w:rsidP="003A0321" w:rsidR="003A0321"/>
    <w:p w:rsidRDefault="00D43B80" w:rsidP="003A0321" w:rsidR="00D43B80"/>
    <w:p w:rsidRDefault="003A0321" w:rsidP="003A0321" w:rsidR="003A0321">
      <w:pPr>
        <w:jc w:val="center"/>
      </w:pPr>
      <w:r>
        <w:t>Obrazloženje</w:t>
      </w:r>
    </w:p>
    <w:p w:rsidRDefault="003A0321" w:rsidP="00AE48E6" w:rsidR="003A0321"/>
    <w:p w:rsidRDefault="00D43B80" w:rsidP="00AE48E6" w:rsidR="00D43B80"/>
    <w:p w:rsidRDefault="004554EE" w:rsidP="003A0321" w:rsidR="00ED3B6C">
      <w:pPr>
        <w:ind w:firstLine="708"/>
        <w:jc w:val="both"/>
      </w:pPr>
      <w:r>
        <w:t xml:space="preserve">Rješenjem Trgovačkog suda u Osijeku broj </w:t>
      </w:r>
      <w:r w:rsidR="00ED3B6C">
        <w:t xml:space="preserve">3 St-1089/16 od 14. srpnja 2016. g. otvoren je i istodobno zaključen stečajni postupak nad dužnikom a za stečajnog upravitelja, automatskim odabirom, imenovan je Mladen Beljo iz Vukovara te je Rješenjem TS Zagreb </w:t>
      </w:r>
      <w:proofErr w:type="spellStart"/>
      <w:r w:rsidR="00ED3B6C">
        <w:t>Tt</w:t>
      </w:r>
      <w:proofErr w:type="spellEnd"/>
      <w:r w:rsidR="00ED3B6C">
        <w:t>-17/5567 od 8. veljače 2017. g. upisano brisanje dužnika u sudski registar navedenog suda.</w:t>
      </w:r>
    </w:p>
    <w:p w:rsidRDefault="00ED3B6C" w:rsidP="003A0321" w:rsidR="00873E0F">
      <w:pPr>
        <w:ind w:firstLine="708"/>
        <w:jc w:val="both"/>
        <w:rPr>
          <w:b/>
        </w:rPr>
      </w:pPr>
      <w:r>
        <w:rPr>
          <w:b/>
        </w:rPr>
        <w:t xml:space="preserve"> </w:t>
      </w:r>
    </w:p>
    <w:p w:rsidRDefault="00873E0F" w:rsidP="00D43B80" w:rsidR="00D43B80">
      <w:pPr>
        <w:ind w:firstLine="708"/>
        <w:jc w:val="both"/>
      </w:pPr>
      <w:r w:rsidRPr="00873E0F">
        <w:t xml:space="preserve">Podneskom od </w:t>
      </w:r>
      <w:r w:rsidR="00ED3B6C">
        <w:t xml:space="preserve">26. studenog 2018. g. stečajni upravitelj Mladen Beljo izvijestio je sud da se pred OS Zadar SS Pag P-1490/15 vodi parnični postupak između tužitelja Dragutin </w:t>
      </w:r>
      <w:proofErr w:type="spellStart"/>
      <w:r w:rsidR="00ED3B6C">
        <w:t>Berečki</w:t>
      </w:r>
      <w:proofErr w:type="spellEnd"/>
      <w:r w:rsidR="00ED3B6C">
        <w:t xml:space="preserve"> iz Zagreba, Krešimir </w:t>
      </w:r>
      <w:proofErr w:type="spellStart"/>
      <w:r w:rsidR="00ED3B6C">
        <w:t>Berečki</w:t>
      </w:r>
      <w:proofErr w:type="spellEnd"/>
      <w:r w:rsidR="00ED3B6C">
        <w:t xml:space="preserve"> iz Samobora i </w:t>
      </w:r>
      <w:proofErr w:type="spellStart"/>
      <w:r w:rsidR="00ED3B6C">
        <w:t>Berečki</w:t>
      </w:r>
      <w:proofErr w:type="spellEnd"/>
      <w:r w:rsidR="00ED3B6C">
        <w:t xml:space="preserve"> </w:t>
      </w:r>
      <w:proofErr w:type="spellStart"/>
      <w:r w:rsidR="00ED3B6C">
        <w:t>Farman</w:t>
      </w:r>
      <w:proofErr w:type="spellEnd"/>
      <w:r w:rsidR="00ED3B6C">
        <w:t xml:space="preserve"> d.o.o. Samobor protiv tuženika Josip </w:t>
      </w:r>
      <w:proofErr w:type="spellStart"/>
      <w:r w:rsidR="00ED3B6C">
        <w:t>Kurilić</w:t>
      </w:r>
      <w:proofErr w:type="spellEnd"/>
      <w:r w:rsidR="00ED3B6C">
        <w:t xml:space="preserve"> iz Paga te predlaže nastavak ovog postupka upis stečajne mase u registar iza </w:t>
      </w:r>
      <w:proofErr w:type="spellStart"/>
      <w:r w:rsidR="00ED3B6C">
        <w:t>Berečki</w:t>
      </w:r>
      <w:proofErr w:type="spellEnd"/>
      <w:r w:rsidR="00ED3B6C">
        <w:t xml:space="preserve"> </w:t>
      </w:r>
      <w:proofErr w:type="spellStart"/>
      <w:r w:rsidR="00ED3B6C">
        <w:t>Farman</w:t>
      </w:r>
      <w:proofErr w:type="spellEnd"/>
      <w:r w:rsidR="00ED3B6C">
        <w:t xml:space="preserve"> d.o.o. kako bi se mogli namiriti vjerovnici. Ujedno navodi da je u skraćenom stečajnom postupku bio imenovan za stečajnog upravitelja a da od mjeseca svibnja 2017. g. je na vlastiti zahtjev obrisan sa liste stečajnih upravitelja te više nije u mogućnosti obnašati dužnosti i biti imenovan.</w:t>
      </w:r>
    </w:p>
    <w:p w:rsidRDefault="00D43B80" w:rsidP="000B6BE9" w:rsidR="00D43B80">
      <w:pPr>
        <w:jc w:val="both"/>
      </w:pPr>
    </w:p>
    <w:p w:rsidRDefault="00D43B80" w:rsidP="00873E0F" w:rsidR="003A0321">
      <w:pPr>
        <w:ind w:firstLine="708"/>
        <w:jc w:val="both"/>
      </w:pPr>
      <w:r>
        <w:t xml:space="preserve">Slijedom navedenog valjalo je sukladno čl. </w:t>
      </w:r>
      <w:r w:rsidR="00687198">
        <w:t xml:space="preserve">133  </w:t>
      </w:r>
      <w:r w:rsidR="003A0321">
        <w:t xml:space="preserve">Stečajnog zakona („Narodne novine“ broj </w:t>
      </w:r>
      <w:r w:rsidR="00687198">
        <w:t>71/15 i 104/17</w:t>
      </w:r>
      <w:r w:rsidR="003A0321">
        <w:t xml:space="preserve"> u daljnjem tekstu SZ) riješiti kao u izreci</w:t>
      </w:r>
      <w:r w:rsidR="004554EE">
        <w:t xml:space="preserve"> a za stečajn</w:t>
      </w:r>
      <w:r>
        <w:t>u</w:t>
      </w:r>
      <w:r w:rsidR="004554EE">
        <w:t xml:space="preserve"> upravitelj</w:t>
      </w:r>
      <w:r>
        <w:t>icu</w:t>
      </w:r>
      <w:r w:rsidR="004554EE">
        <w:t xml:space="preserve"> sukladno čl. </w:t>
      </w:r>
      <w:r w:rsidR="00687198">
        <w:t>84</w:t>
      </w:r>
      <w:r w:rsidR="004554EE">
        <w:t xml:space="preserve"> SZ imenovati</w:t>
      </w:r>
      <w:r w:rsidR="00687198">
        <w:t xml:space="preserve">, automatskim odabirom, </w:t>
      </w:r>
      <w:r w:rsidR="004554EE">
        <w:t xml:space="preserve"> </w:t>
      </w:r>
      <w:r w:rsidR="00687198" w:rsidRPr="00687198">
        <w:t xml:space="preserve">Mirjana Viduka </w:t>
      </w:r>
      <w:proofErr w:type="spellStart"/>
      <w:r w:rsidR="00687198" w:rsidRPr="00687198">
        <w:t>Varenina</w:t>
      </w:r>
      <w:proofErr w:type="spellEnd"/>
      <w:r w:rsidR="00687198" w:rsidRPr="00687198">
        <w:t xml:space="preserve"> iz Zagreba</w:t>
      </w:r>
      <w:r w:rsidR="003A0321" w:rsidRPr="00687198">
        <w:t>.</w:t>
      </w:r>
    </w:p>
    <w:p w:rsidRDefault="004554EE" w:rsidP="003A0321" w:rsidR="004554EE"/>
    <w:p w:rsidRDefault="00E22877" w:rsidP="003A0321" w:rsidR="00E22877"/>
    <w:p w:rsidRDefault="00E22877" w:rsidP="003A0321" w:rsidR="00E22877"/>
    <w:p w:rsidRDefault="00E22877" w:rsidP="003A0321" w:rsidR="00E22877"/>
    <w:p w:rsidRDefault="003A0321" w:rsidP="003A0321" w:rsidR="003A0321">
      <w:pPr>
        <w:tabs>
          <w:tab w:pos="4535" w:val="center"/>
          <w:tab w:pos="6300" w:val="left"/>
        </w:tabs>
      </w:pPr>
      <w:r>
        <w:tab/>
        <w:t xml:space="preserve">U Osijeku </w:t>
      </w:r>
      <w:r w:rsidR="00687198">
        <w:t>27. studenog 2018. g.</w:t>
      </w:r>
    </w:p>
    <w:p w:rsidRDefault="003A0321" w:rsidP="003A0321" w:rsidR="003A0321">
      <w:pPr>
        <w:jc w:val="center"/>
      </w:pPr>
    </w:p>
    <w:p w:rsidRDefault="003A0321" w:rsidP="003A0321" w:rsidR="003A0321">
      <w:r>
        <w:t xml:space="preserve">                                                                        </w:t>
      </w:r>
    </w:p>
    <w:p w:rsidRDefault="004554EE" w:rsidP="003A0321" w:rsidR="003A0321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A0321">
        <w:tab/>
        <w:t>STEČAJN</w:t>
      </w:r>
      <w:r>
        <w:t>A SUTKINJA</w:t>
      </w:r>
    </w:p>
    <w:p w:rsidRDefault="004554EE" w:rsidP="003A0321" w:rsidR="003A0321">
      <w:pPr>
        <w:jc w:val="both"/>
      </w:pPr>
      <w:r>
        <w:t>Danijela Sekulić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</w:t>
      </w:r>
      <w:r w:rsidR="003A0321">
        <w:t xml:space="preserve">  Nada Roso</w:t>
      </w:r>
    </w:p>
    <w:p w:rsidRDefault="003A0321" w:rsidP="003A0321" w:rsidR="003A0321">
      <w:pPr>
        <w:jc w:val="both"/>
      </w:pPr>
    </w:p>
    <w:p w:rsidRDefault="003A0321" w:rsidP="003A0321" w:rsidR="003A0321">
      <w:pPr>
        <w:jc w:val="both"/>
      </w:pPr>
    </w:p>
    <w:p w:rsidRDefault="00687198" w:rsidP="003A0321" w:rsidR="00687198" w:rsidRPr="00650737">
      <w:pPr>
        <w:jc w:val="both"/>
      </w:pPr>
    </w:p>
    <w:p w:rsidRDefault="003A0321" w:rsidP="003A0321" w:rsidR="003A0321" w:rsidRPr="00650737">
      <w:pPr>
        <w:jc w:val="both"/>
      </w:pPr>
      <w:r w:rsidRPr="00650737">
        <w:t>POUKA O PRAVNOM LIJEKU:</w:t>
      </w:r>
    </w:p>
    <w:p w:rsidRDefault="003A0321" w:rsidP="003A0321" w:rsidR="003A0321" w:rsidRPr="00650737">
      <w:pPr>
        <w:jc w:val="both"/>
      </w:pPr>
      <w:r w:rsidRPr="00650737">
        <w:t>Protiv ovog rješenja nezadovoljna stranka može izjaviti žalbu Visokom trgovačkom sudu Republike Hrvatske u Zagrebu u roku od 8 dana u 3 primjerka putem ovog suda.</w:t>
      </w:r>
    </w:p>
    <w:p w:rsidRDefault="003A0321" w:rsidP="003A0321" w:rsidR="003A0321">
      <w:pPr>
        <w:pStyle w:val="Tijeloteksta"/>
      </w:pPr>
    </w:p>
    <w:p w:rsidRDefault="00D72724" w:rsidP="00B35E7C" w:rsidR="00D72724">
      <w:pPr>
        <w:tabs>
          <w:tab w:pos="6240" w:val="left"/>
        </w:tabs>
      </w:pPr>
    </w:p>
    <w:p w:rsidRDefault="00CC4FE5" w:rsidP="00B35E7C" w:rsidR="00CC4FE5">
      <w:pPr>
        <w:tabs>
          <w:tab w:pos="6240" w:val="left"/>
        </w:tabs>
      </w:pPr>
    </w:p>
    <w:p w:rsidRDefault="00173460" w:rsidP="00B35E7C" w:rsidR="00173460">
      <w:pPr>
        <w:tabs>
          <w:tab w:pos="6240" w:val="left"/>
        </w:tabs>
      </w:pPr>
      <w:r>
        <w:t>DNA:</w:t>
      </w:r>
    </w:p>
    <w:p w:rsidRDefault="004650A4" w:rsidP="00D72724" w:rsidR="001D1350" w:rsidRPr="00974E45">
      <w:pPr>
        <w:numPr>
          <w:ilvl w:val="0"/>
          <w:numId w:val="5"/>
        </w:numPr>
        <w:tabs>
          <w:tab w:pos="6240" w:val="left"/>
        </w:tabs>
      </w:pPr>
      <w:r>
        <w:t xml:space="preserve">st. uprav. </w:t>
      </w:r>
      <w:r w:rsidR="00974E45" w:rsidRPr="00974E45">
        <w:t xml:space="preserve">Mirjana Viduka </w:t>
      </w:r>
      <w:proofErr w:type="spellStart"/>
      <w:r w:rsidR="00974E45" w:rsidRPr="00974E45">
        <w:t>Varenina</w:t>
      </w:r>
      <w:proofErr w:type="spellEnd"/>
      <w:r w:rsidR="00974E45" w:rsidRPr="00974E45">
        <w:t xml:space="preserve">, Zagreb, </w:t>
      </w:r>
      <w:proofErr w:type="spellStart"/>
      <w:r w:rsidR="00974E45" w:rsidRPr="00974E45">
        <w:t>Heinzelova</w:t>
      </w:r>
      <w:proofErr w:type="spellEnd"/>
      <w:r w:rsidR="00974E45" w:rsidRPr="00974E45">
        <w:t xml:space="preserve"> 47/B</w:t>
      </w:r>
    </w:p>
    <w:p w:rsidRDefault="00A606A2" w:rsidP="00A606A2" w:rsidR="00A606A2">
      <w:pPr>
        <w:numPr>
          <w:ilvl w:val="0"/>
          <w:numId w:val="5"/>
        </w:numPr>
        <w:tabs>
          <w:tab w:pos="6240" w:val="left"/>
        </w:tabs>
      </w:pPr>
      <w:r>
        <w:t>Registar suda – odmah</w:t>
      </w:r>
      <w:r w:rsidR="000B6BE9">
        <w:t xml:space="preserve"> – putem dostavnice </w:t>
      </w:r>
    </w:p>
    <w:p w:rsidRDefault="007A716B" w:rsidP="00687198" w:rsidR="00687198">
      <w:pPr>
        <w:numPr>
          <w:ilvl w:val="0"/>
          <w:numId w:val="5"/>
        </w:numPr>
        <w:tabs>
          <w:tab w:pos="6240" w:val="left"/>
        </w:tabs>
      </w:pPr>
      <w:r>
        <w:t>e-</w:t>
      </w:r>
      <w:proofErr w:type="spellStart"/>
      <w:r>
        <w:t>ogl</w:t>
      </w:r>
      <w:proofErr w:type="spellEnd"/>
      <w:r>
        <w:t>. pl.</w:t>
      </w:r>
      <w:r w:rsidR="00A606A2">
        <w:t xml:space="preserve"> </w:t>
      </w:r>
      <w:r w:rsidR="000B6BE9">
        <w:t xml:space="preserve">uz podnesak </w:t>
      </w:r>
      <w:r w:rsidR="00687198">
        <w:t>st. uprav. od 26.11.2018. g. (str. 45-49 spisa)</w:t>
      </w:r>
    </w:p>
    <w:p w:rsidRDefault="000B6BE9" w:rsidP="00B7625F" w:rsidR="00B7625F">
      <w:pPr>
        <w:numPr>
          <w:ilvl w:val="0"/>
          <w:numId w:val="5"/>
        </w:numPr>
        <w:tabs>
          <w:tab w:pos="6240" w:val="left"/>
        </w:tabs>
      </w:pPr>
      <w:r>
        <w:t>K-</w:t>
      </w:r>
      <w:r w:rsidR="00687198">
        <w:t>27.12.</w:t>
      </w:r>
    </w:p>
    <w:p w:rsidRDefault="00B35E7C" w:rsidP="000D77E1" w:rsidR="00B7625F">
      <w:pPr>
        <w:tabs>
          <w:tab w:pos="6240" w:val="left"/>
        </w:tabs>
        <w:ind w:left="360"/>
      </w:pPr>
      <w:r>
        <w:tab/>
      </w:r>
    </w:p>
    <w:p w:rsidRDefault="00B7625F" w:rsidP="00B7625F" w:rsidR="00B7625F" w:rsidRPr="00B7625F"/>
    <w:p w:rsidRDefault="00B7625F" w:rsidP="00B7625F" w:rsidR="00B7625F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 w:rsidRPr="00B7625F"/>
    <w:p w:rsidRDefault="00B7625F" w:rsidP="00B7625F" w:rsidR="00B7625F" w:rsidRPr="00B7625F"/>
    <w:p w:rsidRDefault="00B7625F" w:rsidP="00B7625F" w:rsidR="00B7625F" w:rsidRPr="00B7625F"/>
    <w:p w:rsidRDefault="00B7625F" w:rsidP="00B7625F" w:rsidR="00B7625F"/>
    <w:p w:rsidRDefault="00B7625F" w:rsidP="00B15FE6" w:rsidR="00B7625F" w:rsidRPr="006D2AED">
      <w:r>
        <w:tab/>
      </w:r>
      <w:bookmarkStart w:name="_GoBack" w:id="0"/>
      <w:bookmarkEnd w:id="0"/>
    </w:p>
    <w:p w:rsidRDefault="00B7625F" w:rsidP="00B7625F" w:rsidR="00B7625F" w:rsidRPr="00B35E7C">
      <w:pPr>
        <w:tabs>
          <w:tab w:pos="6240" w:val="left"/>
        </w:tabs>
        <w:ind w:left="360"/>
      </w:pPr>
    </w:p>
    <w:p w:rsidRDefault="00D90419" w:rsidP="00B7625F" w:rsidR="00D90419" w:rsidRPr="00B7625F">
      <w:pPr>
        <w:tabs>
          <w:tab w:pos="1125" w:val="left"/>
        </w:tabs>
      </w:pPr>
    </w:p>
    <w:sectPr w:rsidSect="00041046" w:rsidR="00D90419" w:rsidRPr="00B7625F">
      <w:headerReference w:type="even" r:id="rId11"/>
      <w:headerReference w:type="default" r:id="rId12"/>
      <w:headerReference w:type="first" r:id="rId13"/>
      <w:pgSz w:code="9" w:h="16838" w:w="11906"/>
      <w:pgMar w:gutter="0" w:footer="709" w:header="709" w:left="1418" w:bottom="1134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745D0" w:rsidR="00B745D0">
      <w:r>
        <w:separator/>
      </w:r>
    </w:p>
  </w:endnote>
  <w:endnote w:id="0" w:type="continuationSeparator">
    <w:p w:rsidRDefault="00B745D0" w:rsidR="00B745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745D0" w:rsidR="00B745D0">
      <w:r>
        <w:separator/>
      </w:r>
    </w:p>
  </w:footnote>
  <w:footnote w:id="0" w:type="continuationSeparator">
    <w:p w:rsidRDefault="00B745D0" w:rsidR="00B745D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6E2E" w:rsidP="00CB1194" w:rsidR="00486E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86E2E" w:rsidR="00486E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7625F" w:rsidR="00B7625F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B15FE6">
      <w:rPr>
        <w:noProof/>
      </w:rPr>
      <w:t>2</w:t>
    </w:r>
    <w:r>
      <w:fldChar w:fldCharType="end"/>
    </w:r>
  </w:p>
  <w:p w:rsidRDefault="00486E2E" w:rsidR="00486E2E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6E2E" w:rsidR="00486E2E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01A9B"/>
    <w:multiLevelType w:val="hybridMultilevel"/>
    <w:tmpl w:val="FABE0E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6236213"/>
    <w:multiLevelType w:val="hybridMultilevel"/>
    <w:tmpl w:val="AE48B0AC"/>
    <w:lvl w:tplc="041A000F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2907010"/>
    <w:multiLevelType w:val="hybridMultilevel"/>
    <w:tmpl w:val="640ED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8F377C3"/>
    <w:multiLevelType w:val="hybridMultilevel"/>
    <w:tmpl w:val="2C786368"/>
    <w:lvl w:tplc="ABC08A74" w:ilvl="0">
      <w:start w:val="1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5">
    <w:nsid w:val="4C6B689E"/>
    <w:multiLevelType w:val="hybridMultilevel"/>
    <w:tmpl w:val="E03CD9F2"/>
    <w:lvl w:tplc="79FC2CE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4D5214BC"/>
    <w:multiLevelType w:val="hybridMultilevel"/>
    <w:tmpl w:val="AC0E3A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DA57496"/>
    <w:multiLevelType w:val="hybridMultilevel"/>
    <w:tmpl w:val="90F44C60"/>
    <w:lvl w:tplc="41468A4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3"/>
  </w:num>
  <w:num w:numId="5">
    <w:abstractNumId w:val="8"/>
  </w:num>
  <w:num w:numId="6">
    <w:abstractNumId w:val="7"/>
  </w:num>
  <w:num w:numId="7">
    <w:abstractNumId w:val="5"/>
  </w:num>
  <w:num w:numId="8">
    <w:abstractNumId w:val="1"/>
  </w:num>
  <w:num w:numId="9">
    <w:abstractNumId w:val="4"/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5909"/>
    <w:rsid w:val="00025E04"/>
    <w:rsid w:val="00041046"/>
    <w:rsid w:val="00044ED1"/>
    <w:rsid w:val="00081DAA"/>
    <w:rsid w:val="000B6BE9"/>
    <w:rsid w:val="000D77E1"/>
    <w:rsid w:val="000D7B23"/>
    <w:rsid w:val="00103FBD"/>
    <w:rsid w:val="00161BD6"/>
    <w:rsid w:val="00173460"/>
    <w:rsid w:val="001D1350"/>
    <w:rsid w:val="0023609A"/>
    <w:rsid w:val="00242A99"/>
    <w:rsid w:val="00260027"/>
    <w:rsid w:val="00275B80"/>
    <w:rsid w:val="00280570"/>
    <w:rsid w:val="002E06A1"/>
    <w:rsid w:val="002E781C"/>
    <w:rsid w:val="00363C96"/>
    <w:rsid w:val="00397533"/>
    <w:rsid w:val="003A0321"/>
    <w:rsid w:val="003B2C17"/>
    <w:rsid w:val="003C65D2"/>
    <w:rsid w:val="0041777C"/>
    <w:rsid w:val="00447F7D"/>
    <w:rsid w:val="00454D53"/>
    <w:rsid w:val="004554EE"/>
    <w:rsid w:val="004650A4"/>
    <w:rsid w:val="00467307"/>
    <w:rsid w:val="00473576"/>
    <w:rsid w:val="00486E2E"/>
    <w:rsid w:val="00492B0C"/>
    <w:rsid w:val="004A7EB3"/>
    <w:rsid w:val="004B618A"/>
    <w:rsid w:val="00514641"/>
    <w:rsid w:val="005C6CA6"/>
    <w:rsid w:val="00612D2C"/>
    <w:rsid w:val="00667570"/>
    <w:rsid w:val="006862FF"/>
    <w:rsid w:val="00687198"/>
    <w:rsid w:val="007349D2"/>
    <w:rsid w:val="00781A1C"/>
    <w:rsid w:val="00791CE2"/>
    <w:rsid w:val="007A1FD7"/>
    <w:rsid w:val="007A2BE6"/>
    <w:rsid w:val="007A716B"/>
    <w:rsid w:val="007E5628"/>
    <w:rsid w:val="00873E0F"/>
    <w:rsid w:val="008928D7"/>
    <w:rsid w:val="008A2D26"/>
    <w:rsid w:val="008E5E6E"/>
    <w:rsid w:val="00910AAD"/>
    <w:rsid w:val="00917797"/>
    <w:rsid w:val="00934355"/>
    <w:rsid w:val="00966102"/>
    <w:rsid w:val="00974E45"/>
    <w:rsid w:val="00A466A6"/>
    <w:rsid w:val="00A52821"/>
    <w:rsid w:val="00A606A2"/>
    <w:rsid w:val="00A65909"/>
    <w:rsid w:val="00A8356C"/>
    <w:rsid w:val="00AA0969"/>
    <w:rsid w:val="00AA1A56"/>
    <w:rsid w:val="00AE48E6"/>
    <w:rsid w:val="00AE5116"/>
    <w:rsid w:val="00AF5710"/>
    <w:rsid w:val="00B15461"/>
    <w:rsid w:val="00B15FE6"/>
    <w:rsid w:val="00B35E7C"/>
    <w:rsid w:val="00B460BB"/>
    <w:rsid w:val="00B46D29"/>
    <w:rsid w:val="00B7365A"/>
    <w:rsid w:val="00B745D0"/>
    <w:rsid w:val="00B74F73"/>
    <w:rsid w:val="00B7625F"/>
    <w:rsid w:val="00B846AB"/>
    <w:rsid w:val="00B90758"/>
    <w:rsid w:val="00BF1EBD"/>
    <w:rsid w:val="00BF2834"/>
    <w:rsid w:val="00C374EE"/>
    <w:rsid w:val="00C625DD"/>
    <w:rsid w:val="00CB1194"/>
    <w:rsid w:val="00CC4FE5"/>
    <w:rsid w:val="00CE74F6"/>
    <w:rsid w:val="00CF3F89"/>
    <w:rsid w:val="00D00212"/>
    <w:rsid w:val="00D00603"/>
    <w:rsid w:val="00D0532F"/>
    <w:rsid w:val="00D34E6B"/>
    <w:rsid w:val="00D422C8"/>
    <w:rsid w:val="00D43B80"/>
    <w:rsid w:val="00D72724"/>
    <w:rsid w:val="00D90419"/>
    <w:rsid w:val="00DA4C43"/>
    <w:rsid w:val="00DA7E64"/>
    <w:rsid w:val="00DB2600"/>
    <w:rsid w:val="00E22877"/>
    <w:rsid w:val="00E53277"/>
    <w:rsid w:val="00EA095A"/>
    <w:rsid w:val="00EB598F"/>
    <w:rsid w:val="00ED3B6C"/>
    <w:rsid w:val="00F223A6"/>
    <w:rsid w:val="00F65328"/>
    <w:rsid w:val="00F74E63"/>
    <w:rsid w:val="00FC2AA6"/>
    <w:rsid w:val="00FD79B0"/>
    <w:rsid w:val="00FF1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D77E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D77E1"/>
  </w:style>
  <w:style w:styleId="Podnoje" w:type="paragraph">
    <w:name w:val="footer"/>
    <w:basedOn w:val="Normal"/>
    <w:rsid w:val="000D77E1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link w:val="Zaglavlje"/>
    <w:uiPriority w:val="99"/>
    <w:rsid w:val="00B7625F"/>
    <w:rPr>
      <w:sz w:val="24"/>
      <w:szCs w:val="24"/>
    </w:rPr>
  </w:style>
  <w:style w:styleId="Tijeloteksta" w:type="paragraph">
    <w:name w:val="Body Text"/>
    <w:basedOn w:val="Normal"/>
    <w:link w:val="TijelotekstaChar"/>
    <w:rsid w:val="00917797"/>
    <w:pPr>
      <w:jc w:val="both"/>
    </w:pPr>
  </w:style>
  <w:style w:customStyle="true" w:styleId="TijelotekstaChar" w:type="character">
    <w:name w:val="Tijelo teksta Char"/>
    <w:link w:val="Tijeloteksta"/>
    <w:rsid w:val="00917797"/>
    <w:rPr>
      <w:sz w:val="24"/>
      <w:szCs w:val="24"/>
    </w:rPr>
  </w:style>
  <w:style w:styleId="Naglaeno" w:type="character">
    <w:name w:val="Strong"/>
    <w:qFormat/>
    <w:rsid w:val="00D34E6B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15FE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15FE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5FE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5FE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5FE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D77E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D77E1"/>
  </w:style>
  <w:style w:styleId="Podnoje" w:type="paragraph">
    <w:name w:val="footer"/>
    <w:basedOn w:val="Normal"/>
    <w:rsid w:val="000D77E1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link w:val="Zaglavlje"/>
    <w:uiPriority w:val="99"/>
    <w:rsid w:val="00B7625F"/>
    <w:rPr>
      <w:sz w:val="24"/>
      <w:szCs w:val="24"/>
    </w:rPr>
  </w:style>
  <w:style w:styleId="Tijeloteksta" w:type="paragraph">
    <w:name w:val="Body Text"/>
    <w:basedOn w:val="Normal"/>
    <w:link w:val="TijelotekstaChar"/>
    <w:rsid w:val="00917797"/>
    <w:pPr>
      <w:jc w:val="both"/>
    </w:pPr>
  </w:style>
  <w:style w:customStyle="1" w:styleId="TijelotekstaChar" w:type="character">
    <w:name w:val="Tijelo teksta Char"/>
    <w:link w:val="Tijeloteksta"/>
    <w:rsid w:val="00917797"/>
    <w:rPr>
      <w:sz w:val="24"/>
      <w:szCs w:val="24"/>
    </w:rPr>
  </w:style>
  <w:style w:styleId="Naglaeno" w:type="character">
    <w:name w:val="Strong"/>
    <w:qFormat/>
    <w:rsid w:val="00D34E6B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15FE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15FE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5FE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5FE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5FE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studenog 2018.</izvorni_sadrzaj>
    <derivirana_varijabla naziv="DomainObject.DatumDonosenjaOdluke_1">27.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1162</izvorni_sadrzaj>
    <derivirana_varijabla naziv="DomainObject.Predmet.Broj_1">1162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2018.</izvorni_sadrzaj>
    <derivirana_varijabla naziv="DomainObject.Predmet.DatumOsnivanja_1">24.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St-1162/2018</izvorni_sadrzaj>
    <derivirana_varijabla naziv="DomainObject.Predmet.OznakaBroj_1">St-1162/2018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BEREČKI-FARMAN d.o.o.</izvorni_sadrzaj>
    <derivirana_varijabla naziv="DomainObject.Predmet.ProtustrankaFormated_1">  BEREČKI-FARMAN d.o.o.</derivirana_varijabla>
  </DomainObject.Predmet.ProtustrankaFormated>
  <DomainObject.Predmet.ProtustrankaFormatedOIB>
    <izvorni_sadrzaj>  BEREČKI-FARMAN d.o.o., OIB 46666321886</izvorni_sadrzaj>
    <derivirana_varijabla naziv="DomainObject.Predmet.ProtustrankaFormatedOIB_1">  BEREČKI-FARMAN d.o.o., OIB 46666321886</derivirana_varijabla>
  </DomainObject.Predmet.ProtustrankaFormatedOIB>
  <DomainObject.Predmet.ProtustrankaFormatedWithAdress>
    <izvorni_sadrzaj> BEREČKI-FARMAN d.o.o., Molvice, Prinčeva 6, 10430 Samobor</izvorni_sadrzaj>
    <derivirana_varijabla naziv="DomainObject.Predmet.ProtustrankaFormatedWithAdress_1"> BEREČKI-FARMAN d.o.o., Molvice, Prinčeva 6, 10430 Samobor</derivirana_varijabla>
  </DomainObject.Predmet.ProtustrankaFormatedWithAdress>
  <DomainObject.Predmet.ProtustrankaFormatedWithAdressOIB>
    <izvorni_sadrzaj> BEREČKI-FARMAN d.o.o., OIB 46666321886, Molvice, Prinčeva 6, 10430 Samobor</izvorni_sadrzaj>
    <derivirana_varijabla naziv="DomainObject.Predmet.ProtustrankaFormatedWithAdressOIB_1"> BEREČKI-FARMAN d.o.o., OIB 46666321886, Molvice, Prinčeva 6, 10430 Samobor</derivirana_varijabla>
  </DomainObject.Predmet.ProtustrankaFormatedWithAdressOIB>
  <DomainObject.Predmet.ProtustrankaWithAdress>
    <izvorni_sadrzaj>BEREČKI-FARMAN d.o.o. Molvice, Prinčeva 6, 10430 Samobor</izvorni_sadrzaj>
    <derivirana_varijabla naziv="DomainObject.Predmet.ProtustrankaWithAdress_1">BEREČKI-FARMAN d.o.o. Molvice, Prinčeva 6, 10430 Samobor</derivirana_varijabla>
  </DomainObject.Predmet.ProtustrankaWithAdress>
  <DomainObject.Predmet.ProtustrankaWithAdressOIB>
    <izvorni_sadrzaj>BEREČKI-FARMAN d.o.o., OIB 46666321886, Molvice, Prinčeva 6, 10430 Samobor</izvorni_sadrzaj>
    <derivirana_varijabla naziv="DomainObject.Predmet.ProtustrankaWithAdressOIB_1">BEREČKI-FARMAN d.o.o., OIB 46666321886, Molvice, Prinčeva 6, 10430 Samobor</derivirana_varijabla>
  </DomainObject.Predmet.ProtustrankaWithAdressOIB>
  <DomainObject.Predmet.ProtustrankaNazivFormated>
    <izvorni_sadrzaj>BEREČKI-FARMAN d.o.o.</izvorni_sadrzaj>
    <derivirana_varijabla naziv="DomainObject.Predmet.ProtustrankaNazivFormated_1">BEREČKI-FARMAN d.o.o.</derivirana_varijabla>
  </DomainObject.Predmet.ProtustrankaNazivFormated>
  <DomainObject.Predmet.ProtustrankaNazivFormatedOIB>
    <izvorni_sadrzaj>BEREČKI-FARMAN d.o.o., OIB 46666321886</izvorni_sadrzaj>
    <derivirana_varijabla naziv="DomainObject.Predmet.ProtustrankaNazivFormatedOIB_1">BEREČKI-FARMAN d.o.o., OIB 46666321886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Dragutin Berečki</izvorni_sadrzaj>
    <derivirana_varijabla naziv="DomainObject.Predmet.StrankaFormated_1">  Dragutin Berečki</derivirana_varijabla>
  </DomainObject.Predmet.StrankaFormated>
  <DomainObject.Predmet.StrankaFormatedOIB>
    <izvorni_sadrzaj>  Dragutin Berečki, OIB 22580208712</izvorni_sadrzaj>
    <derivirana_varijabla naziv="DomainObject.Predmet.StrankaFormatedOIB_1">  Dragutin Berečki, OIB 22580208712</derivirana_varijabla>
  </DomainObject.Predmet.StrankaFormatedOIB>
  <DomainObject.Predmet.StrankaFormatedWithAdress>
    <izvorni_sadrzaj> Dragutin Berečki, Sveti Duh 16, 10000 Zagreb</izvorni_sadrzaj>
    <derivirana_varijabla naziv="DomainObject.Predmet.StrankaFormatedWithAdress_1"> Dragutin Berečki, Sveti Duh 16, 10000 Zagreb</derivirana_varijabla>
  </DomainObject.Predmet.StrankaFormatedWithAdress>
  <DomainObject.Predmet.StrankaFormatedWithAdressOIB>
    <izvorni_sadrzaj> Dragutin Berečki, OIB 22580208712, Sveti Duh 16, 10000 Zagreb</izvorni_sadrzaj>
    <derivirana_varijabla naziv="DomainObject.Predmet.StrankaFormatedWithAdressOIB_1"> Dragutin Berečki, OIB 22580208712, Sveti Duh 16, 10000 Zagreb</derivirana_varijabla>
  </DomainObject.Predmet.StrankaFormatedWithAdressOIB>
  <DomainObject.Predmet.StrankaWithAdress>
    <izvorni_sadrzaj>Dragutin Berečki Sveti Duh 16,10000 Zagreb</izvorni_sadrzaj>
    <derivirana_varijabla naziv="DomainObject.Predmet.StrankaWithAdress_1">Dragutin Berečki Sveti Duh 16,10000 Zagreb</derivirana_varijabla>
  </DomainObject.Predmet.StrankaWithAdress>
  <DomainObject.Predmet.StrankaWithAdressOIB>
    <izvorni_sadrzaj>Dragutin Berečki, OIB 22580208712, Sveti Duh 16,10000 Zagreb</izvorni_sadrzaj>
    <derivirana_varijabla naziv="DomainObject.Predmet.StrankaWithAdressOIB_1">Dragutin Berečki, OIB 22580208712, Sveti Duh 16,10000 Zagreb</derivirana_varijabla>
  </DomainObject.Predmet.StrankaWithAdressOIB>
  <DomainObject.Predmet.StrankaNazivFormated>
    <izvorni_sadrzaj>Dragutin Berečki</izvorni_sadrzaj>
    <derivirana_varijabla naziv="DomainObject.Predmet.StrankaNazivFormated_1">Dragutin Berečki</derivirana_varijabla>
  </DomainObject.Predmet.StrankaNazivFormated>
  <DomainObject.Predmet.StrankaNazivFormatedOIB>
    <izvorni_sadrzaj>Dragutin Berečki, OIB 22580208712</izvorni_sadrzaj>
    <derivirana_varijabla naziv="DomainObject.Predmet.StrankaNazivFormatedOIB_1">Dragutin Berečki, OIB 22580208712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Dragutin Berečki</item>
    </izvorni_sadrzaj>
    <derivirana_varijabla naziv="DomainObject.Predmet.StrankaListFormated_1">
      <item>Dragutin Berečki</item>
    </derivirana_varijabla>
  </DomainObject.Predmet.StrankaListFormated>
  <DomainObject.Predmet.StrankaListFormatedOIB>
    <izvorni_sadrzaj>
      <item>Dragutin Berečki, OIB 22580208712</item>
    </izvorni_sadrzaj>
    <derivirana_varijabla naziv="DomainObject.Predmet.StrankaListFormatedOIB_1">
      <item>Dragutin Berečki, OIB 22580208712</item>
    </derivirana_varijabla>
  </DomainObject.Predmet.StrankaListFormatedOIB>
  <DomainObject.Predmet.StrankaListFormatedWithAdress>
    <izvorni_sadrzaj>
      <item>Dragutin Berečki, Sveti Duh 16, 10000 Zagreb</item>
    </izvorni_sadrzaj>
    <derivirana_varijabla naziv="DomainObject.Predmet.StrankaListFormatedWithAdress_1">
      <item>Dragutin Berečki, Sveti Duh 16, 10000 Zagreb</item>
    </derivirana_varijabla>
  </DomainObject.Predmet.StrankaListFormatedWithAdress>
  <DomainObject.Predmet.StrankaListFormatedWithAdressOIB>
    <izvorni_sadrzaj>
      <item>Dragutin Berečki, OIB 22580208712, Sveti Duh 16, 10000 Zagreb</item>
    </izvorni_sadrzaj>
    <derivirana_varijabla naziv="DomainObject.Predmet.StrankaListFormatedWithAdressOIB_1">
      <item>Dragutin Berečki, OIB 22580208712, Sveti Duh 16, 10000 Zagreb</item>
    </derivirana_varijabla>
  </DomainObject.Predmet.StrankaListFormatedWithAdressOIB>
  <DomainObject.Predmet.StrankaListNazivFormated>
    <izvorni_sadrzaj>
      <item>Dragutin Berečki</item>
    </izvorni_sadrzaj>
    <derivirana_varijabla naziv="DomainObject.Predmet.StrankaListNazivFormated_1">
      <item>Dragutin Berečki</item>
    </derivirana_varijabla>
  </DomainObject.Predmet.StrankaListNazivFormated>
  <DomainObject.Predmet.StrankaListNazivFormatedOIB>
    <izvorni_sadrzaj>
      <item>Dragutin Berečki, OIB 22580208712</item>
    </izvorni_sadrzaj>
    <derivirana_varijabla naziv="DomainObject.Predmet.StrankaListNazivFormatedOIB_1">
      <item>Dragutin Berečki, OIB 22580208712</item>
    </derivirana_varijabla>
  </DomainObject.Predmet.StrankaListNazivFormatedOIB>
  <DomainObject.Predmet.ProtuStrankaListFormated>
    <izvorni_sadrzaj>
      <item>BEREČKI-FARMAN d.o.o.</item>
    </izvorni_sadrzaj>
    <derivirana_varijabla naziv="DomainObject.Predmet.ProtuStrankaListFormated_1">
      <item>BEREČKI-FARMAN d.o.o.</item>
    </derivirana_varijabla>
  </DomainObject.Predmet.ProtuStrankaListFormated>
  <DomainObject.Predmet.ProtuStrankaListFormatedOIB>
    <izvorni_sadrzaj>
      <item>BEREČKI-FARMAN d.o.o., OIB 46666321886</item>
    </izvorni_sadrzaj>
    <derivirana_varijabla naziv="DomainObject.Predmet.ProtuStrankaListFormatedOIB_1">
      <item>BEREČKI-FARMAN d.o.o., OIB 46666321886</item>
    </derivirana_varijabla>
  </DomainObject.Predmet.ProtuStrankaListFormatedOIB>
  <DomainObject.Predmet.ProtuStrankaListFormatedWithAdress>
    <izvorni_sadrzaj>
      <item>BEREČKI-FARMAN d.o.o., Molvice, Prinčeva 6, 10430 Samobor</item>
    </izvorni_sadrzaj>
    <derivirana_varijabla naziv="DomainObject.Predmet.ProtuStrankaListFormatedWithAdress_1">
      <item>BEREČKI-FARMAN d.o.o., Molvice, Prinčeva 6, 10430 Samobor</item>
    </derivirana_varijabla>
  </DomainObject.Predmet.ProtuStrankaListFormatedWithAdress>
  <DomainObject.Predmet.ProtuStrankaListFormatedWithAdressOIB>
    <izvorni_sadrzaj>
      <item>BEREČKI-FARMAN d.o.o., OIB 46666321886, Molvice, Prinčeva 6, 10430 Samobor</item>
    </izvorni_sadrzaj>
    <derivirana_varijabla naziv="DomainObject.Predmet.ProtuStrankaListFormatedWithAdressOIB_1">
      <item>BEREČKI-FARMAN d.o.o., OIB 46666321886, Molvice, Prinčeva 6, 10430 Samobor</item>
    </derivirana_varijabla>
  </DomainObject.Predmet.ProtuStrankaListFormatedWithAdressOIB>
  <DomainObject.Predmet.ProtuStrankaListNazivFormated>
    <izvorni_sadrzaj>
      <item>BEREČKI-FARMAN d.o.o.</item>
    </izvorni_sadrzaj>
    <derivirana_varijabla naziv="DomainObject.Predmet.ProtuStrankaListNazivFormated_1">
      <item>BEREČKI-FARMAN d.o.o.</item>
    </derivirana_varijabla>
  </DomainObject.Predmet.ProtuStrankaListNazivFormated>
  <DomainObject.Predmet.ProtuStrankaListNazivFormatedOIB>
    <izvorni_sadrzaj>
      <item>BEREČKI-FARMAN d.o.o., OIB 46666321886</item>
    </izvorni_sadrzaj>
    <derivirana_varijabla naziv="DomainObject.Predmet.ProtuStrankaListNazivFormatedOIB_1">
      <item>BEREČKI-FARMAN d.o.o., OIB 46666321886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2018.</izvorni_sadrzaj>
    <derivirana_varijabla naziv="DomainObject.Datum_1">27.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Dragutin Berečki</izvorni_sadrzaj>
    <derivirana_varijabla naziv="DomainObject.Predmet.StrankaIDrugi_1">Dragutin Berečki</derivirana_varijabla>
  </DomainObject.Predmet.StrankaIDrugi>
  <DomainObject.Predmet.ProtustrankaIDrugi>
    <izvorni_sadrzaj>BEREČKI-FARMAN d.o.o.</izvorni_sadrzaj>
    <derivirana_varijabla naziv="DomainObject.Predmet.ProtustrankaIDrugi_1">BEREČKI-FARMAN d.o.o.</derivirana_varijabla>
  </DomainObject.Predmet.ProtustrankaIDrugi>
  <DomainObject.Predmet.StrankaIDrugiAdressOIB>
    <izvorni_sadrzaj>Dragutin Berečki, OIB 22580208712, Sveti Duh 16, 10000 Zagreb</izvorni_sadrzaj>
    <derivirana_varijabla naziv="DomainObject.Predmet.StrankaIDrugiAdressOIB_1">Dragutin Berečki, OIB 22580208712, Sveti Duh 16, 10000 Zagreb</derivirana_varijabla>
  </DomainObject.Predmet.StrankaIDrugiAdressOIB>
  <DomainObject.Predmet.ProtustrankaIDrugiAdressOIB>
    <izvorni_sadrzaj>BEREČKI-FARMAN d.o.o., OIB 46666321886, Molvice, Prinčeva 6, 10430 Samobor</izvorni_sadrzaj>
    <derivirana_varijabla naziv="DomainObject.Predmet.ProtustrankaIDrugiAdressOIB_1">BEREČKI-FARMAN d.o.o., OIB 46666321886, Molvice, Prinčeva 6,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BEREČKI-FARMAN d.o.o.</item>
      <item>Dragutin Berečki</item>
    </izvorni_sadrzaj>
    <derivirana_varijabla naziv="DomainObject.Predmet.SudioniciListNaziv_1">
      <item>BEREČKI-FARMAN d.o.o.</item>
      <item>Dragutin Berečki</item>
    </derivirana_varijabla>
  </DomainObject.Predmet.SudioniciListNaziv>
  <DomainObject.Predmet.SudioniciListAdressOIB>
    <izvorni_sadrzaj>
      <item>BEREČKI-FARMAN d.o.o., OIB 46666321886, Molvice, Prinčeva 6,10430 Samobor</item>
      <item>Dragutin Berečki, OIB 22580208712, Sveti Duh 16,10000 Zagreb</item>
    </izvorni_sadrzaj>
    <derivirana_varijabla naziv="DomainObject.Predmet.SudioniciListAdressOIB_1">
      <item>BEREČKI-FARMAN d.o.o., OIB 46666321886, Molvice, Prinčeva 6,10430 Samobor</item>
      <item>Dragutin Berečki, OIB 22580208712, Sveti Duh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46666321886</item>
      <item>, OIB 22580208712</item>
    </izvorni_sadrzaj>
    <derivirana_varijabla naziv="DomainObject.Predmet.SudioniciListNazivOIB_1">
      <item>, OIB 46666321886</item>
      <item>, OIB 22580208712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Viduka Varenina, OIB 98866841784, Heinzelova 47/B, 10000 Zagreb</item>
    </izvorni_sadrzaj>
    <derivirana_varijabla naziv="DomainObject.Predmet.StecajniUpraviteljiListAddressOIB_1">
      <item>Mirjana Viduka Varenina, OIB 98866841784, Heinzelova 47/B,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2. listopada 2018.</izvorni_sadrzaj>
    <derivirana_varijabla naziv="DomainObject.PredzadnjaOdlukaIzPredmeta.DatumDonosenjaOdluke_1">2. listopada 2018.</derivirana_varijabla>
  </DomainObject.PredzadnjaOdlukaIzPredmeta.DatumDonosenjaOdluke>
  <DomainObject.PredzadnjaOdlukaIzPredmeta.Oznaka>
    <izvorni_sadrzaj>St-1162/2018-9</izvorni_sadrzaj>
    <derivirana_varijabla naziv="DomainObject.PredzadnjaOdlukaIzPredmeta.Oznaka_1">St-1162/2018-9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7D4B877-07BC-4BF0-8094-7A6B7483FE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447</properties:Words>
  <properties:Characters>2313</properties:Characters>
  <properties:Lines>121</properties:Lines>
  <properties:Paragraphs>25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XIII-St—117/02-14</vt:lpstr>
    </vt:vector>
  </properties:TitlesOfParts>
  <properties:LinksUpToDate>false</properties:LinksUpToDate>
  <properties:CharactersWithSpaces>2900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2018-11-20T10:50:00Z</dcterms:created>
  <dc:creator>..</dc:creator>
  <cp:lastModifiedBy>Danijela Sekulić</cp:lastModifiedBy>
  <cp:lastPrinted>2018-11-27T13:04:00Z</cp:lastPrinted>
  <dcterms:modified xmlns:xsi="http://www.w3.org/2001/XMLSchema-instance" xsi:type="dcterms:W3CDTF">2018-11-27T13:04:00Z</dcterms:modified>
  <cp:revision>5</cp:revision>
  <dc:title>XIII-St—117/02-14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nastavak postupka (NASTAVAK -  BEREČKI FARMAN.docx)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