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d82a" w14:paraId="844d82a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6B1C61">
        <w:t>726</w:t>
      </w:r>
      <w:r w:rsidR="00C759B5">
        <w:t>/16-</w:t>
      </w:r>
      <w:r w:rsidR="006B1C61">
        <w:t>9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E06E7">
        <w:t>LENTIS d.o.o., Zadar, Put Pudarica 13/c, OIB: 11568528494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BE06E7">
        <w:t>30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BE06E7">
        <w:t>LENTIS d.o.o., Zadar, Put Pudarica 13/c, OIB: 11568528494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FA65B9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FA65B9" w:rsidRPr="00FA65B9">
        <w:t>Ivan Rude, Stjepana Radića 6/II, Šibenik</w:t>
      </w:r>
      <w:r w:rsidR="0041576D" w:rsidRPr="00FA65B9">
        <w:t xml:space="preserve">, OIB: </w:t>
      </w:r>
      <w:r w:rsidR="00FA65B9" w:rsidRPr="00FA65B9">
        <w:t>47128883453</w:t>
      </w:r>
      <w:r w:rsidR="00E4118B" w:rsidRPr="00FA65B9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BE06E7">
        <w:t>LENTIS d.o.o., Zadar, Put Pudarica 13/c, OIB: 11568528494</w:t>
      </w:r>
      <w:r w:rsidR="00A56017">
        <w:t>,</w:t>
      </w:r>
      <w:r w:rsidR="00FB2747">
        <w:t xml:space="preserve"> </w:t>
      </w:r>
      <w:r>
        <w:t xml:space="preserve">otvara se </w:t>
      </w:r>
      <w:r w:rsidR="00BE06E7">
        <w:t>30</w:t>
      </w:r>
      <w:r w:rsidR="00FB2747">
        <w:t>. svibnja</w:t>
      </w:r>
      <w:r w:rsidR="007F66C6">
        <w:t xml:space="preserve"> 2016</w:t>
      </w:r>
      <w:r>
        <w:t xml:space="preserve">. u </w:t>
      </w:r>
      <w:r w:rsidR="00FA65B9">
        <w:t>14</w:t>
      </w:r>
      <w:r w:rsidR="00DF7750">
        <w:t>,15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BE06E7">
        <w:t>726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BE06E7">
        <w:t>726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7E0FEA">
        <w:rPr>
          <w:b/>
        </w:rPr>
        <w:t xml:space="preserve"> </w:t>
      </w:r>
      <w:r w:rsidR="00FA65B9">
        <w:rPr>
          <w:b/>
        </w:rPr>
        <w:t>14. rujna 2016. u 08,30</w:t>
      </w:r>
      <w:r w:rsidR="00BE06E7">
        <w:rPr>
          <w:b/>
        </w:rPr>
        <w:t xml:space="preserve"> </w:t>
      </w:r>
      <w:r w:rsidR="00D06AE7" w:rsidRPr="007E0FEA">
        <w:rPr>
          <w:b/>
        </w:rPr>
        <w:t xml:space="preserve">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A56017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FA65B9">
        <w:rPr>
          <w:b/>
        </w:rPr>
        <w:t>14</w:t>
      </w:r>
      <w:r w:rsidR="0041576D">
        <w:rPr>
          <w:b/>
        </w:rPr>
        <w:t>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FA65B9">
        <w:rPr>
          <w:b/>
        </w:rPr>
        <w:t xml:space="preserve">09,00 </w:t>
      </w:r>
      <w:r w:rsidR="00F75C44" w:rsidRPr="007E0FEA">
        <w:rPr>
          <w:b/>
        </w:rPr>
        <w:t xml:space="preserve">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FA65B9">
        <w:t xml:space="preserve"> Trgovačkog suda u Zadru</w:t>
      </w:r>
      <w:r w:rsidR="0041576D">
        <w:t xml:space="preserve">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BE06E7" w:rsidP="0039699B" w:rsidR="00BE06E7">
      <w:pPr>
        <w:jc w:val="both"/>
      </w:pPr>
    </w:p>
    <w:p w:rsidRDefault="00BE06E7" w:rsidP="00BE06E7" w:rsidR="00BE06E7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>
        <w:t>Zadru</w:t>
      </w:r>
      <w:r w:rsidRPr="001A76F7">
        <w:t>,</w:t>
      </w:r>
      <w:r w:rsidR="00FA65B9">
        <w:t xml:space="preserve"> zemljišnoknjižni odjel Ben</w:t>
      </w:r>
      <w:r>
        <w:t>kovac na</w:t>
      </w:r>
      <w:r w:rsidRPr="001A76F7">
        <w:t xml:space="preserve"> čest. zem. </w:t>
      </w:r>
      <w:r>
        <w:t>97/15</w:t>
      </w:r>
      <w:r w:rsidRPr="001A76F7">
        <w:t xml:space="preserve">, zk. ul. </w:t>
      </w:r>
      <w:r>
        <w:t xml:space="preserve">340, </w:t>
      </w:r>
      <w:r w:rsidRPr="001A76F7">
        <w:t xml:space="preserve">k.o. </w:t>
      </w:r>
      <w:r>
        <w:t>Velim.</w:t>
      </w:r>
    </w:p>
    <w:p w:rsidRDefault="00BE06E7" w:rsidP="0039699B" w:rsidR="00BE06E7">
      <w:pPr>
        <w:jc w:val="both"/>
      </w:pPr>
    </w:p>
    <w:p w:rsidRDefault="00D47766" w:rsidP="0039699B" w:rsidR="00D47766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BE06E7">
        <w:t>06. svibnja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BE06E7">
        <w:t>1904</w:t>
      </w:r>
      <w:r w:rsidR="008142A2">
        <w:t xml:space="preserve"> dana sa </w:t>
      </w:r>
      <w:r w:rsidR="00BE06E7">
        <w:t>4.686.779,59</w:t>
      </w:r>
      <w:r w:rsidR="008142A2">
        <w:t xml:space="preserve"> kun</w:t>
      </w:r>
      <w:r w:rsidR="00A56017">
        <w:t>a</w:t>
      </w:r>
      <w:r w:rsidR="008142A2">
        <w:t xml:space="preserve"> nepodmirenih dospjelih osnova za  plaćanje.</w:t>
      </w:r>
      <w:r w:rsidR="0041576D">
        <w:t xml:space="preserve"> 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BE06E7">
        <w:t>726</w:t>
      </w:r>
      <w:r w:rsidR="007F66C6">
        <w:t>/1</w:t>
      </w:r>
      <w:r w:rsidR="008142A2">
        <w:t>6</w:t>
      </w:r>
      <w:r w:rsidR="007F66C6">
        <w:t>-</w:t>
      </w:r>
      <w:r w:rsidR="00FB2747">
        <w:t>4</w:t>
      </w:r>
      <w:r>
        <w:t xml:space="preserve"> od </w:t>
      </w:r>
      <w:r w:rsidR="00BE06E7">
        <w:t>09. svibnja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FB2747" w:rsidR="007F66C6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BE06E7">
        <w:t>Ivica Kovačević</w:t>
      </w:r>
      <w:r w:rsidRPr="0041576D">
        <w:t xml:space="preserve"> (list spisa </w:t>
      </w:r>
      <w:r w:rsidR="00BE06E7">
        <w:t>10</w:t>
      </w:r>
      <w:r>
        <w:t xml:space="preserve">),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stečajni dužnik </w:t>
      </w:r>
      <w:r w:rsidRPr="00091540">
        <w:t xml:space="preserve">ima dugova u iznosu od oko </w:t>
      </w:r>
      <w:r w:rsidR="00A56017">
        <w:t>4</w:t>
      </w:r>
      <w:r w:rsidR="008142A2">
        <w:t>.</w:t>
      </w:r>
      <w:r w:rsidR="00BE06E7">
        <w:t>6</w:t>
      </w:r>
      <w:r w:rsidR="008142A2">
        <w:t>00.000,00</w:t>
      </w:r>
      <w:r w:rsidRPr="00091540">
        <w:t xml:space="preserve"> kuna, da</w:t>
      </w:r>
      <w:r>
        <w:t xml:space="preserve"> ima</w:t>
      </w:r>
      <w:r w:rsidRPr="00091540">
        <w:t xml:space="preserve"> </w:t>
      </w:r>
      <w:r w:rsidR="00BE06E7">
        <w:t>nekretninu i to halu u Stankovci</w:t>
      </w:r>
      <w:r w:rsidR="00FA65B9">
        <w:t>ma, k.o. Velim.</w:t>
      </w:r>
      <w:r w:rsidR="0041576D">
        <w:t xml:space="preserve"> </w:t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A56017">
        <w:t>pokretnine</w:t>
      </w:r>
      <w:r>
        <w:t xml:space="preserve">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>
      <w:pPr>
        <w:ind w:firstLine="708"/>
        <w:jc w:val="both"/>
      </w:pPr>
      <w:r w:rsidRPr="007E0FEA">
        <w:t xml:space="preserve">Nalog iz točke </w:t>
      </w:r>
      <w:r w:rsidR="0041576D">
        <w:t>VIII</w:t>
      </w:r>
      <w:r w:rsidRPr="00164F09">
        <w:rPr>
          <w:b/>
        </w:rPr>
        <w:t xml:space="preserve"> </w:t>
      </w:r>
      <w:r w:rsidR="00BE06E7" w:rsidRPr="00BE06E7">
        <w:t xml:space="preserve">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303C9F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BE06E7">
        <w:t>30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164F09" w:rsidP="000F60FD" w:rsidR="00164F09">
      <w:pPr>
        <w:jc w:val="both"/>
        <w:rPr>
          <w:b/>
        </w:rPr>
      </w:pPr>
    </w:p>
    <w:p w:rsidRDefault="0041576D" w:rsidP="000F60FD" w:rsidR="0041576D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017" w:rsidR="00A56017">
      <w:r>
        <w:separator/>
      </w:r>
    </w:p>
  </w:endnote>
  <w:endnote w:id="0" w:type="continuationSeparator">
    <w:p w:rsidRDefault="00A56017" w:rsidR="00A56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226C22" w:rsidR="00A5601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017" w:rsidP="00226C22" w:rsidR="00A5601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226C22" w:rsidR="00A5601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017" w:rsidR="00A56017">
      <w:r>
        <w:separator/>
      </w:r>
    </w:p>
  </w:footnote>
  <w:footnote w:id="0" w:type="continuationSeparator">
    <w:p w:rsidRDefault="00A56017" w:rsidR="00A56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D83596" w:rsidR="00A560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017" w:rsidR="00A560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D83596" w:rsidR="00A5601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1831EF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56017" w:rsidP="00C61A2E" w:rsidR="00A56017">
    <w:pPr>
      <w:pStyle w:val="Zaglavlje"/>
      <w:jc w:val="right"/>
    </w:pPr>
    <w:r w:rsidRPr="005B49F8">
      <w:t>Poslovni broj 1 St-</w:t>
    </w:r>
    <w:r w:rsidR="006B1C61">
      <w:t>726/16-9</w:t>
    </w:r>
  </w:p>
  <w:p w:rsidRDefault="00A56017" w:rsidP="00C61A2E" w:rsidR="00A560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1EF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C61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</izvorni_sadrzaj>
    <derivirana_varijabla naziv="DomainObject.Predmet.SudioniciListNaziv_1">
      <item>Financijska agencija</item>
      <item>LENTIS d.o.o. za trgovinu i usluge</item>
      <item>Ivica Kovačević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</izvorni_sadrzaj>
    <derivirana_varijabla naziv="DomainObject.Predmet.SudioniciListNazivOIB_1">
      <item>, OIB 85821130368</item>
      <item>, OIB 11568528494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9669C-1F5D-4927-8F67-CF80A1183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857</properties:Words>
  <properties:Characters>4536</properties:Characters>
  <properties:Lines>126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2016-05-25T08:40:00Z</dcterms:created>
  <dc:creator>Ardena Bajlo</dc:creator>
  <cp:lastModifiedBy>wsadmin</cp:lastModifiedBy>
  <cp:lastPrinted>2016-05-17T11:06:00Z</cp:lastPrinted>
  <dcterms:modified xmlns:xsi="http://www.w3.org/2001/XMLSchema-instance" xsi:type="dcterms:W3CDTF">2016-05-30T11:52:00Z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