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99f2" w14:paraId="23199f2" w:rsidRDefault="002F376C" w:rsidP="002F376C" w:rsidR="002F376C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F376C" w:rsidP="002F376C" w:rsidR="002F376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F376C" w:rsidP="002F376C" w:rsidR="002F376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F376C" w:rsidP="002F376C" w:rsidR="002F376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St-840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F376C" w:rsidP="002F376C" w:rsidR="002F376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F376C" w:rsidP="002F376C" w:rsidR="002F376C" w:rsidRPr="004C4B9E">
      <w:pPr>
        <w:jc w:val="both"/>
        <w:rPr>
          <w:sz w:val="23"/>
          <w:szCs w:val="23"/>
        </w:rPr>
      </w:pPr>
    </w:p>
    <w:p w:rsidRDefault="002F376C" w:rsidP="002F376C" w:rsidR="002F376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F376C" w:rsidP="002F376C" w:rsidR="002F376C" w:rsidRPr="004C4B9E">
      <w:pPr>
        <w:rPr>
          <w:sz w:val="23"/>
          <w:szCs w:val="23"/>
        </w:rPr>
      </w:pPr>
    </w:p>
    <w:p w:rsidRDefault="002F376C" w:rsidP="002F376C" w:rsidR="002F376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F376C" w:rsidP="002F376C" w:rsidR="002F376C" w:rsidRPr="004C4B9E">
      <w:pPr>
        <w:rPr>
          <w:sz w:val="23"/>
          <w:szCs w:val="23"/>
        </w:rPr>
      </w:pPr>
    </w:p>
    <w:p w:rsidRDefault="002F376C" w:rsidP="002F376C" w:rsidR="002F376C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Giardini 5, radi otvaranja stečajnog postupka nad dužnikom </w:t>
      </w:r>
      <w:r>
        <w:rPr>
          <w:sz w:val="23"/>
          <w:szCs w:val="23"/>
        </w:rPr>
        <w:t>CIAO j.d.o.o., Vrsar, Dalmatinska 6, OIB: 87818381882, dana 14. lipnja</w:t>
      </w:r>
      <w:r w:rsidRPr="009C66D8">
        <w:rPr>
          <w:sz w:val="23"/>
          <w:szCs w:val="23"/>
        </w:rPr>
        <w:t xml:space="preserve"> 2016. </w:t>
      </w:r>
    </w:p>
    <w:p w:rsidRDefault="002F376C" w:rsidP="002F376C" w:rsidR="002F376C" w:rsidRPr="009C66D8">
      <w:pPr>
        <w:jc w:val="both"/>
        <w:rPr>
          <w:sz w:val="23"/>
          <w:szCs w:val="23"/>
        </w:rPr>
      </w:pPr>
    </w:p>
    <w:p w:rsidRDefault="002F376C" w:rsidP="002F376C" w:rsidR="002F376C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2F376C" w:rsidP="002F376C" w:rsidR="002F376C" w:rsidRPr="009C66D8">
      <w:pPr>
        <w:jc w:val="both"/>
        <w:rPr>
          <w:sz w:val="23"/>
          <w:szCs w:val="23"/>
        </w:rPr>
      </w:pPr>
    </w:p>
    <w:p w:rsidRDefault="002F376C" w:rsidP="002F376C" w:rsidR="002F376C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CIAO j.d.o.o., Vrsar, Dalmatinska 6, OIB: 87818381882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14. srpnja</w:t>
      </w:r>
      <w:r w:rsidRPr="008F6A2F">
        <w:rPr>
          <w:b/>
          <w:sz w:val="23"/>
          <w:szCs w:val="23"/>
          <w:lang w:val="pl-PL"/>
        </w:rPr>
        <w:t xml:space="preserve"> 2016. u </w:t>
      </w:r>
      <w:r>
        <w:rPr>
          <w:b/>
          <w:sz w:val="23"/>
          <w:szCs w:val="23"/>
          <w:lang w:val="pl-PL"/>
        </w:rPr>
        <w:t>9:00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>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F376C" w:rsidP="002F376C" w:rsidR="002F376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2F376C" w:rsidP="002F376C" w:rsidR="002F376C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CIAO j.d.o.o., Vrsar, Dalmatinska 6, OIB: 87818381882, </w:t>
      </w:r>
    </w:p>
    <w:p w:rsidRDefault="002F376C" w:rsidP="002F376C" w:rsidR="002F376C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Elgadaf Bilali, Vrsar, Dalmatinska 6,</w:t>
      </w:r>
    </w:p>
    <w:p w:rsidRDefault="002F376C" w:rsidP="002F376C" w:rsidR="002F376C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F376C" w:rsidP="002F376C" w:rsidR="002F376C" w:rsidRPr="004040C4">
      <w:pPr>
        <w:jc w:val="both"/>
        <w:rPr>
          <w:sz w:val="23"/>
          <w:szCs w:val="23"/>
          <w:lang w:val="sv-SE"/>
        </w:rPr>
      </w:pPr>
    </w:p>
    <w:p w:rsidRDefault="002F376C" w:rsidP="002F376C" w:rsidR="002F376C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CIAO j.d.o.o., Vrsar, Dalmatinska 6, OIB: 87818381882,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2F376C" w:rsidP="002F376C" w:rsidR="002F376C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F376C" w:rsidP="002F376C" w:rsidR="002F376C">
      <w:pPr>
        <w:jc w:val="both"/>
        <w:rPr>
          <w:sz w:val="23"/>
          <w:szCs w:val="23"/>
        </w:rPr>
      </w:pPr>
    </w:p>
    <w:p w:rsidRDefault="002F376C" w:rsidP="002F376C" w:rsidR="002F376C" w:rsidRPr="00D10EBB">
      <w:pPr>
        <w:jc w:val="both"/>
        <w:rPr>
          <w:sz w:val="23"/>
          <w:szCs w:val="23"/>
        </w:rPr>
      </w:pPr>
    </w:p>
    <w:p w:rsidRDefault="002F376C" w:rsidP="002F376C" w:rsidR="002F376C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14.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2F376C" w:rsidP="002F376C" w:rsidR="002F376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F376C" w:rsidP="002F376C" w:rsidR="002F376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F376C" w:rsidP="002F376C" w:rsidR="002F376C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F376C" w:rsidP="002F376C" w:rsidR="002F376C">
      <w:pPr>
        <w:jc w:val="both"/>
        <w:rPr>
          <w:sz w:val="23"/>
          <w:szCs w:val="23"/>
        </w:rPr>
      </w:pPr>
    </w:p>
    <w:p w:rsidRDefault="002F376C" w:rsidP="002F376C" w:rsidR="002F376C" w:rsidRPr="004C4B9E">
      <w:pPr>
        <w:jc w:val="both"/>
        <w:rPr>
          <w:sz w:val="23"/>
          <w:szCs w:val="23"/>
        </w:rPr>
      </w:pPr>
    </w:p>
    <w:p w:rsidRDefault="002F376C" w:rsidP="002F376C" w:rsidR="002F376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F376C" w:rsidP="002F376C" w:rsidR="002F376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F376C" w:rsidP="002F376C" w:rsidR="002F376C" w:rsidRPr="004C4B9E">
      <w:pPr>
        <w:jc w:val="both"/>
        <w:rPr>
          <w:sz w:val="23"/>
          <w:szCs w:val="23"/>
        </w:rPr>
      </w:pPr>
    </w:p>
    <w:p w:rsidRDefault="002F376C" w:rsidP="002F376C" w:rsidR="002F376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F376C" w:rsidP="002F376C" w:rsidR="002F376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2F376C" w:rsidP="002F376C" w:rsidR="002F376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2F376C">
        <w:rPr>
          <w:sz w:val="23"/>
          <w:szCs w:val="23"/>
        </w:rPr>
        <w:t xml:space="preserve"> </w:t>
      </w:r>
      <w:r>
        <w:rPr>
          <w:sz w:val="23"/>
          <w:szCs w:val="23"/>
        </w:rPr>
        <w:t>CIAO j.d.o.o., Vrsar, Dalmatinska 6</w:t>
      </w:r>
    </w:p>
    <w:p w:rsidRDefault="002F376C" w:rsidP="002F376C" w:rsidR="002F376C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Elgadaf Bilali, Vrsar, Dalmatinska 6</w:t>
      </w:r>
    </w:p>
    <w:p w:rsidRDefault="002F376C" w:rsidP="002F376C" w:rsidR="002F376C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2F376C" w:rsidP="002F376C" w:rsidR="002F376C"/>
    <w:p w:rsidRDefault="002F376C" w:rsidP="002F376C" w:rsidR="002F376C"/>
    <w:p w:rsidRDefault="002F376C" w:rsidP="002F376C" w:rsidR="002F376C"/>
    <w:p w:rsidRDefault="002A1EF1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EF1" w:rsidR="00000000">
      <w:r>
        <w:separator/>
      </w:r>
    </w:p>
  </w:endnote>
  <w:endnote w:id="0" w:type="continuationSeparator">
    <w:p w:rsidRDefault="002A1EF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EF1" w:rsidR="00000000">
      <w:r>
        <w:separator/>
      </w:r>
    </w:p>
  </w:footnote>
  <w:footnote w:id="0" w:type="continuationSeparator">
    <w:p w:rsidRDefault="002A1EF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F376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A1EF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76C"/>
    <w:rsid w:val="002A1EF1"/>
    <w:rsid w:val="002F376C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76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37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376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7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76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1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EF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EF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EF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EF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76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37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376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7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76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1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EF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EF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EF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EF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CIAO j.d.o.o. VRSAR</izvorni_sadrzaj>
    <derivirana_varijabla naziv="DomainObject.Predmet.ProtustrankaFormated_1">  CIAO j.d.o.o. VRSAR</derivirana_varijabla>
  </DomainObject.Predmet.ProtustrankaFormated>
  <DomainObject.Predmet.ProtustrankaFormatedOIB>
    <izvorni_sadrzaj>  CIAO j.d.o.o. VRSAR, OIB 87818381882</izvorni_sadrzaj>
    <derivirana_varijabla naziv="DomainObject.Predmet.ProtustrankaFormatedOIB_1">  CIAO j.d.o.o. VRSAR, OIB 87818381882</derivirana_varijabla>
  </DomainObject.Predmet.ProtustrankaFormatedOIB>
  <DomainObject.Predmet.ProtustrankaFormatedWithAdress>
    <izvorni_sadrzaj> CIAO j.d.o.o. VRSAR, Dalmatinska 6, 52450 Vrsar</izvorni_sadrzaj>
    <derivirana_varijabla naziv="DomainObject.Predmet.ProtustrankaFormatedWithAdress_1"> CIAO j.d.o.o. VRSAR, Dalmatinska 6, 52450 Vrsar</derivirana_varijabla>
  </DomainObject.Predmet.ProtustrankaFormatedWithAdress>
  <DomainObject.Predmet.ProtustrankaFormatedWithAdressOIB>
    <izvorni_sadrzaj> CIAO j.d.o.o. VRSAR, OIB 87818381882, Dalmatinska 6, 52450 Vrsar</izvorni_sadrzaj>
    <derivirana_varijabla naziv="DomainObject.Predmet.ProtustrankaFormatedWithAdressOIB_1"> CIAO j.d.o.o. VRSAR, OIB 87818381882, Dalmatinska 6, 52450 Vrsar</derivirana_varijabla>
  </DomainObject.Predmet.ProtustrankaFormatedWithAdressOIB>
  <DomainObject.Predmet.ProtustrankaWithAdress>
    <izvorni_sadrzaj>CIAO j.d.o.o. VRSAR Dalmatinska 6, 52450 Vrsar</izvorni_sadrzaj>
    <derivirana_varijabla naziv="DomainObject.Predmet.ProtustrankaWithAdress_1">CIAO j.d.o.o. VRSAR Dalmatinska 6, 52450 Vrsar</derivirana_varijabla>
  </DomainObject.Predmet.ProtustrankaWithAdress>
  <DomainObject.Predmet.ProtustrankaWithAdressOIB>
    <izvorni_sadrzaj>CIAO j.d.o.o. VRSAR, OIB 87818381882, Dalmatinska 6, 52450 Vrsar</izvorni_sadrzaj>
    <derivirana_varijabla naziv="DomainObject.Predmet.ProtustrankaWithAdressOIB_1">CIAO j.d.o.o. VRSAR, OIB 87818381882, Dalmatinska 6, 52450 Vrsar</derivirana_varijabla>
  </DomainObject.Predmet.ProtustrankaWithAdressOIB>
  <DomainObject.Predmet.ProtustrankaNazivFormated>
    <izvorni_sadrzaj>CIAO j.d.o.o. VRSAR</izvorni_sadrzaj>
    <derivirana_varijabla naziv="DomainObject.Predmet.ProtustrankaNazivFormated_1">CIAO j.d.o.o. VRSAR</derivirana_varijabla>
  </DomainObject.Predmet.ProtustrankaNazivFormated>
  <DomainObject.Predmet.ProtustrankaNazivFormatedOIB>
    <izvorni_sadrzaj>CIAO j.d.o.o. VRSAR, OIB 87818381882</izvorni_sadrzaj>
    <derivirana_varijabla naziv="DomainObject.Predmet.ProtustrankaNazivFormatedOIB_1">CIAO j.d.o.o. VRSAR, OIB 87818381882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59937.47</izvorni_sadrzaj>
    <derivirana_varijabla naziv="DomainObject.Predmet.TrenutnaVrijednost_1">59937.47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CIAO j.d.o.o. VRSAR</item>
    </izvorni_sadrzaj>
    <derivirana_varijabla naziv="DomainObject.Predmet.ProtuStrankaListFormated_1">
      <item>CIAO j.d.o.o. VRSAR</item>
    </derivirana_varijabla>
  </DomainObject.Predmet.ProtuStrankaListFormated>
  <DomainObject.Predmet.ProtuStrankaListFormatedOIB>
    <izvorni_sadrzaj>
      <item>CIAO j.d.o.o. VRSAR, OIB 87818381882</item>
    </izvorni_sadrzaj>
    <derivirana_varijabla naziv="DomainObject.Predmet.ProtuStrankaListFormatedOIB_1">
      <item>CIAO j.d.o.o. VRSAR, OIB 87818381882</item>
    </derivirana_varijabla>
  </DomainObject.Predmet.ProtuStrankaListFormatedOIB>
  <DomainObject.Predmet.ProtuStrankaListFormatedWithAdress>
    <izvorni_sadrzaj>
      <item>CIAO j.d.o.o. VRSAR, Dalmatinska 6, 52450 Vrsar</item>
    </izvorni_sadrzaj>
    <derivirana_varijabla naziv="DomainObject.Predmet.ProtuStrankaListFormatedWithAdress_1">
      <item>CIAO j.d.o.o. VRSAR, Dalmatinska 6, 52450 Vrsar</item>
    </derivirana_varijabla>
  </DomainObject.Predmet.ProtuStrankaListFormatedWithAdress>
  <DomainObject.Predmet.ProtuStrankaListFormatedWithAdressOIB>
    <izvorni_sadrzaj>
      <item>CIAO j.d.o.o. VRSAR, OIB 87818381882, Dalmatinska 6, 52450 Vrsar</item>
    </izvorni_sadrzaj>
    <derivirana_varijabla naziv="DomainObject.Predmet.ProtuStrankaListFormatedWithAdressOIB_1">
      <item>CIAO j.d.o.o. VRSAR, OIB 87818381882, Dalmatinska 6, 52450 Vrsar</item>
    </derivirana_varijabla>
  </DomainObject.Predmet.ProtuStrankaListFormatedWithAdressOIB>
  <DomainObject.Predmet.ProtuStrankaListNazivFormated>
    <izvorni_sadrzaj>
      <item>CIAO j.d.o.o. VRSAR</item>
    </izvorni_sadrzaj>
    <derivirana_varijabla naziv="DomainObject.Predmet.ProtuStrankaListNazivFormated_1">
      <item>CIAO j.d.o.o. VRSAR</item>
    </derivirana_varijabla>
  </DomainObject.Predmet.ProtuStrankaListNazivFormated>
  <DomainObject.Predmet.ProtuStrankaListNazivFormatedOIB>
    <izvorni_sadrzaj>
      <item>CIAO j.d.o.o. VRSAR, OIB 87818381882</item>
    </izvorni_sadrzaj>
    <derivirana_varijabla naziv="DomainObject.Predmet.ProtuStrankaListNazivFormatedOIB_1">
      <item>CIAO j.d.o.o. VRSAR, OIB 87818381882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CIAO j.d.o.o. VRSAR</izvorni_sadrzaj>
    <derivirana_varijabla naziv="DomainObject.Predmet.ProtustrankaIDrugi_1">CIAO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CIAO j.d.o.o. VRSAR, OIB 87818381882, Dalmatinska 6, 52450 Vrsar</izvorni_sadrzaj>
    <derivirana_varijabla naziv="DomainObject.Predmet.ProtustrankaIDrugiAdressOIB_1">CIAO j.d.o.o. VRSAR, OIB 87818381882, Dalmatinska 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CIAO j.d.o.o. VRSAR</item>
    </izvorni_sadrzaj>
    <derivirana_varijabla naziv="DomainObject.Predmet.SudioniciListNaziv_1">
      <item>FINANCIJSKA AGENCIJA, RC RIJEKA, PODRUŽNICA PULA, PULA</item>
      <item>CIAO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CIAO j.d.o.o. VRSAR, OIB 87818381882, Dalmatinska 6,52450 Vrsar</item>
    </izvorni_sadrzaj>
    <derivirana_varijabla naziv="DomainObject.Predmet.SudioniciListAdressOIB_1">
      <item>FINANCIJSKA AGENCIJA, RC RIJEKA, PODRUŽNICA PULA, PULA, OIB 85821130368, Giardini 5,52100 Pula</item>
      <item>CIAO j.d.o.o. VRSAR, OIB 87818381882, Dalmatinska 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87818381882</item>
    </izvorni_sadrzaj>
    <derivirana_varijabla naziv="DomainObject.Predmet.SudioniciListNazivOIB_1">
      <item>, OIB 85821130368</item>
      <item>, OIB 87818381882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1555</properties:Characters>
  <properties:Lines>52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2016-06-14T10:23:00Z</dcterms:created>
  <dc:creator>Jasmina Matika</dc:creator>
  <cp:lastModifiedBy>Jasmina Matika</cp:lastModifiedBy>
  <dcterms:modified xmlns:xsi="http://www.w3.org/2001/XMLSchema-instance" xsi:type="dcterms:W3CDTF">2016-06-14T10:30:00Z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