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0b4a" w14:paraId="36b0b4a" w:rsidRDefault="00771F82" w:rsidP="00771F82" w:rsidR="00771F82">
      <w:pPr>
        <w:pStyle w:val="Naslov"/>
        <w15:collapsed w:val="false"/>
      </w:pPr>
      <w:bookmarkStart w:name="_GoBack" w:id="0"/>
      <w:bookmarkEnd w:id="0"/>
      <w:r>
        <w:t>STEČAJNI UPRAVITELJ</w:t>
      </w:r>
    </w:p>
    <w:p w:rsidRDefault="00771F82" w:rsidP="00771F82" w:rsidR="00771F82">
      <w:pPr>
        <w:pStyle w:val="Naslov"/>
      </w:pPr>
      <w:r>
        <w:t>MARTIN LUKIN</w:t>
      </w:r>
    </w:p>
    <w:p w:rsidRDefault="00771F82" w:rsidP="00771F82" w:rsidR="00771F82" w:rsidRPr="00771F82">
      <w:pPr>
        <w:pStyle w:val="Naslov"/>
        <w:jc w:val="both"/>
        <w:rPr>
          <w:sz w:val="20"/>
        </w:rPr>
      </w:pPr>
      <w:r>
        <w:t xml:space="preserve">      </w:t>
      </w:r>
      <w:r w:rsidRPr="00771F82">
        <w:rPr>
          <w:sz w:val="20"/>
        </w:rPr>
        <w:t xml:space="preserve">10 000 Zagreb, Gračanska cesta 145-F  tel: 4646-113,Fax: 4646-114, 098/1841-745 </w:t>
      </w:r>
    </w:p>
    <w:p w:rsidRDefault="00771F82" w:rsidP="00771F82" w:rsidR="004B1EF0" w:rsidRPr="00771F82">
      <w:pPr>
        <w:pStyle w:val="Naslov"/>
        <w:jc w:val="both"/>
        <w:rPr>
          <w:sz w:val="20"/>
        </w:rPr>
      </w:pPr>
      <w:r>
        <w:t xml:space="preserve">                                        </w:t>
      </w:r>
      <w:r w:rsidRPr="00771F82">
        <w:rPr>
          <w:sz w:val="20"/>
        </w:rPr>
        <w:t>e-mail: odvjetnik.martin.lukin@zg.t-com.hr</w:t>
      </w:r>
    </w:p>
    <w:p w:rsidRDefault="00771F82" w:rsidP="00BE3FF9" w:rsidR="00771F82" w:rsidRPr="00771F82">
      <w:pPr>
        <w:jc w:val="both"/>
        <w:rPr>
          <w:sz w:val="20"/>
        </w:rPr>
      </w:pPr>
      <w:r>
        <w:rPr>
          <w:sz w:val="20"/>
        </w:rPr>
        <w:t>------------------------------------------------------------------------------------------------------------------------------------</w:t>
      </w:r>
    </w:p>
    <w:p w:rsidRDefault="00DF0358" w:rsidP="00BE3FF9" w:rsidR="001E74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Zagrebu, 03.ožuka </w:t>
      </w:r>
      <w:r w:rsidR="00B52DF0">
        <w:rPr>
          <w:sz w:val="24"/>
          <w:szCs w:val="24"/>
        </w:rPr>
        <w:t>20</w:t>
      </w:r>
      <w:r w:rsidR="00852EBE">
        <w:rPr>
          <w:sz w:val="24"/>
          <w:szCs w:val="24"/>
        </w:rPr>
        <w:t>17</w:t>
      </w:r>
      <w:r>
        <w:rPr>
          <w:sz w:val="24"/>
          <w:szCs w:val="24"/>
        </w:rPr>
        <w:t xml:space="preserve">.g </w:t>
      </w:r>
      <w:r w:rsidR="00DA4057">
        <w:rPr>
          <w:sz w:val="24"/>
          <w:szCs w:val="24"/>
        </w:rPr>
        <w:t xml:space="preserve"> </w:t>
      </w:r>
      <w:r w:rsidR="0015537F">
        <w:rPr>
          <w:sz w:val="24"/>
          <w:szCs w:val="24"/>
        </w:rPr>
        <w:t xml:space="preserve"> </w:t>
      </w:r>
      <w:r w:rsidR="008943BF" w:rsidRPr="00C0680F">
        <w:rPr>
          <w:sz w:val="24"/>
          <w:szCs w:val="24"/>
        </w:rPr>
        <w:tab/>
      </w:r>
    </w:p>
    <w:p w:rsidRDefault="00570517" w:rsidP="006A004B" w:rsidR="00570517">
      <w:pPr>
        <w:jc w:val="both"/>
        <w:rPr>
          <w:b/>
          <w:sz w:val="24"/>
          <w:szCs w:val="24"/>
        </w:rPr>
      </w:pPr>
    </w:p>
    <w:p w:rsidRDefault="00193604" w:rsidP="00193604" w:rsidR="00674B7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TRGOVAČKI SUD U ZAGREBU </w:t>
      </w:r>
    </w:p>
    <w:p w:rsidRDefault="00033035" w:rsidP="00193604" w:rsidR="00033035">
      <w:pPr>
        <w:jc w:val="both"/>
        <w:rPr>
          <w:b/>
          <w:sz w:val="24"/>
          <w:szCs w:val="24"/>
        </w:rPr>
      </w:pPr>
    </w:p>
    <w:p w:rsidRDefault="00193604" w:rsidP="00193604" w:rsidR="00193604">
      <w:pPr>
        <w:jc w:val="both"/>
        <w:rPr>
          <w:b/>
          <w:szCs w:val="28"/>
          <w:u w:val="single"/>
        </w:rPr>
      </w:pPr>
      <w:r w:rsidRPr="004038A3">
        <w:rPr>
          <w:b/>
          <w:szCs w:val="28"/>
          <w:u w:val="single"/>
        </w:rPr>
        <w:t xml:space="preserve">Na </w:t>
      </w:r>
      <w:r w:rsidR="00DF0358">
        <w:rPr>
          <w:b/>
          <w:szCs w:val="28"/>
          <w:u w:val="single"/>
        </w:rPr>
        <w:t xml:space="preserve">br: </w:t>
      </w:r>
      <w:r w:rsidR="00140B0F">
        <w:rPr>
          <w:b/>
          <w:szCs w:val="28"/>
          <w:u w:val="single"/>
        </w:rPr>
        <w:t>8</w:t>
      </w:r>
      <w:r w:rsidR="00DF0358">
        <w:rPr>
          <w:b/>
          <w:szCs w:val="28"/>
          <w:u w:val="single"/>
        </w:rPr>
        <w:t>9 St - 3224/16</w:t>
      </w:r>
    </w:p>
    <w:p w:rsidRDefault="00D83EB2" w:rsidP="00193604" w:rsidR="00D83EB2" w:rsidRPr="00D83EB2">
      <w:pPr>
        <w:jc w:val="both"/>
        <w:rPr>
          <w:b/>
          <w:sz w:val="24"/>
          <w:szCs w:val="24"/>
        </w:rPr>
      </w:pPr>
      <w:r w:rsidRPr="00D83EB2">
        <w:rPr>
          <w:b/>
          <w:sz w:val="24"/>
          <w:szCs w:val="24"/>
        </w:rPr>
        <w:t>S</w:t>
      </w:r>
      <w:r w:rsidR="00033035">
        <w:rPr>
          <w:b/>
          <w:sz w:val="24"/>
          <w:szCs w:val="24"/>
        </w:rPr>
        <w:t>tečajni sudac</w:t>
      </w:r>
      <w:r w:rsidR="00773F50">
        <w:rPr>
          <w:b/>
          <w:sz w:val="24"/>
          <w:szCs w:val="24"/>
        </w:rPr>
        <w:t xml:space="preserve"> gđa</w:t>
      </w:r>
      <w:r w:rsidR="00DF0358">
        <w:rPr>
          <w:b/>
          <w:sz w:val="24"/>
          <w:szCs w:val="24"/>
        </w:rPr>
        <w:t xml:space="preserve">: </w:t>
      </w:r>
      <w:r w:rsidR="004973D6">
        <w:rPr>
          <w:b/>
          <w:sz w:val="24"/>
          <w:szCs w:val="24"/>
        </w:rPr>
        <w:t xml:space="preserve"> </w:t>
      </w:r>
      <w:r w:rsidR="00033035">
        <w:rPr>
          <w:b/>
          <w:sz w:val="24"/>
          <w:szCs w:val="24"/>
        </w:rPr>
        <w:t xml:space="preserve"> </w:t>
      </w:r>
      <w:r w:rsidR="00DF0358" w:rsidRPr="00DF0358">
        <w:rPr>
          <w:b/>
          <w:sz w:val="24"/>
          <w:szCs w:val="24"/>
        </w:rPr>
        <w:t>NIKOLINA DORIĆ HADŽISEJDIĆ</w:t>
      </w:r>
    </w:p>
    <w:p w:rsidRDefault="00D83EB2" w:rsidP="00193604" w:rsidR="00D83EB2" w:rsidRPr="00D83EB2">
      <w:pPr>
        <w:jc w:val="both"/>
        <w:rPr>
          <w:szCs w:val="28"/>
        </w:rPr>
      </w:pPr>
    </w:p>
    <w:p w:rsidRDefault="00193604" w:rsidP="00193604" w:rsidR="00193604">
      <w:pPr>
        <w:jc w:val="center"/>
        <w:rPr>
          <w:b/>
          <w:sz w:val="36"/>
          <w:szCs w:val="36"/>
        </w:rPr>
      </w:pPr>
      <w:r w:rsidRPr="00193604">
        <w:rPr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Z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V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J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E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Š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Ć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E</w:t>
      </w:r>
    </w:p>
    <w:p w:rsidRDefault="00193604" w:rsidP="00193604" w:rsidR="00193604" w:rsidRPr="00193604">
      <w:pPr>
        <w:jc w:val="center"/>
        <w:rPr>
          <w:b/>
          <w:sz w:val="36"/>
          <w:szCs w:val="36"/>
        </w:rPr>
      </w:pPr>
    </w:p>
    <w:p w:rsidRDefault="00193604" w:rsidP="00193604" w:rsidR="00193604" w:rsidRPr="004973D6">
      <w:pPr>
        <w:jc w:val="both"/>
        <w:rPr>
          <w:sz w:val="24"/>
          <w:szCs w:val="24"/>
        </w:rPr>
      </w:pPr>
      <w:r>
        <w:rPr>
          <w:sz w:val="24"/>
          <w:szCs w:val="24"/>
        </w:rPr>
        <w:t>Ovim</w:t>
      </w:r>
      <w:r w:rsidR="00D63D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izvješćem privremeni stečajni upravitelj izvješćuje stečajnog suca o </w:t>
      </w:r>
      <w:r w:rsidR="002A192C">
        <w:rPr>
          <w:sz w:val="24"/>
          <w:szCs w:val="24"/>
        </w:rPr>
        <w:t xml:space="preserve"> svim </w:t>
      </w:r>
      <w:r>
        <w:rPr>
          <w:sz w:val="24"/>
          <w:szCs w:val="24"/>
        </w:rPr>
        <w:t>poduzetim radnj</w:t>
      </w:r>
      <w:r w:rsidR="00033035">
        <w:rPr>
          <w:sz w:val="24"/>
          <w:szCs w:val="24"/>
        </w:rPr>
        <w:t>ama prema dužniku</w:t>
      </w:r>
      <w:r w:rsidR="004973D6" w:rsidRPr="004973D6">
        <w:t xml:space="preserve"> </w:t>
      </w:r>
      <w:r w:rsidR="00DF0358">
        <w:rPr>
          <w:sz w:val="24"/>
          <w:szCs w:val="24"/>
        </w:rPr>
        <w:t>GRUBEŠA CONSULTUM</w:t>
      </w:r>
      <w:r w:rsidR="00140B0F" w:rsidRPr="00140B0F">
        <w:rPr>
          <w:sz w:val="24"/>
          <w:szCs w:val="24"/>
        </w:rPr>
        <w:t xml:space="preserve"> </w:t>
      </w:r>
      <w:r w:rsidR="00DF0358">
        <w:rPr>
          <w:sz w:val="24"/>
          <w:szCs w:val="24"/>
        </w:rPr>
        <w:t>j.d.o.o. Sv. Ivana Zelina</w:t>
      </w:r>
      <w:r w:rsidR="00EA5E33">
        <w:rPr>
          <w:sz w:val="24"/>
          <w:szCs w:val="24"/>
        </w:rPr>
        <w:t xml:space="preserve">, Vatrogasna 2 </w:t>
      </w:r>
      <w:r w:rsidR="00DF0358">
        <w:rPr>
          <w:sz w:val="24"/>
          <w:szCs w:val="24"/>
        </w:rPr>
        <w:t xml:space="preserve"> </w:t>
      </w:r>
      <w:r w:rsidR="00EA5E33">
        <w:t xml:space="preserve">, </w:t>
      </w:r>
      <w:r w:rsidR="00DF0358">
        <w:rPr>
          <w:sz w:val="24"/>
          <w:szCs w:val="24"/>
        </w:rPr>
        <w:t>OIB: 17016303979</w:t>
      </w:r>
      <w:r w:rsidR="00140B0F">
        <w:rPr>
          <w:sz w:val="24"/>
          <w:szCs w:val="24"/>
        </w:rPr>
        <w:t xml:space="preserve">  </w:t>
      </w:r>
      <w:r w:rsidRPr="00D63DCB">
        <w:rPr>
          <w:b/>
          <w:sz w:val="24"/>
          <w:szCs w:val="24"/>
          <w:u w:val="single"/>
        </w:rPr>
        <w:t>a</w:t>
      </w:r>
      <w:r w:rsidRPr="0091089A">
        <w:rPr>
          <w:sz w:val="24"/>
          <w:szCs w:val="24"/>
          <w:u w:val="single"/>
        </w:rPr>
        <w:t xml:space="preserve"> </w:t>
      </w:r>
      <w:r w:rsidRPr="00D63DCB">
        <w:rPr>
          <w:b/>
          <w:sz w:val="24"/>
          <w:szCs w:val="24"/>
          <w:u w:val="single"/>
        </w:rPr>
        <w:t>sve  povodom</w:t>
      </w:r>
      <w:r w:rsidR="004973D6">
        <w:rPr>
          <w:b/>
          <w:sz w:val="24"/>
          <w:szCs w:val="24"/>
          <w:u w:val="single"/>
        </w:rPr>
        <w:t xml:space="preserve"> povjerenog mu</w:t>
      </w:r>
      <w:r w:rsidR="00DF0358">
        <w:rPr>
          <w:b/>
          <w:sz w:val="24"/>
          <w:szCs w:val="24"/>
          <w:u w:val="single"/>
        </w:rPr>
        <w:t xml:space="preserve"> zadatka sadržanog u Rješenju od 31</w:t>
      </w:r>
      <w:r w:rsidR="00140B0F">
        <w:rPr>
          <w:b/>
          <w:sz w:val="24"/>
          <w:szCs w:val="24"/>
          <w:u w:val="single"/>
        </w:rPr>
        <w:t>.siječnja 2017</w:t>
      </w:r>
      <w:r w:rsidRPr="004973D6">
        <w:rPr>
          <w:b/>
          <w:sz w:val="24"/>
          <w:szCs w:val="24"/>
          <w:u w:val="single"/>
        </w:rPr>
        <w:t>.</w:t>
      </w:r>
      <w:r w:rsidR="004973D6">
        <w:rPr>
          <w:b/>
          <w:sz w:val="24"/>
          <w:szCs w:val="24"/>
          <w:u w:val="single"/>
        </w:rPr>
        <w:t>g</w:t>
      </w:r>
    </w:p>
    <w:p w:rsidRDefault="00193604" w:rsidP="00193604" w:rsidR="00193604">
      <w:pPr>
        <w:jc w:val="both"/>
        <w:rPr>
          <w:sz w:val="24"/>
          <w:szCs w:val="24"/>
        </w:rPr>
      </w:pPr>
    </w:p>
    <w:p w:rsidRDefault="00DF0358" w:rsidP="00193604" w:rsidR="00DF0358">
      <w:pPr>
        <w:jc w:val="both"/>
        <w:rPr>
          <w:sz w:val="24"/>
          <w:szCs w:val="24"/>
        </w:rPr>
      </w:pPr>
      <w:r w:rsidRPr="00DF0358">
        <w:rPr>
          <w:sz w:val="24"/>
          <w:szCs w:val="24"/>
        </w:rPr>
        <w:t>Nakon primitka od naslovljenog suda predme</w:t>
      </w:r>
      <w:r>
        <w:rPr>
          <w:sz w:val="24"/>
          <w:szCs w:val="24"/>
        </w:rPr>
        <w:t xml:space="preserve">tnog Rješenja od </w:t>
      </w:r>
      <w:r w:rsidRPr="00DF0358">
        <w:rPr>
          <w:sz w:val="24"/>
          <w:szCs w:val="24"/>
        </w:rPr>
        <w:t>31.siječnja 2017.g</w:t>
      </w:r>
      <w:r>
        <w:rPr>
          <w:sz w:val="24"/>
          <w:szCs w:val="24"/>
        </w:rPr>
        <w:t xml:space="preserve"> </w:t>
      </w:r>
      <w:r w:rsidRPr="00DF0358">
        <w:rPr>
          <w:sz w:val="24"/>
          <w:szCs w:val="24"/>
        </w:rPr>
        <w:t>. (isto rješenje stečaj</w:t>
      </w:r>
      <w:r>
        <w:rPr>
          <w:sz w:val="24"/>
          <w:szCs w:val="24"/>
        </w:rPr>
        <w:t>ni upravitelj je zaprimio dana 06.02.2017</w:t>
      </w:r>
      <w:r w:rsidR="00E32710">
        <w:rPr>
          <w:sz w:val="24"/>
          <w:szCs w:val="24"/>
        </w:rPr>
        <w:t>.g)  dana 07. veljače 2017</w:t>
      </w:r>
      <w:r w:rsidRPr="00DF0358">
        <w:rPr>
          <w:sz w:val="24"/>
          <w:szCs w:val="24"/>
        </w:rPr>
        <w:t>.g stečajni upravitelj je uputio dužniku dopis kojim je od njega zatražio da mu stavi na raspolaganje poslovnu dokumentaciju predmetnog dužnika (u dopisu točno specificirana poslovna dokumentacije), a na temelju koje bi dokumentacije stečajni upravitelj mogao sastaviti izvješće i time izvršiti svoju zadaću koja m</w:t>
      </w:r>
      <w:r w:rsidR="00E32710">
        <w:rPr>
          <w:sz w:val="24"/>
          <w:szCs w:val="24"/>
        </w:rPr>
        <w:t xml:space="preserve">u je određena </w:t>
      </w:r>
      <w:r w:rsidRPr="00DF0358">
        <w:rPr>
          <w:sz w:val="24"/>
          <w:szCs w:val="24"/>
        </w:rPr>
        <w:t>R</w:t>
      </w:r>
      <w:r w:rsidR="00E32710">
        <w:rPr>
          <w:sz w:val="24"/>
          <w:szCs w:val="24"/>
        </w:rPr>
        <w:t>ješenjem od 31.siječnja 2017</w:t>
      </w:r>
      <w:r w:rsidRPr="00DF0358">
        <w:rPr>
          <w:sz w:val="24"/>
          <w:szCs w:val="24"/>
        </w:rPr>
        <w:t>.g</w:t>
      </w:r>
    </w:p>
    <w:p w:rsidRDefault="00DF0358" w:rsidP="00193604" w:rsidR="00DF0358">
      <w:pPr>
        <w:jc w:val="both"/>
        <w:rPr>
          <w:sz w:val="24"/>
          <w:szCs w:val="24"/>
        </w:rPr>
      </w:pPr>
    </w:p>
    <w:p w:rsidRDefault="00E32710" w:rsidP="00E32710" w:rsidR="00E32710">
      <w:pPr>
        <w:jc w:val="both"/>
        <w:rPr>
          <w:sz w:val="24"/>
          <w:szCs w:val="24"/>
        </w:rPr>
      </w:pPr>
      <w:r w:rsidRPr="00E32710">
        <w:rPr>
          <w:sz w:val="24"/>
          <w:szCs w:val="24"/>
        </w:rPr>
        <w:t>PRILOG: Dopis ste</w:t>
      </w:r>
      <w:r>
        <w:rPr>
          <w:sz w:val="24"/>
          <w:szCs w:val="24"/>
        </w:rPr>
        <w:t xml:space="preserve">čajnog upravitelja od 07.02.2017.g upućenog dužniku  </w:t>
      </w:r>
      <w:r w:rsidRPr="00E32710">
        <w:rPr>
          <w:sz w:val="24"/>
          <w:szCs w:val="24"/>
        </w:rPr>
        <w:t xml:space="preserve">GRUBEŠA </w:t>
      </w:r>
    </w:p>
    <w:p w:rsidRDefault="00E32710" w:rsidP="00E32710" w:rsidR="00DF03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E32710">
        <w:rPr>
          <w:sz w:val="24"/>
          <w:szCs w:val="24"/>
        </w:rPr>
        <w:t>CONSULTUM  j.d.o.o.</w:t>
      </w:r>
    </w:p>
    <w:p w:rsidRDefault="00E32710" w:rsidP="00193604" w:rsidR="00E32710">
      <w:pPr>
        <w:jc w:val="both"/>
        <w:rPr>
          <w:sz w:val="24"/>
          <w:szCs w:val="24"/>
        </w:rPr>
      </w:pPr>
    </w:p>
    <w:p w:rsidRDefault="00E32710" w:rsidP="00E32710" w:rsidR="00E32710" w:rsidRPr="00E32710">
      <w:pPr>
        <w:jc w:val="both"/>
        <w:rPr>
          <w:sz w:val="24"/>
          <w:szCs w:val="24"/>
        </w:rPr>
      </w:pPr>
      <w:r w:rsidRPr="00E32710">
        <w:rPr>
          <w:sz w:val="24"/>
          <w:szCs w:val="24"/>
        </w:rPr>
        <w:t>Predmetni dopis stečajnog upravitelja</w:t>
      </w:r>
      <w:r>
        <w:rPr>
          <w:sz w:val="24"/>
          <w:szCs w:val="24"/>
        </w:rPr>
        <w:t xml:space="preserve"> upućen dana</w:t>
      </w:r>
      <w:r w:rsidR="00EA5E33">
        <w:rPr>
          <w:sz w:val="24"/>
          <w:szCs w:val="24"/>
        </w:rPr>
        <w:t xml:space="preserve"> </w:t>
      </w:r>
      <w:r w:rsidRPr="00E32710">
        <w:rPr>
          <w:sz w:val="24"/>
          <w:szCs w:val="24"/>
        </w:rPr>
        <w:t>07. veljače 2017.g</w:t>
      </w:r>
      <w:r>
        <w:rPr>
          <w:sz w:val="24"/>
          <w:szCs w:val="24"/>
        </w:rPr>
        <w:t xml:space="preserve"> </w:t>
      </w:r>
      <w:r w:rsidRPr="00E32710">
        <w:rPr>
          <w:sz w:val="24"/>
          <w:szCs w:val="24"/>
        </w:rPr>
        <w:t xml:space="preserve"> dužniku GRUBEŠA CONSULTUM j.d.o.o.vraćen je stečajnom upravitelju sa naznakom pošte „Obaviješten nje podigao pošiljku“.</w:t>
      </w:r>
    </w:p>
    <w:p w:rsidRDefault="00E32710" w:rsidP="00E32710" w:rsidR="00E32710" w:rsidRPr="00E32710">
      <w:pPr>
        <w:jc w:val="both"/>
        <w:rPr>
          <w:sz w:val="24"/>
          <w:szCs w:val="24"/>
        </w:rPr>
      </w:pPr>
    </w:p>
    <w:p w:rsidRDefault="00E32710" w:rsidP="00E32710" w:rsidR="00E32710">
      <w:pPr>
        <w:jc w:val="both"/>
        <w:rPr>
          <w:sz w:val="24"/>
          <w:szCs w:val="24"/>
        </w:rPr>
      </w:pPr>
      <w:r w:rsidRPr="00E32710">
        <w:rPr>
          <w:sz w:val="24"/>
          <w:szCs w:val="24"/>
        </w:rPr>
        <w:t>PRILOG: Preslika vraćene neotvorene koverte.</w:t>
      </w:r>
    </w:p>
    <w:p w:rsidRDefault="00E32710" w:rsidP="00193604" w:rsidR="00E32710">
      <w:pPr>
        <w:jc w:val="both"/>
        <w:rPr>
          <w:sz w:val="24"/>
          <w:szCs w:val="24"/>
        </w:rPr>
      </w:pPr>
    </w:p>
    <w:p w:rsidRDefault="0060686D" w:rsidP="00193604" w:rsidR="00B52EB6">
      <w:pPr>
        <w:jc w:val="both"/>
        <w:rPr>
          <w:sz w:val="24"/>
          <w:szCs w:val="24"/>
        </w:rPr>
      </w:pPr>
      <w:r>
        <w:rPr>
          <w:sz w:val="24"/>
          <w:szCs w:val="24"/>
        </w:rPr>
        <w:t>Nadalje,  s</w:t>
      </w:r>
      <w:r w:rsidR="00554A25">
        <w:rPr>
          <w:sz w:val="24"/>
          <w:szCs w:val="24"/>
        </w:rPr>
        <w:t xml:space="preserve">tečajni upravitelj je pribavio od </w:t>
      </w:r>
      <w:r w:rsidR="00F56655">
        <w:rPr>
          <w:sz w:val="24"/>
          <w:szCs w:val="24"/>
          <w:u w:val="single"/>
        </w:rPr>
        <w:t xml:space="preserve">Područnog </w:t>
      </w:r>
      <w:r w:rsidR="00B52EB6" w:rsidRPr="007174A4">
        <w:rPr>
          <w:sz w:val="24"/>
          <w:szCs w:val="24"/>
          <w:u w:val="single"/>
        </w:rPr>
        <w:t>ureda</w:t>
      </w:r>
      <w:r w:rsidR="00E32710">
        <w:rPr>
          <w:sz w:val="24"/>
          <w:szCs w:val="24"/>
          <w:u w:val="single"/>
        </w:rPr>
        <w:t xml:space="preserve"> za katastar Zagreb, Odjel za katastar nekretnina </w:t>
      </w:r>
      <w:r w:rsidR="00C93340">
        <w:rPr>
          <w:sz w:val="24"/>
          <w:szCs w:val="24"/>
          <w:u w:val="single"/>
        </w:rPr>
        <w:t xml:space="preserve"> </w:t>
      </w:r>
      <w:r w:rsidR="00E32710">
        <w:rPr>
          <w:sz w:val="24"/>
          <w:szCs w:val="24"/>
          <w:u w:val="single"/>
        </w:rPr>
        <w:t>Sv. Ivan Zelina</w:t>
      </w:r>
      <w:r w:rsidR="00F56655">
        <w:rPr>
          <w:sz w:val="24"/>
          <w:szCs w:val="24"/>
          <w:u w:val="single"/>
        </w:rPr>
        <w:t xml:space="preserve"> </w:t>
      </w:r>
      <w:r w:rsidR="00B52EB6" w:rsidRPr="00D81162">
        <w:rPr>
          <w:sz w:val="24"/>
          <w:szCs w:val="24"/>
          <w:u w:val="single"/>
        </w:rPr>
        <w:t>uvjerenje</w:t>
      </w:r>
      <w:r w:rsidR="00D81162" w:rsidRPr="00D81162">
        <w:rPr>
          <w:u w:val="single"/>
        </w:rPr>
        <w:t xml:space="preserve"> </w:t>
      </w:r>
      <w:r w:rsidR="00E32710">
        <w:rPr>
          <w:sz w:val="24"/>
          <w:szCs w:val="24"/>
          <w:u w:val="single"/>
        </w:rPr>
        <w:t>od 27</w:t>
      </w:r>
      <w:r w:rsidR="00C93340">
        <w:rPr>
          <w:sz w:val="24"/>
          <w:szCs w:val="24"/>
          <w:u w:val="single"/>
        </w:rPr>
        <w:t>.02</w:t>
      </w:r>
      <w:r w:rsidR="00F56655">
        <w:rPr>
          <w:sz w:val="24"/>
          <w:szCs w:val="24"/>
          <w:u w:val="single"/>
        </w:rPr>
        <w:t>.</w:t>
      </w:r>
      <w:r w:rsidR="00C93340">
        <w:rPr>
          <w:sz w:val="24"/>
          <w:szCs w:val="24"/>
          <w:u w:val="single"/>
        </w:rPr>
        <w:t>2017</w:t>
      </w:r>
      <w:r w:rsidR="00D81162" w:rsidRPr="00D81162">
        <w:rPr>
          <w:sz w:val="24"/>
          <w:szCs w:val="24"/>
          <w:u w:val="single"/>
        </w:rPr>
        <w:t>.</w:t>
      </w:r>
      <w:r w:rsidR="00D81162">
        <w:rPr>
          <w:sz w:val="24"/>
          <w:szCs w:val="24"/>
          <w:u w:val="single"/>
        </w:rPr>
        <w:t>g</w:t>
      </w:r>
      <w:r w:rsidR="00B52EB6">
        <w:rPr>
          <w:sz w:val="24"/>
          <w:szCs w:val="24"/>
        </w:rPr>
        <w:t xml:space="preserve"> kojem se potvrđuje da </w:t>
      </w:r>
      <w:r w:rsidR="00F56655">
        <w:rPr>
          <w:sz w:val="24"/>
          <w:szCs w:val="24"/>
        </w:rPr>
        <w:t xml:space="preserve">dužnik </w:t>
      </w:r>
      <w:r w:rsidR="007174A4">
        <w:rPr>
          <w:sz w:val="24"/>
          <w:szCs w:val="24"/>
        </w:rPr>
        <w:t xml:space="preserve"> </w:t>
      </w:r>
      <w:r w:rsidR="00E32710" w:rsidRPr="00E32710">
        <w:rPr>
          <w:sz w:val="24"/>
          <w:szCs w:val="24"/>
        </w:rPr>
        <w:t>GRUBEŠA CONSULTUM j.d.o.o. Sv. Ivana Zelina</w:t>
      </w:r>
      <w:r w:rsidR="00EA5E33">
        <w:rPr>
          <w:sz w:val="24"/>
          <w:szCs w:val="24"/>
        </w:rPr>
        <w:t>,</w:t>
      </w:r>
      <w:r w:rsidR="00EA5E33" w:rsidRPr="00EA5E33">
        <w:t xml:space="preserve"> </w:t>
      </w:r>
      <w:r w:rsidR="00EA5E33" w:rsidRPr="00EA5E33">
        <w:rPr>
          <w:sz w:val="24"/>
          <w:szCs w:val="24"/>
        </w:rPr>
        <w:t xml:space="preserve">Vatrogasna 2 </w:t>
      </w:r>
      <w:r w:rsidR="00EA5E33">
        <w:rPr>
          <w:sz w:val="24"/>
          <w:szCs w:val="24"/>
        </w:rPr>
        <w:t xml:space="preserve"> </w:t>
      </w:r>
      <w:r w:rsidR="00E32710" w:rsidRPr="00E32710">
        <w:rPr>
          <w:sz w:val="24"/>
          <w:szCs w:val="24"/>
        </w:rPr>
        <w:t>OIB: 17016303979</w:t>
      </w:r>
      <w:r w:rsidR="00E32710">
        <w:rPr>
          <w:sz w:val="24"/>
          <w:szCs w:val="24"/>
        </w:rPr>
        <w:t xml:space="preserve"> </w:t>
      </w:r>
      <w:r w:rsidR="00B52EB6" w:rsidRPr="007174A4">
        <w:rPr>
          <w:b/>
          <w:sz w:val="24"/>
          <w:szCs w:val="24"/>
          <w:u w:val="single"/>
        </w:rPr>
        <w:t>nije upisan u kao korisnik u  katastarskom operatu zemljišta</w:t>
      </w:r>
      <w:r w:rsidR="00B52EB6" w:rsidRPr="007174A4">
        <w:rPr>
          <w:b/>
          <w:sz w:val="24"/>
          <w:szCs w:val="24"/>
        </w:rPr>
        <w:t>.</w:t>
      </w:r>
    </w:p>
    <w:p w:rsidRDefault="00B52EB6" w:rsidP="00193604" w:rsidR="00B52EB6">
      <w:pPr>
        <w:jc w:val="both"/>
        <w:rPr>
          <w:sz w:val="24"/>
          <w:szCs w:val="24"/>
        </w:rPr>
      </w:pPr>
    </w:p>
    <w:p w:rsidRDefault="007174A4" w:rsidP="00193604" w:rsidR="00554A25" w:rsidRPr="00F56655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Istovremeno,</w:t>
      </w:r>
      <w:r w:rsidR="00F56655">
        <w:rPr>
          <w:sz w:val="24"/>
          <w:szCs w:val="24"/>
        </w:rPr>
        <w:t xml:space="preserve"> stečajni upravitelj je od </w:t>
      </w:r>
      <w:r w:rsidR="00B52EB6">
        <w:rPr>
          <w:sz w:val="24"/>
          <w:szCs w:val="24"/>
        </w:rPr>
        <w:t xml:space="preserve"> Općinskog </w:t>
      </w:r>
      <w:r w:rsidR="00B52EB6" w:rsidRPr="00B52EB6">
        <w:rPr>
          <w:sz w:val="24"/>
          <w:szCs w:val="24"/>
        </w:rPr>
        <w:t xml:space="preserve"> suda</w:t>
      </w:r>
      <w:r w:rsidR="00E32710">
        <w:rPr>
          <w:sz w:val="24"/>
          <w:szCs w:val="24"/>
        </w:rPr>
        <w:t xml:space="preserve"> u Zagrebu, zemljišno knjižni odjel u Sv. Ivanu Zelina,</w:t>
      </w:r>
      <w:r w:rsidR="00F56655">
        <w:rPr>
          <w:sz w:val="24"/>
          <w:szCs w:val="24"/>
        </w:rPr>
        <w:t xml:space="preserve"> </w:t>
      </w:r>
      <w:r w:rsidR="00B52EB6">
        <w:rPr>
          <w:sz w:val="24"/>
          <w:szCs w:val="24"/>
        </w:rPr>
        <w:t xml:space="preserve"> </w:t>
      </w:r>
      <w:r w:rsidR="00E32710">
        <w:rPr>
          <w:sz w:val="24"/>
          <w:szCs w:val="24"/>
          <w:u w:val="single"/>
        </w:rPr>
        <w:t>pribavio potvrdu od 27</w:t>
      </w:r>
      <w:r w:rsidR="00C93340">
        <w:rPr>
          <w:sz w:val="24"/>
          <w:szCs w:val="24"/>
          <w:u w:val="single"/>
        </w:rPr>
        <w:t>.02.2017</w:t>
      </w:r>
      <w:r w:rsidR="007D492C">
        <w:rPr>
          <w:sz w:val="24"/>
          <w:szCs w:val="24"/>
          <w:u w:val="single"/>
        </w:rPr>
        <w:t>.g  iz koje</w:t>
      </w:r>
      <w:r w:rsidR="00B52EB6" w:rsidRPr="00D63DCB">
        <w:rPr>
          <w:sz w:val="24"/>
          <w:szCs w:val="24"/>
          <w:u w:val="single"/>
        </w:rPr>
        <w:t xml:space="preserve"> proizlazi </w:t>
      </w:r>
      <w:r w:rsidR="00E32710" w:rsidRPr="00E32710">
        <w:rPr>
          <w:sz w:val="24"/>
          <w:szCs w:val="24"/>
          <w:u w:val="single"/>
        </w:rPr>
        <w:t>da dužnik  GRUBEŠA CONSULTUM j.d.o.o. Sv. Ivana Zelina</w:t>
      </w:r>
      <w:r w:rsidR="00EA5E33">
        <w:t>,</w:t>
      </w:r>
      <w:r w:rsidR="00EA5E33" w:rsidRPr="00EA5E33">
        <w:rPr>
          <w:sz w:val="24"/>
          <w:szCs w:val="24"/>
          <w:u w:val="single"/>
        </w:rPr>
        <w:t xml:space="preserve">Vatrogasna 2  </w:t>
      </w:r>
      <w:r w:rsidR="00E32710" w:rsidRPr="00E32710">
        <w:rPr>
          <w:sz w:val="24"/>
          <w:szCs w:val="24"/>
          <w:u w:val="single"/>
        </w:rPr>
        <w:t xml:space="preserve">  OIB: 17016303979</w:t>
      </w:r>
      <w:r w:rsidR="00E32710">
        <w:rPr>
          <w:sz w:val="24"/>
          <w:szCs w:val="24"/>
          <w:u w:val="single"/>
        </w:rPr>
        <w:t xml:space="preserve"> </w:t>
      </w:r>
      <w:r w:rsidR="00B52EB6" w:rsidRPr="007174A4">
        <w:rPr>
          <w:b/>
          <w:sz w:val="24"/>
          <w:szCs w:val="24"/>
          <w:u w:val="single"/>
        </w:rPr>
        <w:t>nije upisan kao vlasnik nekretnina.</w:t>
      </w:r>
    </w:p>
    <w:p w:rsidRDefault="00B52EB6" w:rsidP="00193604" w:rsidR="00B52EB6">
      <w:pPr>
        <w:jc w:val="both"/>
        <w:rPr>
          <w:sz w:val="24"/>
          <w:szCs w:val="24"/>
        </w:rPr>
      </w:pPr>
    </w:p>
    <w:p w:rsidRDefault="00B52EB6" w:rsidP="00F56655" w:rsidR="00E32710">
      <w:pPr>
        <w:jc w:val="both"/>
        <w:rPr>
          <w:sz w:val="24"/>
          <w:szCs w:val="24"/>
        </w:rPr>
      </w:pPr>
      <w:r>
        <w:rPr>
          <w:sz w:val="24"/>
          <w:szCs w:val="24"/>
        </w:rPr>
        <w:t>PRILOG: Uvjerenje</w:t>
      </w:r>
      <w:r w:rsidR="00F56655" w:rsidRPr="00F56655">
        <w:t xml:space="preserve"> </w:t>
      </w:r>
      <w:r w:rsidR="00F56655" w:rsidRPr="00F56655">
        <w:rPr>
          <w:sz w:val="24"/>
          <w:szCs w:val="24"/>
        </w:rPr>
        <w:t>Područnog ur</w:t>
      </w:r>
      <w:r w:rsidR="00E32710">
        <w:rPr>
          <w:sz w:val="24"/>
          <w:szCs w:val="24"/>
        </w:rPr>
        <w:t>eda za katastar Zagreb</w:t>
      </w:r>
      <w:r w:rsidR="00CB57D1">
        <w:rPr>
          <w:sz w:val="24"/>
          <w:szCs w:val="24"/>
        </w:rPr>
        <w:t xml:space="preserve">, </w:t>
      </w:r>
      <w:r w:rsidR="00E32710">
        <w:rPr>
          <w:sz w:val="24"/>
          <w:szCs w:val="24"/>
        </w:rPr>
        <w:t xml:space="preserve">Odjel za katastar nekretnina </w:t>
      </w:r>
      <w:r w:rsidR="00CB57D1" w:rsidRPr="00CB57D1">
        <w:rPr>
          <w:sz w:val="24"/>
          <w:szCs w:val="24"/>
        </w:rPr>
        <w:t xml:space="preserve">  </w:t>
      </w:r>
      <w:r w:rsidR="00E32710">
        <w:rPr>
          <w:sz w:val="24"/>
          <w:szCs w:val="24"/>
        </w:rPr>
        <w:t xml:space="preserve">  </w:t>
      </w:r>
    </w:p>
    <w:p w:rsidRDefault="00E32710" w:rsidP="00F56655" w:rsidR="00E327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E32710">
        <w:rPr>
          <w:sz w:val="24"/>
          <w:szCs w:val="24"/>
        </w:rPr>
        <w:t xml:space="preserve">u Sv. Ivanu Zelina </w:t>
      </w:r>
      <w:r>
        <w:rPr>
          <w:sz w:val="24"/>
          <w:szCs w:val="24"/>
        </w:rPr>
        <w:t>uvjerenje od 27</w:t>
      </w:r>
      <w:r w:rsidR="00CB57D1" w:rsidRPr="00CB57D1">
        <w:rPr>
          <w:sz w:val="24"/>
          <w:szCs w:val="24"/>
        </w:rPr>
        <w:t>.02.2017.g</w:t>
      </w:r>
      <w:r w:rsidR="00CB57D1">
        <w:rPr>
          <w:sz w:val="24"/>
          <w:szCs w:val="24"/>
        </w:rPr>
        <w:t xml:space="preserve"> </w:t>
      </w:r>
      <w:r w:rsidR="00F56655">
        <w:rPr>
          <w:sz w:val="24"/>
          <w:szCs w:val="24"/>
        </w:rPr>
        <w:t>P</w:t>
      </w:r>
      <w:r w:rsidR="00B35A16">
        <w:rPr>
          <w:sz w:val="24"/>
          <w:szCs w:val="24"/>
        </w:rPr>
        <w:t>otvrda</w:t>
      </w:r>
      <w:r>
        <w:rPr>
          <w:sz w:val="24"/>
          <w:szCs w:val="24"/>
        </w:rPr>
        <w:t xml:space="preserve"> </w:t>
      </w:r>
      <w:r w:rsidR="00B35A16">
        <w:rPr>
          <w:sz w:val="24"/>
          <w:szCs w:val="24"/>
        </w:rPr>
        <w:t xml:space="preserve">zemljišno-knjižnog </w:t>
      </w:r>
    </w:p>
    <w:p w:rsidRDefault="00E32710" w:rsidP="00193604" w:rsidR="006940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B35A16">
        <w:rPr>
          <w:sz w:val="24"/>
          <w:szCs w:val="24"/>
        </w:rPr>
        <w:t xml:space="preserve">odjela </w:t>
      </w:r>
      <w:r>
        <w:rPr>
          <w:sz w:val="24"/>
          <w:szCs w:val="24"/>
        </w:rPr>
        <w:t xml:space="preserve"> </w:t>
      </w:r>
      <w:r w:rsidRPr="00E32710">
        <w:rPr>
          <w:sz w:val="24"/>
          <w:szCs w:val="24"/>
        </w:rPr>
        <w:t xml:space="preserve">Sv. Ivanu Zelina </w:t>
      </w:r>
      <w:r>
        <w:rPr>
          <w:sz w:val="24"/>
          <w:szCs w:val="24"/>
        </w:rPr>
        <w:t>od 27</w:t>
      </w:r>
      <w:r w:rsidR="00CB57D1">
        <w:rPr>
          <w:sz w:val="24"/>
          <w:szCs w:val="24"/>
        </w:rPr>
        <w:t>.02.2017</w:t>
      </w:r>
      <w:r w:rsidR="00B35A16">
        <w:rPr>
          <w:sz w:val="24"/>
          <w:szCs w:val="24"/>
        </w:rPr>
        <w:t xml:space="preserve">g, </w:t>
      </w:r>
    </w:p>
    <w:p w:rsidRDefault="00B35A16" w:rsidP="00193604" w:rsidR="00B35A16" w:rsidRPr="00CB57D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Nadalje, stečajni upravitelj je od Ministarstva unutarnjih posl</w:t>
      </w:r>
      <w:r w:rsidR="007174A4">
        <w:rPr>
          <w:sz w:val="24"/>
          <w:szCs w:val="24"/>
        </w:rPr>
        <w:t xml:space="preserve">ova pribavio </w:t>
      </w:r>
      <w:r w:rsidR="00EA5E33">
        <w:rPr>
          <w:sz w:val="24"/>
          <w:szCs w:val="24"/>
          <w:u w:val="single"/>
        </w:rPr>
        <w:t>Uvjerenje od 10</w:t>
      </w:r>
      <w:r w:rsidR="00CB57D1">
        <w:rPr>
          <w:sz w:val="24"/>
          <w:szCs w:val="24"/>
          <w:u w:val="single"/>
        </w:rPr>
        <w:t>.02.2017</w:t>
      </w:r>
      <w:r w:rsidRPr="00D81162">
        <w:rPr>
          <w:sz w:val="24"/>
          <w:szCs w:val="24"/>
          <w:u w:val="single"/>
        </w:rPr>
        <w:t>.g</w:t>
      </w:r>
      <w:r>
        <w:rPr>
          <w:sz w:val="24"/>
          <w:szCs w:val="24"/>
        </w:rPr>
        <w:t xml:space="preserve"> iz koje proizlazi da</w:t>
      </w:r>
      <w:r w:rsidR="00CB57D1" w:rsidRPr="00CB57D1">
        <w:t xml:space="preserve"> </w:t>
      </w:r>
      <w:r w:rsidR="00EA5E33" w:rsidRPr="00EA5E33">
        <w:rPr>
          <w:sz w:val="24"/>
          <w:szCs w:val="24"/>
        </w:rPr>
        <w:t>GRUBEŠA CONSULTUM j.d.o.o. Sv. Ivana Zelina</w:t>
      </w:r>
      <w:r w:rsidR="00EA5E33">
        <w:rPr>
          <w:sz w:val="24"/>
          <w:szCs w:val="24"/>
        </w:rPr>
        <w:t>,</w:t>
      </w:r>
      <w:r w:rsidR="00EA5E33" w:rsidRPr="00EA5E33">
        <w:rPr>
          <w:sz w:val="24"/>
          <w:szCs w:val="24"/>
        </w:rPr>
        <w:t xml:space="preserve">  Vatrogasna 2  OIB: 17016303979</w:t>
      </w:r>
      <w:r w:rsidR="00EA5E33">
        <w:rPr>
          <w:sz w:val="24"/>
          <w:szCs w:val="24"/>
        </w:rPr>
        <w:t xml:space="preserve"> </w:t>
      </w:r>
      <w:r w:rsidRPr="007174A4">
        <w:rPr>
          <w:b/>
          <w:sz w:val="24"/>
          <w:szCs w:val="24"/>
          <w:u w:val="single"/>
        </w:rPr>
        <w:t>nije evidentiran kao vlasnik vozila</w:t>
      </w:r>
      <w:r w:rsidR="007174A4">
        <w:rPr>
          <w:b/>
          <w:sz w:val="24"/>
          <w:szCs w:val="24"/>
        </w:rPr>
        <w:t>.</w:t>
      </w:r>
    </w:p>
    <w:p w:rsidRDefault="00B35A16" w:rsidP="00193604" w:rsidR="00B35A16">
      <w:pPr>
        <w:jc w:val="both"/>
        <w:rPr>
          <w:sz w:val="24"/>
          <w:szCs w:val="24"/>
        </w:rPr>
      </w:pPr>
    </w:p>
    <w:p w:rsidRDefault="009E39A6" w:rsidP="00193604" w:rsidR="00B35A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Uvjerenje </w:t>
      </w:r>
      <w:r w:rsidRPr="009E39A6">
        <w:rPr>
          <w:sz w:val="24"/>
          <w:szCs w:val="24"/>
        </w:rPr>
        <w:t>Ministarstva unutarnjih poslova</w:t>
      </w:r>
      <w:r>
        <w:rPr>
          <w:sz w:val="24"/>
          <w:szCs w:val="24"/>
        </w:rPr>
        <w:t xml:space="preserve"> od </w:t>
      </w:r>
      <w:r w:rsidR="00EA5E33">
        <w:rPr>
          <w:sz w:val="24"/>
          <w:szCs w:val="24"/>
        </w:rPr>
        <w:t>10</w:t>
      </w:r>
      <w:r w:rsidR="00CB57D1">
        <w:rPr>
          <w:sz w:val="24"/>
          <w:szCs w:val="24"/>
        </w:rPr>
        <w:t>.02</w:t>
      </w:r>
      <w:r w:rsidR="00177037">
        <w:rPr>
          <w:sz w:val="24"/>
          <w:szCs w:val="24"/>
        </w:rPr>
        <w:t>.</w:t>
      </w:r>
      <w:r w:rsidR="00CB57D1">
        <w:rPr>
          <w:sz w:val="24"/>
          <w:szCs w:val="24"/>
        </w:rPr>
        <w:t>2017</w:t>
      </w:r>
      <w:r w:rsidRPr="009E39A6">
        <w:rPr>
          <w:sz w:val="24"/>
          <w:szCs w:val="24"/>
        </w:rPr>
        <w:t>.g</w:t>
      </w:r>
    </w:p>
    <w:p w:rsidRDefault="00B35A16" w:rsidP="00193604" w:rsidR="00B35A16">
      <w:pPr>
        <w:jc w:val="both"/>
        <w:rPr>
          <w:sz w:val="24"/>
          <w:szCs w:val="24"/>
        </w:rPr>
      </w:pPr>
    </w:p>
    <w:p w:rsidRDefault="007174A4" w:rsidP="00193604" w:rsidR="007174A4" w:rsidRPr="00CB57D1">
      <w:pPr>
        <w:jc w:val="both"/>
        <w:rPr>
          <w:sz w:val="24"/>
          <w:szCs w:val="24"/>
        </w:rPr>
      </w:pPr>
      <w:r w:rsidRPr="00CB57D1">
        <w:rPr>
          <w:sz w:val="24"/>
          <w:szCs w:val="24"/>
        </w:rPr>
        <w:t xml:space="preserve">Istovremeno stečajni upravitelj pribavio je od </w:t>
      </w:r>
      <w:r w:rsidRPr="00CB57D1">
        <w:rPr>
          <w:b/>
          <w:sz w:val="24"/>
          <w:szCs w:val="24"/>
        </w:rPr>
        <w:t xml:space="preserve">Financijske agencije </w:t>
      </w:r>
      <w:r w:rsidR="00EA5E33">
        <w:rPr>
          <w:b/>
          <w:sz w:val="24"/>
          <w:szCs w:val="24"/>
        </w:rPr>
        <w:t>potvrdu od 02.03</w:t>
      </w:r>
      <w:r w:rsidR="00B16A73">
        <w:rPr>
          <w:b/>
          <w:sz w:val="24"/>
          <w:szCs w:val="24"/>
        </w:rPr>
        <w:t>.</w:t>
      </w:r>
      <w:r w:rsidR="00177037" w:rsidRPr="00CB57D1">
        <w:rPr>
          <w:b/>
          <w:sz w:val="24"/>
          <w:szCs w:val="24"/>
        </w:rPr>
        <w:t xml:space="preserve"> </w:t>
      </w:r>
      <w:r w:rsidR="00CB57D1" w:rsidRPr="00CB57D1">
        <w:rPr>
          <w:b/>
          <w:sz w:val="24"/>
          <w:szCs w:val="24"/>
        </w:rPr>
        <w:t>2017</w:t>
      </w:r>
      <w:r w:rsidR="00DD0499" w:rsidRPr="00CB57D1">
        <w:rPr>
          <w:b/>
          <w:sz w:val="24"/>
          <w:szCs w:val="24"/>
        </w:rPr>
        <w:t>.g</w:t>
      </w:r>
      <w:r w:rsidR="00DD0499" w:rsidRPr="00CB57D1">
        <w:rPr>
          <w:sz w:val="24"/>
          <w:szCs w:val="24"/>
        </w:rPr>
        <w:t xml:space="preserve"> iz koje je vidljivo da na dan izdavanje ove potvrde</w:t>
      </w:r>
      <w:r w:rsidR="00177037" w:rsidRPr="00CB57D1">
        <w:rPr>
          <w:sz w:val="24"/>
          <w:szCs w:val="24"/>
        </w:rPr>
        <w:t xml:space="preserve"> </w:t>
      </w:r>
      <w:r w:rsidR="00CB57D1" w:rsidRPr="00CB57D1">
        <w:rPr>
          <w:sz w:val="24"/>
          <w:szCs w:val="24"/>
        </w:rPr>
        <w:t xml:space="preserve">da </w:t>
      </w:r>
      <w:r w:rsidR="00EA5E33" w:rsidRPr="00EA5E33">
        <w:rPr>
          <w:sz w:val="24"/>
          <w:szCs w:val="24"/>
        </w:rPr>
        <w:t>GRUBEŠA CONSULTUM j.d.o.o. Sv. Ivana Zelina,  Vatrogasna 2  OIB: 17016303979</w:t>
      </w:r>
      <w:r w:rsidR="00EA5E33">
        <w:rPr>
          <w:sz w:val="24"/>
          <w:szCs w:val="24"/>
        </w:rPr>
        <w:t xml:space="preserve"> </w:t>
      </w:r>
      <w:r w:rsidR="00EA5E33">
        <w:rPr>
          <w:sz w:val="24"/>
          <w:szCs w:val="24"/>
          <w:u w:val="single"/>
        </w:rPr>
        <w:t>postoji evidentirano 457</w:t>
      </w:r>
      <w:r w:rsidR="00CB57D1">
        <w:rPr>
          <w:sz w:val="24"/>
          <w:szCs w:val="24"/>
          <w:u w:val="single"/>
        </w:rPr>
        <w:t xml:space="preserve"> </w:t>
      </w:r>
      <w:r w:rsidR="00DD0499" w:rsidRPr="00DD0499">
        <w:rPr>
          <w:sz w:val="24"/>
          <w:szCs w:val="24"/>
          <w:u w:val="single"/>
        </w:rPr>
        <w:t xml:space="preserve">dana neprekidne blokade odnosno 180 dana blokade u prethodnih 6 mjeseci zbog nepodmirenih osnova za plaćanje evidentiranih u očevidniku redoslijeda </w:t>
      </w:r>
      <w:r w:rsidR="00CB57D1">
        <w:rPr>
          <w:sz w:val="24"/>
          <w:szCs w:val="24"/>
          <w:u w:val="single"/>
        </w:rPr>
        <w:t xml:space="preserve">osnova za </w:t>
      </w:r>
      <w:r w:rsidR="00DD0499" w:rsidRPr="00DD0499">
        <w:rPr>
          <w:sz w:val="24"/>
          <w:szCs w:val="24"/>
          <w:u w:val="single"/>
        </w:rPr>
        <w:t>plaćanje</w:t>
      </w:r>
      <w:r w:rsidR="00CB57D1">
        <w:rPr>
          <w:sz w:val="24"/>
          <w:szCs w:val="24"/>
          <w:u w:val="single"/>
        </w:rPr>
        <w:t xml:space="preserve">, </w:t>
      </w:r>
      <w:r w:rsidR="00EA5E33" w:rsidRPr="00EA5E33">
        <w:rPr>
          <w:sz w:val="24"/>
          <w:szCs w:val="24"/>
          <w:u w:val="single"/>
        </w:rPr>
        <w:t>koji na dana iz</w:t>
      </w:r>
      <w:r w:rsidR="00EA5E33">
        <w:rPr>
          <w:sz w:val="24"/>
          <w:szCs w:val="24"/>
          <w:u w:val="single"/>
        </w:rPr>
        <w:t>davanje potvrde iznose 7.398,71</w:t>
      </w:r>
      <w:r w:rsidR="00EA5E33" w:rsidRPr="00EA5E33">
        <w:rPr>
          <w:sz w:val="24"/>
          <w:szCs w:val="24"/>
          <w:u w:val="single"/>
        </w:rPr>
        <w:t xml:space="preserve"> kn.</w:t>
      </w:r>
    </w:p>
    <w:p w:rsidRDefault="00DD0499" w:rsidP="00193604" w:rsidR="00DD0499">
      <w:pPr>
        <w:jc w:val="both"/>
        <w:rPr>
          <w:sz w:val="24"/>
          <w:szCs w:val="24"/>
        </w:rPr>
      </w:pPr>
    </w:p>
    <w:p w:rsidRDefault="00DD0499" w:rsidP="00193604" w:rsidR="00DD04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Potvrde  </w:t>
      </w:r>
      <w:r w:rsidRPr="00DD0499">
        <w:rPr>
          <w:sz w:val="24"/>
          <w:szCs w:val="24"/>
        </w:rPr>
        <w:t>Financijske agencije</w:t>
      </w:r>
      <w:r w:rsidR="00EA5E33">
        <w:rPr>
          <w:sz w:val="24"/>
          <w:szCs w:val="24"/>
        </w:rPr>
        <w:t xml:space="preserve"> od 02.03</w:t>
      </w:r>
      <w:r>
        <w:rPr>
          <w:sz w:val="24"/>
          <w:szCs w:val="24"/>
        </w:rPr>
        <w:t>.</w:t>
      </w:r>
      <w:r w:rsidR="00CB57D1">
        <w:rPr>
          <w:sz w:val="24"/>
          <w:szCs w:val="24"/>
        </w:rPr>
        <w:t>2017</w:t>
      </w:r>
      <w:r>
        <w:rPr>
          <w:sz w:val="24"/>
          <w:szCs w:val="24"/>
        </w:rPr>
        <w:t xml:space="preserve">.g </w:t>
      </w:r>
    </w:p>
    <w:p w:rsidRDefault="007174A4" w:rsidP="00193604" w:rsidR="007174A4">
      <w:pPr>
        <w:jc w:val="both"/>
        <w:rPr>
          <w:sz w:val="24"/>
          <w:szCs w:val="24"/>
        </w:rPr>
      </w:pPr>
    </w:p>
    <w:p w:rsidRDefault="009E39A6" w:rsidP="00193604" w:rsidR="009E39A6">
      <w:pPr>
        <w:jc w:val="both"/>
        <w:rPr>
          <w:sz w:val="24"/>
          <w:szCs w:val="24"/>
        </w:rPr>
      </w:pPr>
      <w:r>
        <w:rPr>
          <w:sz w:val="24"/>
          <w:szCs w:val="24"/>
        </w:rPr>
        <w:t>Nadalje, stečajni upravitelj je</w:t>
      </w:r>
      <w:r w:rsidR="00177037">
        <w:rPr>
          <w:sz w:val="24"/>
          <w:szCs w:val="24"/>
        </w:rPr>
        <w:t xml:space="preserve"> osobno pristupio na adresi</w:t>
      </w:r>
      <w:r>
        <w:rPr>
          <w:sz w:val="24"/>
          <w:szCs w:val="24"/>
        </w:rPr>
        <w:t xml:space="preserve"> sjedišta </w:t>
      </w:r>
      <w:r w:rsidRPr="009E39A6">
        <w:rPr>
          <w:sz w:val="24"/>
          <w:szCs w:val="24"/>
        </w:rPr>
        <w:t>du</w:t>
      </w:r>
      <w:r w:rsidR="00177037">
        <w:rPr>
          <w:sz w:val="24"/>
          <w:szCs w:val="24"/>
        </w:rPr>
        <w:t>žnika</w:t>
      </w:r>
      <w:r w:rsidR="00CB57D1">
        <w:rPr>
          <w:sz w:val="24"/>
          <w:szCs w:val="24"/>
        </w:rPr>
        <w:t xml:space="preserve"> </w:t>
      </w:r>
      <w:r w:rsidR="00EA5E33" w:rsidRPr="00EA5E33">
        <w:rPr>
          <w:sz w:val="24"/>
          <w:szCs w:val="24"/>
        </w:rPr>
        <w:t>GRUBEŠA CONSULTUM j.d.o.o. Sv. Ivana Zelina,  Vatrogasna 2  OIB: 17016303979</w:t>
      </w:r>
      <w:r w:rsidR="00EA5E33">
        <w:rPr>
          <w:sz w:val="24"/>
          <w:szCs w:val="24"/>
        </w:rPr>
        <w:t xml:space="preserve"> </w:t>
      </w:r>
      <w:r w:rsidR="00177037">
        <w:rPr>
          <w:sz w:val="24"/>
          <w:szCs w:val="24"/>
        </w:rPr>
        <w:t xml:space="preserve">te utvrdio da na predmetnom  objektu </w:t>
      </w:r>
      <w:r w:rsidR="00D81162">
        <w:rPr>
          <w:sz w:val="24"/>
          <w:szCs w:val="24"/>
        </w:rPr>
        <w:t xml:space="preserve"> nema nigdje vidljive oznake</w:t>
      </w:r>
      <w:r>
        <w:rPr>
          <w:sz w:val="24"/>
          <w:szCs w:val="24"/>
        </w:rPr>
        <w:t xml:space="preserve"> društva dužnika (</w:t>
      </w:r>
      <w:r w:rsidRPr="00D63DCB">
        <w:rPr>
          <w:i/>
          <w:sz w:val="24"/>
          <w:szCs w:val="24"/>
        </w:rPr>
        <w:t>ploća sa natpisom ili slično</w:t>
      </w:r>
      <w:r w:rsidR="00DD0499">
        <w:rPr>
          <w:sz w:val="24"/>
          <w:szCs w:val="24"/>
        </w:rPr>
        <w:t>) kao i što na p</w:t>
      </w:r>
      <w:r w:rsidR="00177037">
        <w:rPr>
          <w:sz w:val="24"/>
          <w:szCs w:val="24"/>
        </w:rPr>
        <w:t>oštanskom sandučiću i zvoncu</w:t>
      </w:r>
      <w:r w:rsidR="00DD0499">
        <w:rPr>
          <w:sz w:val="24"/>
          <w:szCs w:val="24"/>
        </w:rPr>
        <w:t xml:space="preserve"> nema nigdje vidljiva oznaka</w:t>
      </w:r>
      <w:r w:rsidR="00D81162">
        <w:rPr>
          <w:sz w:val="24"/>
          <w:szCs w:val="24"/>
        </w:rPr>
        <w:t xml:space="preserve">-natpis </w:t>
      </w:r>
      <w:r w:rsidR="00DD0499">
        <w:rPr>
          <w:sz w:val="24"/>
          <w:szCs w:val="24"/>
        </w:rPr>
        <w:t xml:space="preserve">društva dužnika. </w:t>
      </w:r>
    </w:p>
    <w:p w:rsidRDefault="009E39A6" w:rsidP="00193604" w:rsidR="009E39A6">
      <w:pPr>
        <w:jc w:val="both"/>
        <w:rPr>
          <w:sz w:val="24"/>
          <w:szCs w:val="24"/>
        </w:rPr>
      </w:pPr>
    </w:p>
    <w:p w:rsidRDefault="00D63DCB" w:rsidP="00193604" w:rsidR="00177926">
      <w:pPr>
        <w:jc w:val="both"/>
        <w:rPr>
          <w:b/>
          <w:sz w:val="24"/>
          <w:szCs w:val="24"/>
        </w:rPr>
      </w:pPr>
      <w:r w:rsidRPr="00D63DCB">
        <w:rPr>
          <w:b/>
          <w:sz w:val="24"/>
          <w:szCs w:val="24"/>
        </w:rPr>
        <w:t>Stoga  sukladno svemu naprijed navedenom</w:t>
      </w:r>
      <w:r w:rsidR="00D81162">
        <w:rPr>
          <w:b/>
          <w:sz w:val="24"/>
          <w:szCs w:val="24"/>
        </w:rPr>
        <w:t xml:space="preserve"> u ovom izvješću </w:t>
      </w:r>
      <w:r w:rsidR="00177926">
        <w:rPr>
          <w:b/>
          <w:sz w:val="24"/>
          <w:szCs w:val="24"/>
        </w:rPr>
        <w:t>proizlaze slijedeće činjenice:</w:t>
      </w:r>
    </w:p>
    <w:p w:rsidRDefault="00177926" w:rsidP="00193604" w:rsidR="001779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9E39A6" w:rsidRPr="00D63DCB">
        <w:rPr>
          <w:b/>
          <w:sz w:val="24"/>
          <w:szCs w:val="24"/>
        </w:rPr>
        <w:t xml:space="preserve"> da u službenim evidencijama </w:t>
      </w:r>
      <w:r w:rsidR="00EA5E33" w:rsidRPr="00EA5E33">
        <w:rPr>
          <w:b/>
          <w:sz w:val="24"/>
          <w:szCs w:val="24"/>
        </w:rPr>
        <w:t xml:space="preserve">GRUBEŠA CONSULTUM j.d.o.o. </w:t>
      </w:r>
      <w:r w:rsidR="00694066">
        <w:rPr>
          <w:b/>
          <w:sz w:val="24"/>
          <w:szCs w:val="24"/>
        </w:rPr>
        <w:t xml:space="preserve">Sv. Ivana Zelina, Vatrogasna 2 </w:t>
      </w:r>
      <w:r w:rsidR="00EA5E33" w:rsidRPr="00EA5E33">
        <w:rPr>
          <w:b/>
          <w:sz w:val="24"/>
          <w:szCs w:val="24"/>
        </w:rPr>
        <w:t>, OIB: 17016303979</w:t>
      </w:r>
      <w:r w:rsidR="00EA5E33">
        <w:rPr>
          <w:b/>
          <w:sz w:val="24"/>
          <w:szCs w:val="24"/>
        </w:rPr>
        <w:t xml:space="preserve"> </w:t>
      </w:r>
      <w:r w:rsidR="003901B2">
        <w:rPr>
          <w:b/>
          <w:sz w:val="24"/>
          <w:szCs w:val="24"/>
        </w:rPr>
        <w:t>n</w:t>
      </w:r>
      <w:r w:rsidR="009E39A6" w:rsidRPr="00D63DCB">
        <w:rPr>
          <w:b/>
          <w:sz w:val="24"/>
          <w:szCs w:val="24"/>
        </w:rPr>
        <w:t>ije evidentiran kao vlasnik nekretnina ili vlasnik motornih vozila,</w:t>
      </w:r>
      <w:r w:rsidR="00995960">
        <w:rPr>
          <w:b/>
          <w:sz w:val="24"/>
          <w:szCs w:val="24"/>
        </w:rPr>
        <w:t xml:space="preserve"> odnosno </w:t>
      </w:r>
      <w:r w:rsidR="003901B2">
        <w:rPr>
          <w:b/>
          <w:sz w:val="24"/>
          <w:szCs w:val="24"/>
        </w:rPr>
        <w:t xml:space="preserve">prema pribavljenim </w:t>
      </w:r>
      <w:r w:rsidR="00995960" w:rsidRPr="00995960">
        <w:rPr>
          <w:b/>
          <w:sz w:val="24"/>
          <w:szCs w:val="24"/>
        </w:rPr>
        <w:t>podacima</w:t>
      </w:r>
      <w:r w:rsidR="002A192C">
        <w:rPr>
          <w:b/>
          <w:sz w:val="24"/>
          <w:szCs w:val="24"/>
        </w:rPr>
        <w:t xml:space="preserve"> iz službenih evidencija</w:t>
      </w:r>
      <w:r w:rsidR="00995960" w:rsidRPr="00995960">
        <w:rPr>
          <w:b/>
          <w:sz w:val="24"/>
          <w:szCs w:val="24"/>
        </w:rPr>
        <w:t xml:space="preserve"> ne postoji imovina za namirenje stečajnog postupka</w:t>
      </w:r>
      <w:r>
        <w:rPr>
          <w:b/>
          <w:sz w:val="24"/>
          <w:szCs w:val="24"/>
        </w:rPr>
        <w:t xml:space="preserve">, </w:t>
      </w:r>
    </w:p>
    <w:p w:rsidRDefault="00177926" w:rsidP="00193604" w:rsidR="003901B2" w:rsidRPr="00EA5E3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3901B2">
        <w:rPr>
          <w:b/>
          <w:sz w:val="24"/>
          <w:szCs w:val="24"/>
        </w:rPr>
        <w:t xml:space="preserve"> da prema potvrdi </w:t>
      </w:r>
      <w:r w:rsidR="003901B2" w:rsidRPr="003901B2">
        <w:rPr>
          <w:b/>
          <w:sz w:val="24"/>
          <w:szCs w:val="24"/>
        </w:rPr>
        <w:t>Financijske agencije</w:t>
      </w:r>
      <w:r w:rsidR="003901B2" w:rsidRPr="003901B2">
        <w:t xml:space="preserve"> </w:t>
      </w:r>
      <w:r w:rsidR="00177037">
        <w:rPr>
          <w:b/>
          <w:sz w:val="24"/>
          <w:szCs w:val="24"/>
        </w:rPr>
        <w:t xml:space="preserve">od </w:t>
      </w:r>
      <w:r w:rsidR="00EA5E33" w:rsidRPr="00EA5E33">
        <w:rPr>
          <w:b/>
          <w:sz w:val="24"/>
          <w:szCs w:val="24"/>
        </w:rPr>
        <w:t>02.03.2017.g</w:t>
      </w:r>
      <w:r w:rsidR="00EA5E33">
        <w:rPr>
          <w:b/>
          <w:sz w:val="24"/>
          <w:szCs w:val="24"/>
        </w:rPr>
        <w:t xml:space="preserve"> </w:t>
      </w:r>
      <w:r w:rsidR="0080298B" w:rsidRPr="00EA5E33">
        <w:rPr>
          <w:b/>
          <w:sz w:val="24"/>
          <w:szCs w:val="24"/>
        </w:rPr>
        <w:t>postoji evidentirano</w:t>
      </w:r>
      <w:r w:rsidR="0080298B" w:rsidRPr="0080298B">
        <w:rPr>
          <w:b/>
        </w:rPr>
        <w:t xml:space="preserve"> </w:t>
      </w:r>
      <w:r w:rsidR="00EA5E33">
        <w:rPr>
          <w:b/>
          <w:sz w:val="24"/>
          <w:szCs w:val="24"/>
        </w:rPr>
        <w:t>457</w:t>
      </w:r>
      <w:r w:rsidR="0080298B" w:rsidRPr="0080298B">
        <w:rPr>
          <w:b/>
          <w:sz w:val="24"/>
          <w:szCs w:val="24"/>
        </w:rPr>
        <w:t xml:space="preserve"> dana neprekidne blokade odnosno 180 dana blokade u prethodnih 6 mjeseci zbog nepodmirenih osnova za plaćanje evidentiranih u očevidniku redoslijeda osnova za plaćanje</w:t>
      </w:r>
      <w:r w:rsidR="0080298B" w:rsidRPr="0080298B">
        <w:t>,</w:t>
      </w:r>
      <w:r w:rsidR="0080298B">
        <w:t xml:space="preserve"> </w:t>
      </w:r>
      <w:r w:rsidR="003901B2" w:rsidRPr="003901B2">
        <w:rPr>
          <w:b/>
          <w:sz w:val="24"/>
          <w:szCs w:val="24"/>
        </w:rPr>
        <w:t>zbog nepodmirenih osnova za plaćanje evidentiranih u očevidniku redoslijeda plaćan</w:t>
      </w:r>
      <w:r w:rsidR="0080298B">
        <w:rPr>
          <w:b/>
          <w:sz w:val="24"/>
          <w:szCs w:val="24"/>
        </w:rPr>
        <w:t xml:space="preserve">je </w:t>
      </w:r>
      <w:r w:rsidR="00240A2E">
        <w:rPr>
          <w:b/>
          <w:sz w:val="24"/>
          <w:szCs w:val="24"/>
        </w:rPr>
        <w:t>odnosno dužnik je nesposoban za plaćanje sukladno odredbi članka 6 st. 2 Stečajnog zakona, odnosno u konkretnom  slučaju postoji stečajni razlog nesposobnosti za plaćanje.</w:t>
      </w:r>
    </w:p>
    <w:p w:rsidRDefault="003901B2" w:rsidP="00193604" w:rsidR="001779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177926">
        <w:rPr>
          <w:b/>
          <w:sz w:val="24"/>
          <w:szCs w:val="24"/>
        </w:rPr>
        <w:t xml:space="preserve">da </w:t>
      </w:r>
      <w:r w:rsidR="00995960">
        <w:rPr>
          <w:b/>
          <w:sz w:val="24"/>
          <w:szCs w:val="24"/>
        </w:rPr>
        <w:t xml:space="preserve"> </w:t>
      </w:r>
      <w:r w:rsidR="009E39A6" w:rsidRPr="00D63DCB">
        <w:rPr>
          <w:b/>
          <w:sz w:val="24"/>
          <w:szCs w:val="24"/>
        </w:rPr>
        <w:t xml:space="preserve">na adresi sjedišta društva nema nikakvih naznaka da na istoj </w:t>
      </w:r>
      <w:r w:rsidR="00995960">
        <w:rPr>
          <w:b/>
          <w:sz w:val="24"/>
          <w:szCs w:val="24"/>
        </w:rPr>
        <w:t>adresi posluje društvo d</w:t>
      </w:r>
      <w:r w:rsidR="00177926">
        <w:rPr>
          <w:b/>
          <w:sz w:val="24"/>
          <w:szCs w:val="24"/>
        </w:rPr>
        <w:t xml:space="preserve">užnika, </w:t>
      </w:r>
    </w:p>
    <w:p w:rsidRDefault="00177926" w:rsidP="00193604" w:rsidR="002142A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 da stečajni upravitelj nije mogao izvršiti uvid u poslovne knjige dužnika. </w:t>
      </w:r>
      <w:r w:rsidR="00995960">
        <w:rPr>
          <w:b/>
          <w:sz w:val="24"/>
          <w:szCs w:val="24"/>
        </w:rPr>
        <w:t xml:space="preserve"> </w:t>
      </w:r>
    </w:p>
    <w:p w:rsidRDefault="002142AE" w:rsidP="00193604" w:rsidR="002142AE">
      <w:pPr>
        <w:jc w:val="both"/>
        <w:rPr>
          <w:b/>
          <w:sz w:val="24"/>
          <w:szCs w:val="24"/>
        </w:rPr>
      </w:pPr>
    </w:p>
    <w:p w:rsidRDefault="002142AE" w:rsidP="00193604" w:rsidR="002142A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Stoga slijedom naprijed navedenog činjeničnog stanja postoje uvjeti iz članka 132 Stečajnog zakona, pa stoga stečajni upravitelj </w:t>
      </w:r>
      <w:r w:rsidRPr="002142AE">
        <w:rPr>
          <w:b/>
          <w:sz w:val="24"/>
          <w:szCs w:val="24"/>
        </w:rPr>
        <w:t>p r e d l a ž e</w:t>
      </w:r>
      <w:r>
        <w:rPr>
          <w:b/>
          <w:sz w:val="24"/>
          <w:szCs w:val="24"/>
        </w:rPr>
        <w:t>:</w:t>
      </w:r>
    </w:p>
    <w:p w:rsidRDefault="002142AE" w:rsidP="002142AE" w:rsidR="00177926" w:rsidRPr="002142AE">
      <w:pPr>
        <w:numPr>
          <w:ilvl w:val="0"/>
          <w:numId w:val="3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Pr="002142AE">
        <w:rPr>
          <w:b/>
          <w:sz w:val="24"/>
          <w:szCs w:val="24"/>
        </w:rPr>
        <w:t>da naslovljeni sud pozove zainteresirane osobe na platež troškova, kako prethodnog tako i eventualno otvorenog stečajnog postupka u iznosu od 25.000,00 kn, a što se odnosi na nagradu stečajnom upravitelju ukoliko stečajni postupak eventualno bude otvore</w:t>
      </w:r>
      <w:r>
        <w:rPr>
          <w:b/>
          <w:sz w:val="24"/>
          <w:szCs w:val="24"/>
        </w:rPr>
        <w:t>n kao i na</w:t>
      </w:r>
      <w:r w:rsidR="00EA5E33">
        <w:rPr>
          <w:b/>
          <w:sz w:val="24"/>
          <w:szCs w:val="24"/>
        </w:rPr>
        <w:t xml:space="preserve"> knjigovodstvene</w:t>
      </w:r>
      <w:r w:rsidR="00694066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materijalne troškove</w:t>
      </w:r>
      <w:r w:rsidR="00694066">
        <w:rPr>
          <w:b/>
          <w:sz w:val="24"/>
          <w:szCs w:val="24"/>
        </w:rPr>
        <w:t xml:space="preserve"> i ostale troškove</w:t>
      </w:r>
      <w:r>
        <w:rPr>
          <w:b/>
          <w:sz w:val="24"/>
          <w:szCs w:val="24"/>
        </w:rPr>
        <w:t xml:space="preserve">, a sve </w:t>
      </w:r>
      <w:r w:rsidRPr="002142AE">
        <w:rPr>
          <w:b/>
          <w:sz w:val="24"/>
          <w:szCs w:val="24"/>
        </w:rPr>
        <w:t>obzirom</w:t>
      </w:r>
      <w:r>
        <w:rPr>
          <w:b/>
          <w:sz w:val="24"/>
          <w:szCs w:val="24"/>
        </w:rPr>
        <w:t xml:space="preserve"> na činjenicu da</w:t>
      </w:r>
      <w:r w:rsidRPr="002142AE">
        <w:rPr>
          <w:b/>
          <w:sz w:val="24"/>
          <w:szCs w:val="24"/>
        </w:rPr>
        <w:t xml:space="preserve"> za sada nema nikakvih novčanih sredstava. </w:t>
      </w:r>
    </w:p>
    <w:p w:rsidRDefault="00177926" w:rsidP="00193604" w:rsidR="00177926">
      <w:pPr>
        <w:jc w:val="both"/>
        <w:rPr>
          <w:sz w:val="24"/>
          <w:szCs w:val="24"/>
        </w:rPr>
      </w:pPr>
    </w:p>
    <w:p w:rsidRDefault="00D63DCB" w:rsidP="006A004B" w:rsidR="00771F82" w:rsidRPr="00694066">
      <w:pPr>
        <w:jc w:val="both"/>
        <w:rPr>
          <w:sz w:val="24"/>
          <w:szCs w:val="24"/>
        </w:rPr>
      </w:pPr>
      <w:r>
        <w:rPr>
          <w:sz w:val="24"/>
          <w:szCs w:val="24"/>
        </w:rPr>
        <w:t>Sa poštovanjem.</w:t>
      </w:r>
    </w:p>
    <w:p w:rsidRDefault="00D63DCB" w:rsidP="004D275D" w:rsidR="008823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="00570517">
        <w:rPr>
          <w:sz w:val="24"/>
          <w:szCs w:val="24"/>
        </w:rPr>
        <w:t>S</w:t>
      </w:r>
      <w:r w:rsidR="006E0F5C">
        <w:rPr>
          <w:sz w:val="24"/>
          <w:szCs w:val="24"/>
        </w:rPr>
        <w:t>tečajni upravitelj:</w:t>
      </w:r>
    </w:p>
    <w:p w:rsidRDefault="00346D2E" w:rsidP="004D275D" w:rsidR="005705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0517">
        <w:rPr>
          <w:sz w:val="24"/>
          <w:szCs w:val="24"/>
        </w:rPr>
        <w:t xml:space="preserve">Martin Lukin </w:t>
      </w:r>
    </w:p>
    <w:p w:rsidRDefault="00D63DCB" w:rsidP="004D275D" w:rsidR="0091089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Priloga: </w:t>
      </w:r>
      <w:r w:rsidR="00694066">
        <w:rPr>
          <w:sz w:val="24"/>
          <w:szCs w:val="24"/>
        </w:rPr>
        <w:t>6</w:t>
      </w:r>
    </w:p>
    <w:sectPr w:rsidR="0091089A"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9F1" w:rsidP="004B1EF0" w:rsidR="00A939F1">
      <w:r>
        <w:separator/>
      </w:r>
    </w:p>
  </w:endnote>
  <w:endnote w:id="0" w:type="continuationSeparator">
    <w:p w:rsidRDefault="00A939F1" w:rsidP="004B1EF0" w:rsidR="00A93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9F1" w:rsidP="004B1EF0" w:rsidR="00A939F1">
      <w:r>
        <w:separator/>
      </w:r>
    </w:p>
  </w:footnote>
  <w:footnote w:id="0" w:type="continuationSeparator">
    <w:p w:rsidRDefault="00A939F1" w:rsidP="004B1EF0" w:rsidR="00A939F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67621"/>
    <w:multiLevelType w:val="hybridMultilevel"/>
    <w:tmpl w:val="DC2AE206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CB70DC"/>
    <w:multiLevelType w:val="hybridMultilevel"/>
    <w:tmpl w:val="0EC4D820"/>
    <w:lvl w:tplc="0180E3F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26565B"/>
    <w:multiLevelType w:val="hybridMultilevel"/>
    <w:tmpl w:val="159688FE"/>
    <w:lvl w:tplc="BEA2FB1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FB836E3"/>
    <w:multiLevelType w:val="hybridMultilevel"/>
    <w:tmpl w:val="3F9CB906"/>
    <w:lvl w:tplc="3FE49694" w:ilvl="0">
      <w:numFmt w:val="bullet"/>
      <w:lvlText w:val="-"/>
      <w:lvlJc w:val="left"/>
      <w:pPr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EC59DE"/>
    <w:multiLevelType w:val="hybridMultilevel"/>
    <w:tmpl w:val="D9E23CB2"/>
    <w:lvl w:tplc="1E8664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F80E6F"/>
    <w:multiLevelType w:val="hybridMultilevel"/>
    <w:tmpl w:val="FA3A2F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710665A"/>
    <w:multiLevelType w:val="hybridMultilevel"/>
    <w:tmpl w:val="7466F3AE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82A4730"/>
    <w:multiLevelType w:val="hybridMultilevel"/>
    <w:tmpl w:val="4E6AAA72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8C91F80"/>
    <w:multiLevelType w:val="hybridMultilevel"/>
    <w:tmpl w:val="8C9CD3EC"/>
    <w:lvl w:tplc="D656626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91A23E9"/>
    <w:multiLevelType w:val="hybridMultilevel"/>
    <w:tmpl w:val="026C66C8"/>
    <w:lvl w:tplc="6FC08342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B5F4529"/>
    <w:multiLevelType w:val="hybridMultilevel"/>
    <w:tmpl w:val="E176FC4C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F275D33"/>
    <w:multiLevelType w:val="hybridMultilevel"/>
    <w:tmpl w:val="2FA8A92A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635BEF"/>
    <w:multiLevelType w:val="hybridMultilevel"/>
    <w:tmpl w:val="60868396"/>
    <w:lvl w:tplc="31E0ED8A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2A95BE7"/>
    <w:multiLevelType w:val="hybridMultilevel"/>
    <w:tmpl w:val="CE0A0B64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625CBFC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Garamond" w:ascii="Garamond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BE0D25"/>
    <w:multiLevelType w:val="hybridMultilevel"/>
    <w:tmpl w:val="2FCE7B1C"/>
    <w:lvl w:tplc="D0C24472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48870F9"/>
    <w:multiLevelType w:val="hybridMultilevel"/>
    <w:tmpl w:val="62FA98B4"/>
    <w:lvl w:tplc="A68835B8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64F3B4B"/>
    <w:multiLevelType w:val="hybridMultilevel"/>
    <w:tmpl w:val="0F6AD172"/>
    <w:lvl w:tplc="5C0A54AE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66923F7"/>
    <w:multiLevelType w:val="hybridMultilevel"/>
    <w:tmpl w:val="2B00E4B0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7A6DFB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Garamond" w:ascii="Garamond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A742B8C"/>
    <w:multiLevelType w:val="hybridMultilevel"/>
    <w:tmpl w:val="BC08F480"/>
    <w:lvl w:tplc="30D0FD7A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03B50BE"/>
    <w:multiLevelType w:val="hybridMultilevel"/>
    <w:tmpl w:val="09C4FC4C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0E431D5"/>
    <w:multiLevelType w:val="hybridMultilevel"/>
    <w:tmpl w:val="0E24FED4"/>
    <w:lvl w:tplc="B36E33F0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1B44D16"/>
    <w:multiLevelType w:val="hybridMultilevel"/>
    <w:tmpl w:val="36F6CBF2"/>
    <w:lvl w:tplc="FF7E4C1C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4536854"/>
    <w:multiLevelType w:val="hybridMultilevel"/>
    <w:tmpl w:val="9F52B0C2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4C489B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Garamond" w:ascii="Garamond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28669C"/>
    <w:multiLevelType w:val="hybridMultilevel"/>
    <w:tmpl w:val="A7BEC510"/>
    <w:lvl w:tplc="45A2B372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E0738C1"/>
    <w:multiLevelType w:val="hybridMultilevel"/>
    <w:tmpl w:val="5218BB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E240B28"/>
    <w:multiLevelType w:val="hybridMultilevel"/>
    <w:tmpl w:val="419A3F68"/>
    <w:lvl w:tplc="B2B0961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EA566AA"/>
    <w:multiLevelType w:val="hybridMultilevel"/>
    <w:tmpl w:val="A76AF9A8"/>
    <w:lvl w:tplc="DB6C5D4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62367B29"/>
    <w:multiLevelType w:val="hybridMultilevel"/>
    <w:tmpl w:val="AF80416C"/>
    <w:lvl w:tplc="A6A8FA1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29B230C"/>
    <w:multiLevelType w:val="hybridMultilevel"/>
    <w:tmpl w:val="8ACAEF32"/>
    <w:lvl w:tplc="D132F94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63993A72"/>
    <w:multiLevelType w:val="hybridMultilevel"/>
    <w:tmpl w:val="9856BAD2"/>
    <w:lvl w:tplc="51000164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69F111BE"/>
    <w:multiLevelType w:val="hybridMultilevel"/>
    <w:tmpl w:val="C234DBBA"/>
    <w:lvl w:tplc="6C8A72F0" w:ilvl="0">
      <w:start w:val="49"/>
      <w:numFmt w:val="bullet"/>
      <w:lvlText w:val="-"/>
      <w:lvlJc w:val="left"/>
      <w:pPr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B957EAF"/>
    <w:multiLevelType w:val="hybridMultilevel"/>
    <w:tmpl w:val="3718FC0A"/>
    <w:lvl w:tplc="FDAC36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F60246"/>
    <w:multiLevelType w:val="hybridMultilevel"/>
    <w:tmpl w:val="639247C8"/>
    <w:lvl w:tplc="279ABAB0" w:ilvl="0">
      <w:start w:val="16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33">
    <w:nsid w:val="74A9486C"/>
    <w:multiLevelType w:val="hybridMultilevel"/>
    <w:tmpl w:val="5A5849EE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662B2C"/>
    <w:multiLevelType w:val="hybridMultilevel"/>
    <w:tmpl w:val="6854DE08"/>
    <w:lvl w:tplc="07A6C920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925C96"/>
    <w:multiLevelType w:val="hybridMultilevel"/>
    <w:tmpl w:val="AE826154"/>
    <w:lvl w:tplc="18F4953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A350A26"/>
    <w:multiLevelType w:val="hybridMultilevel"/>
    <w:tmpl w:val="BE5413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CAB0E86"/>
    <w:multiLevelType w:val="hybridMultilevel"/>
    <w:tmpl w:val="BE509BBA"/>
    <w:lvl w:tplc="9B7C4BD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8"/>
  </w:num>
  <w:num w:numId="2">
    <w:abstractNumId w:val="11"/>
  </w:num>
  <w:num w:numId="3">
    <w:abstractNumId w:val="36"/>
  </w:num>
  <w:num w:numId="4">
    <w:abstractNumId w:val="16"/>
  </w:num>
  <w:num w:numId="5">
    <w:abstractNumId w:val="27"/>
  </w:num>
  <w:num w:numId="6">
    <w:abstractNumId w:val="15"/>
  </w:num>
  <w:num w:numId="7">
    <w:abstractNumId w:val="32"/>
  </w:num>
  <w:num w:numId="8">
    <w:abstractNumId w:val="5"/>
  </w:num>
  <w:num w:numId="9">
    <w:abstractNumId w:val="21"/>
  </w:num>
  <w:num w:numId="10">
    <w:abstractNumId w:val="9"/>
  </w:num>
  <w:num w:numId="11">
    <w:abstractNumId w:val="29"/>
  </w:num>
  <w:num w:numId="12">
    <w:abstractNumId w:val="26"/>
  </w:num>
  <w:num w:numId="13">
    <w:abstractNumId w:val="10"/>
  </w:num>
  <w:num w:numId="14">
    <w:abstractNumId w:val="25"/>
  </w:num>
  <w:num w:numId="15">
    <w:abstractNumId w:val="33"/>
  </w:num>
  <w:num w:numId="16">
    <w:abstractNumId w:val="1"/>
  </w:num>
  <w:num w:numId="17">
    <w:abstractNumId w:val="19"/>
  </w:num>
  <w:num w:numId="18">
    <w:abstractNumId w:val="7"/>
  </w:num>
  <w:num w:numId="19">
    <w:abstractNumId w:val="4"/>
  </w:num>
  <w:num w:numId="20">
    <w:abstractNumId w:val="8"/>
  </w:num>
  <w:num w:numId="21">
    <w:abstractNumId w:val="24"/>
  </w:num>
  <w:num w:numId="22">
    <w:abstractNumId w:val="12"/>
  </w:num>
  <w:num w:numId="23">
    <w:abstractNumId w:val="20"/>
  </w:num>
  <w:num w:numId="24">
    <w:abstractNumId w:val="17"/>
  </w:num>
  <w:num w:numId="25">
    <w:abstractNumId w:val="34"/>
  </w:num>
  <w:num w:numId="26">
    <w:abstractNumId w:val="6"/>
  </w:num>
  <w:num w:numId="27">
    <w:abstractNumId w:val="14"/>
  </w:num>
  <w:num w:numId="28">
    <w:abstractNumId w:val="31"/>
  </w:num>
  <w:num w:numId="29">
    <w:abstractNumId w:val="13"/>
  </w:num>
  <w:num w:numId="30">
    <w:abstractNumId w:val="37"/>
  </w:num>
  <w:num w:numId="31">
    <w:abstractNumId w:val="35"/>
  </w:num>
  <w:num w:numId="32">
    <w:abstractNumId w:val="22"/>
  </w:num>
  <w:num w:numId="33">
    <w:abstractNumId w:val="2"/>
  </w:num>
  <w:num w:numId="34">
    <w:abstractNumId w:val="18"/>
  </w:num>
  <w:num w:numId="35">
    <w:abstractNumId w:val="23"/>
  </w:num>
  <w:num w:numId="36">
    <w:abstractNumId w:val="0"/>
  </w:num>
  <w:num w:numId="37">
    <w:abstractNumId w:val="30"/>
  </w:num>
  <w:num w:numId="38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25DD"/>
    <w:rsid w:val="00000346"/>
    <w:rsid w:val="0000068B"/>
    <w:rsid w:val="000009E3"/>
    <w:rsid w:val="000015F8"/>
    <w:rsid w:val="000019DC"/>
    <w:rsid w:val="00002106"/>
    <w:rsid w:val="00002286"/>
    <w:rsid w:val="00002555"/>
    <w:rsid w:val="00002B6E"/>
    <w:rsid w:val="000039AF"/>
    <w:rsid w:val="00003A1F"/>
    <w:rsid w:val="00003DD6"/>
    <w:rsid w:val="000048DA"/>
    <w:rsid w:val="00004CD8"/>
    <w:rsid w:val="00004E8F"/>
    <w:rsid w:val="000051DB"/>
    <w:rsid w:val="00005201"/>
    <w:rsid w:val="0000547A"/>
    <w:rsid w:val="00005F25"/>
    <w:rsid w:val="00006177"/>
    <w:rsid w:val="00006D03"/>
    <w:rsid w:val="00007697"/>
    <w:rsid w:val="00007E35"/>
    <w:rsid w:val="000103ED"/>
    <w:rsid w:val="000104C1"/>
    <w:rsid w:val="00010E77"/>
    <w:rsid w:val="000116DB"/>
    <w:rsid w:val="00011D13"/>
    <w:rsid w:val="00011DD1"/>
    <w:rsid w:val="000132F8"/>
    <w:rsid w:val="00013958"/>
    <w:rsid w:val="0001432E"/>
    <w:rsid w:val="000146E9"/>
    <w:rsid w:val="00014A52"/>
    <w:rsid w:val="00014AA1"/>
    <w:rsid w:val="00015321"/>
    <w:rsid w:val="00015D45"/>
    <w:rsid w:val="00016000"/>
    <w:rsid w:val="00016173"/>
    <w:rsid w:val="000162BC"/>
    <w:rsid w:val="00016D5B"/>
    <w:rsid w:val="00016E90"/>
    <w:rsid w:val="00016F4A"/>
    <w:rsid w:val="00017F4D"/>
    <w:rsid w:val="000201A4"/>
    <w:rsid w:val="000207DA"/>
    <w:rsid w:val="000218AE"/>
    <w:rsid w:val="00021CF8"/>
    <w:rsid w:val="00022009"/>
    <w:rsid w:val="00022398"/>
    <w:rsid w:val="000238AE"/>
    <w:rsid w:val="00023A17"/>
    <w:rsid w:val="000246E5"/>
    <w:rsid w:val="00024F8B"/>
    <w:rsid w:val="00025548"/>
    <w:rsid w:val="00026745"/>
    <w:rsid w:val="00026E39"/>
    <w:rsid w:val="0002759E"/>
    <w:rsid w:val="0002764C"/>
    <w:rsid w:val="00027E59"/>
    <w:rsid w:val="0003041D"/>
    <w:rsid w:val="000309C7"/>
    <w:rsid w:val="00030B58"/>
    <w:rsid w:val="00030D94"/>
    <w:rsid w:val="000317F5"/>
    <w:rsid w:val="000321A7"/>
    <w:rsid w:val="000321FF"/>
    <w:rsid w:val="00032646"/>
    <w:rsid w:val="00032789"/>
    <w:rsid w:val="000328BE"/>
    <w:rsid w:val="00032F8A"/>
    <w:rsid w:val="00033035"/>
    <w:rsid w:val="000331E6"/>
    <w:rsid w:val="0003321C"/>
    <w:rsid w:val="00033E76"/>
    <w:rsid w:val="000341CC"/>
    <w:rsid w:val="00034650"/>
    <w:rsid w:val="00034DD7"/>
    <w:rsid w:val="00034F6C"/>
    <w:rsid w:val="0003511C"/>
    <w:rsid w:val="000354ED"/>
    <w:rsid w:val="000358F3"/>
    <w:rsid w:val="000368D2"/>
    <w:rsid w:val="0003696C"/>
    <w:rsid w:val="00036B5F"/>
    <w:rsid w:val="00036D65"/>
    <w:rsid w:val="0003712C"/>
    <w:rsid w:val="00037154"/>
    <w:rsid w:val="00037727"/>
    <w:rsid w:val="000378D9"/>
    <w:rsid w:val="000406EB"/>
    <w:rsid w:val="0004123A"/>
    <w:rsid w:val="000417B9"/>
    <w:rsid w:val="00043F71"/>
    <w:rsid w:val="00043F72"/>
    <w:rsid w:val="00044176"/>
    <w:rsid w:val="000441C0"/>
    <w:rsid w:val="00044F00"/>
    <w:rsid w:val="00045396"/>
    <w:rsid w:val="00045526"/>
    <w:rsid w:val="0004578A"/>
    <w:rsid w:val="000459B3"/>
    <w:rsid w:val="00045EC4"/>
    <w:rsid w:val="00046C16"/>
    <w:rsid w:val="00046EFD"/>
    <w:rsid w:val="0004782F"/>
    <w:rsid w:val="00047B0B"/>
    <w:rsid w:val="00050CCC"/>
    <w:rsid w:val="000513AF"/>
    <w:rsid w:val="000526C8"/>
    <w:rsid w:val="000526C9"/>
    <w:rsid w:val="00052896"/>
    <w:rsid w:val="00052FBA"/>
    <w:rsid w:val="000530EE"/>
    <w:rsid w:val="000531B4"/>
    <w:rsid w:val="00053901"/>
    <w:rsid w:val="00053920"/>
    <w:rsid w:val="00053CB4"/>
    <w:rsid w:val="00053DE9"/>
    <w:rsid w:val="00054517"/>
    <w:rsid w:val="00054BC9"/>
    <w:rsid w:val="00054C81"/>
    <w:rsid w:val="000556EE"/>
    <w:rsid w:val="0005644C"/>
    <w:rsid w:val="00056592"/>
    <w:rsid w:val="000567D0"/>
    <w:rsid w:val="0005696D"/>
    <w:rsid w:val="00057853"/>
    <w:rsid w:val="00057D68"/>
    <w:rsid w:val="00057F9D"/>
    <w:rsid w:val="00060379"/>
    <w:rsid w:val="000617AF"/>
    <w:rsid w:val="00062223"/>
    <w:rsid w:val="00062517"/>
    <w:rsid w:val="00062551"/>
    <w:rsid w:val="00062B19"/>
    <w:rsid w:val="00062E63"/>
    <w:rsid w:val="00063229"/>
    <w:rsid w:val="00063AF8"/>
    <w:rsid w:val="00063B7C"/>
    <w:rsid w:val="00063CFE"/>
    <w:rsid w:val="00063DB3"/>
    <w:rsid w:val="00063FDD"/>
    <w:rsid w:val="00064033"/>
    <w:rsid w:val="000642D0"/>
    <w:rsid w:val="00065250"/>
    <w:rsid w:val="00065CDB"/>
    <w:rsid w:val="000660A6"/>
    <w:rsid w:val="00066826"/>
    <w:rsid w:val="000669A3"/>
    <w:rsid w:val="00066A86"/>
    <w:rsid w:val="000670FB"/>
    <w:rsid w:val="0006755B"/>
    <w:rsid w:val="00070FB0"/>
    <w:rsid w:val="000711F7"/>
    <w:rsid w:val="0007138A"/>
    <w:rsid w:val="000716CC"/>
    <w:rsid w:val="00072405"/>
    <w:rsid w:val="0007253A"/>
    <w:rsid w:val="00072618"/>
    <w:rsid w:val="000730C0"/>
    <w:rsid w:val="00073415"/>
    <w:rsid w:val="000734F9"/>
    <w:rsid w:val="0007383A"/>
    <w:rsid w:val="00073BB5"/>
    <w:rsid w:val="0007478B"/>
    <w:rsid w:val="00074D2E"/>
    <w:rsid w:val="00074DE1"/>
    <w:rsid w:val="00075258"/>
    <w:rsid w:val="00075616"/>
    <w:rsid w:val="00075C4F"/>
    <w:rsid w:val="0007622E"/>
    <w:rsid w:val="00076361"/>
    <w:rsid w:val="000769A3"/>
    <w:rsid w:val="00076AB1"/>
    <w:rsid w:val="00076ED2"/>
    <w:rsid w:val="000773B0"/>
    <w:rsid w:val="00077688"/>
    <w:rsid w:val="00077817"/>
    <w:rsid w:val="0007797B"/>
    <w:rsid w:val="000802E3"/>
    <w:rsid w:val="000803EB"/>
    <w:rsid w:val="00080470"/>
    <w:rsid w:val="00080681"/>
    <w:rsid w:val="00080726"/>
    <w:rsid w:val="0008077B"/>
    <w:rsid w:val="000807AD"/>
    <w:rsid w:val="00080EF7"/>
    <w:rsid w:val="00081404"/>
    <w:rsid w:val="00081AA0"/>
    <w:rsid w:val="00083017"/>
    <w:rsid w:val="000831E5"/>
    <w:rsid w:val="00083246"/>
    <w:rsid w:val="0008341C"/>
    <w:rsid w:val="0008379E"/>
    <w:rsid w:val="00083E70"/>
    <w:rsid w:val="00084083"/>
    <w:rsid w:val="0008443A"/>
    <w:rsid w:val="00085065"/>
    <w:rsid w:val="00086106"/>
    <w:rsid w:val="0008615E"/>
    <w:rsid w:val="00086915"/>
    <w:rsid w:val="00086916"/>
    <w:rsid w:val="00086960"/>
    <w:rsid w:val="000878E8"/>
    <w:rsid w:val="00087CAC"/>
    <w:rsid w:val="00090700"/>
    <w:rsid w:val="000908F2"/>
    <w:rsid w:val="00090DC0"/>
    <w:rsid w:val="00091ACC"/>
    <w:rsid w:val="00091DF2"/>
    <w:rsid w:val="0009215F"/>
    <w:rsid w:val="00092F59"/>
    <w:rsid w:val="00092F6F"/>
    <w:rsid w:val="00092FD7"/>
    <w:rsid w:val="000930F1"/>
    <w:rsid w:val="00093639"/>
    <w:rsid w:val="0009386F"/>
    <w:rsid w:val="00093962"/>
    <w:rsid w:val="000939A8"/>
    <w:rsid w:val="00093EB6"/>
    <w:rsid w:val="0009426E"/>
    <w:rsid w:val="000943EC"/>
    <w:rsid w:val="00094FF3"/>
    <w:rsid w:val="000961FE"/>
    <w:rsid w:val="000967EE"/>
    <w:rsid w:val="00096B40"/>
    <w:rsid w:val="00096CFE"/>
    <w:rsid w:val="00096F7B"/>
    <w:rsid w:val="000977C7"/>
    <w:rsid w:val="00097B94"/>
    <w:rsid w:val="000A0036"/>
    <w:rsid w:val="000A0525"/>
    <w:rsid w:val="000A05BF"/>
    <w:rsid w:val="000A0D71"/>
    <w:rsid w:val="000A10A7"/>
    <w:rsid w:val="000A126F"/>
    <w:rsid w:val="000A18E0"/>
    <w:rsid w:val="000A1A6E"/>
    <w:rsid w:val="000A1B55"/>
    <w:rsid w:val="000A256B"/>
    <w:rsid w:val="000A2986"/>
    <w:rsid w:val="000A38C3"/>
    <w:rsid w:val="000A3918"/>
    <w:rsid w:val="000A3AD5"/>
    <w:rsid w:val="000A3B5A"/>
    <w:rsid w:val="000A422D"/>
    <w:rsid w:val="000A4847"/>
    <w:rsid w:val="000A4D3D"/>
    <w:rsid w:val="000A4FD6"/>
    <w:rsid w:val="000A55F8"/>
    <w:rsid w:val="000A571E"/>
    <w:rsid w:val="000A5756"/>
    <w:rsid w:val="000A6A1E"/>
    <w:rsid w:val="000A7547"/>
    <w:rsid w:val="000A767F"/>
    <w:rsid w:val="000A7778"/>
    <w:rsid w:val="000B0814"/>
    <w:rsid w:val="000B18A8"/>
    <w:rsid w:val="000B2125"/>
    <w:rsid w:val="000B2C01"/>
    <w:rsid w:val="000B37A2"/>
    <w:rsid w:val="000B3921"/>
    <w:rsid w:val="000B4085"/>
    <w:rsid w:val="000B468F"/>
    <w:rsid w:val="000B4DCE"/>
    <w:rsid w:val="000B4FBD"/>
    <w:rsid w:val="000B5BCD"/>
    <w:rsid w:val="000B6261"/>
    <w:rsid w:val="000B689E"/>
    <w:rsid w:val="000B6ED9"/>
    <w:rsid w:val="000B7668"/>
    <w:rsid w:val="000B7986"/>
    <w:rsid w:val="000C038C"/>
    <w:rsid w:val="000C0424"/>
    <w:rsid w:val="000C0E94"/>
    <w:rsid w:val="000C112C"/>
    <w:rsid w:val="000C1696"/>
    <w:rsid w:val="000C197B"/>
    <w:rsid w:val="000C1A36"/>
    <w:rsid w:val="000C1BA6"/>
    <w:rsid w:val="000C1CF3"/>
    <w:rsid w:val="000C1FFE"/>
    <w:rsid w:val="000C2473"/>
    <w:rsid w:val="000C2BF8"/>
    <w:rsid w:val="000C2E4A"/>
    <w:rsid w:val="000C2F32"/>
    <w:rsid w:val="000C2FAB"/>
    <w:rsid w:val="000C338E"/>
    <w:rsid w:val="000C3486"/>
    <w:rsid w:val="000C3562"/>
    <w:rsid w:val="000C3653"/>
    <w:rsid w:val="000C3897"/>
    <w:rsid w:val="000C4087"/>
    <w:rsid w:val="000C4605"/>
    <w:rsid w:val="000C47D5"/>
    <w:rsid w:val="000C4F81"/>
    <w:rsid w:val="000C6198"/>
    <w:rsid w:val="000C6372"/>
    <w:rsid w:val="000C64D6"/>
    <w:rsid w:val="000C6677"/>
    <w:rsid w:val="000C676A"/>
    <w:rsid w:val="000C6824"/>
    <w:rsid w:val="000C69C2"/>
    <w:rsid w:val="000C6A7D"/>
    <w:rsid w:val="000C6C9B"/>
    <w:rsid w:val="000D06A4"/>
    <w:rsid w:val="000D1115"/>
    <w:rsid w:val="000D13F0"/>
    <w:rsid w:val="000D190C"/>
    <w:rsid w:val="000D1A14"/>
    <w:rsid w:val="000D1BF4"/>
    <w:rsid w:val="000D1D5F"/>
    <w:rsid w:val="000D2A17"/>
    <w:rsid w:val="000D350C"/>
    <w:rsid w:val="000D3858"/>
    <w:rsid w:val="000D4967"/>
    <w:rsid w:val="000D53F2"/>
    <w:rsid w:val="000D5A3D"/>
    <w:rsid w:val="000D5DBB"/>
    <w:rsid w:val="000D621F"/>
    <w:rsid w:val="000D6B6C"/>
    <w:rsid w:val="000D7186"/>
    <w:rsid w:val="000D72A6"/>
    <w:rsid w:val="000D7415"/>
    <w:rsid w:val="000D74E6"/>
    <w:rsid w:val="000D7C49"/>
    <w:rsid w:val="000D7EBC"/>
    <w:rsid w:val="000E053A"/>
    <w:rsid w:val="000E121E"/>
    <w:rsid w:val="000E12E5"/>
    <w:rsid w:val="000E1875"/>
    <w:rsid w:val="000E25F0"/>
    <w:rsid w:val="000E3872"/>
    <w:rsid w:val="000E39C2"/>
    <w:rsid w:val="000E4348"/>
    <w:rsid w:val="000E435B"/>
    <w:rsid w:val="000E45CE"/>
    <w:rsid w:val="000E4704"/>
    <w:rsid w:val="000E4B0C"/>
    <w:rsid w:val="000E50F7"/>
    <w:rsid w:val="000E5266"/>
    <w:rsid w:val="000E5330"/>
    <w:rsid w:val="000E5545"/>
    <w:rsid w:val="000E5B0A"/>
    <w:rsid w:val="000E610D"/>
    <w:rsid w:val="000E63FF"/>
    <w:rsid w:val="000E6450"/>
    <w:rsid w:val="000E70A9"/>
    <w:rsid w:val="000E720F"/>
    <w:rsid w:val="000E73FF"/>
    <w:rsid w:val="000F0851"/>
    <w:rsid w:val="000F08B1"/>
    <w:rsid w:val="000F0A91"/>
    <w:rsid w:val="000F10C3"/>
    <w:rsid w:val="000F1B0E"/>
    <w:rsid w:val="000F1B29"/>
    <w:rsid w:val="000F1F90"/>
    <w:rsid w:val="000F255B"/>
    <w:rsid w:val="000F2A34"/>
    <w:rsid w:val="000F2A3D"/>
    <w:rsid w:val="000F397A"/>
    <w:rsid w:val="000F3C2F"/>
    <w:rsid w:val="000F4E43"/>
    <w:rsid w:val="000F52A8"/>
    <w:rsid w:val="000F59A6"/>
    <w:rsid w:val="000F5F84"/>
    <w:rsid w:val="000F6E2C"/>
    <w:rsid w:val="000F6F00"/>
    <w:rsid w:val="000F7145"/>
    <w:rsid w:val="000F731F"/>
    <w:rsid w:val="00100B7D"/>
    <w:rsid w:val="00100CCD"/>
    <w:rsid w:val="00100DA1"/>
    <w:rsid w:val="00100FD8"/>
    <w:rsid w:val="00101365"/>
    <w:rsid w:val="001015A6"/>
    <w:rsid w:val="001016DF"/>
    <w:rsid w:val="00101B38"/>
    <w:rsid w:val="00102A86"/>
    <w:rsid w:val="00103658"/>
    <w:rsid w:val="00103CF1"/>
    <w:rsid w:val="0010419E"/>
    <w:rsid w:val="00104724"/>
    <w:rsid w:val="00104FB6"/>
    <w:rsid w:val="001054D9"/>
    <w:rsid w:val="00106732"/>
    <w:rsid w:val="00106A8B"/>
    <w:rsid w:val="00106D8E"/>
    <w:rsid w:val="00107291"/>
    <w:rsid w:val="0011014C"/>
    <w:rsid w:val="0011042E"/>
    <w:rsid w:val="001108C3"/>
    <w:rsid w:val="001108FE"/>
    <w:rsid w:val="00110A8D"/>
    <w:rsid w:val="00111678"/>
    <w:rsid w:val="00111CBC"/>
    <w:rsid w:val="00111D70"/>
    <w:rsid w:val="00112906"/>
    <w:rsid w:val="00112BC4"/>
    <w:rsid w:val="00112FC9"/>
    <w:rsid w:val="00113A7D"/>
    <w:rsid w:val="0011409A"/>
    <w:rsid w:val="00114818"/>
    <w:rsid w:val="00114BC8"/>
    <w:rsid w:val="00114C21"/>
    <w:rsid w:val="00114D60"/>
    <w:rsid w:val="00114DA0"/>
    <w:rsid w:val="00114F52"/>
    <w:rsid w:val="001154E3"/>
    <w:rsid w:val="001156E5"/>
    <w:rsid w:val="001163D0"/>
    <w:rsid w:val="00116939"/>
    <w:rsid w:val="00116DF9"/>
    <w:rsid w:val="00120456"/>
    <w:rsid w:val="001206C0"/>
    <w:rsid w:val="001207FA"/>
    <w:rsid w:val="00120C11"/>
    <w:rsid w:val="00120D7A"/>
    <w:rsid w:val="00121481"/>
    <w:rsid w:val="00121BEF"/>
    <w:rsid w:val="00123BDC"/>
    <w:rsid w:val="001245A2"/>
    <w:rsid w:val="001246BC"/>
    <w:rsid w:val="0012548D"/>
    <w:rsid w:val="0012562F"/>
    <w:rsid w:val="00125CD2"/>
    <w:rsid w:val="00125E72"/>
    <w:rsid w:val="00126012"/>
    <w:rsid w:val="00126019"/>
    <w:rsid w:val="001272D4"/>
    <w:rsid w:val="00130018"/>
    <w:rsid w:val="0013085D"/>
    <w:rsid w:val="001311CA"/>
    <w:rsid w:val="001313EC"/>
    <w:rsid w:val="0013178C"/>
    <w:rsid w:val="0013244C"/>
    <w:rsid w:val="00132844"/>
    <w:rsid w:val="00132EB4"/>
    <w:rsid w:val="00133AE0"/>
    <w:rsid w:val="00133B0C"/>
    <w:rsid w:val="00133D59"/>
    <w:rsid w:val="00133E53"/>
    <w:rsid w:val="0013408F"/>
    <w:rsid w:val="0013463D"/>
    <w:rsid w:val="00134AEC"/>
    <w:rsid w:val="00134DCF"/>
    <w:rsid w:val="001351FB"/>
    <w:rsid w:val="00135203"/>
    <w:rsid w:val="00135477"/>
    <w:rsid w:val="001356EA"/>
    <w:rsid w:val="00137505"/>
    <w:rsid w:val="00137905"/>
    <w:rsid w:val="00137AB4"/>
    <w:rsid w:val="00137AC6"/>
    <w:rsid w:val="001401AF"/>
    <w:rsid w:val="00140349"/>
    <w:rsid w:val="00140AC0"/>
    <w:rsid w:val="00140B0F"/>
    <w:rsid w:val="0014131C"/>
    <w:rsid w:val="00141418"/>
    <w:rsid w:val="0014145A"/>
    <w:rsid w:val="00141E91"/>
    <w:rsid w:val="00141EA7"/>
    <w:rsid w:val="00141FC3"/>
    <w:rsid w:val="00142C0B"/>
    <w:rsid w:val="00142E9D"/>
    <w:rsid w:val="00143458"/>
    <w:rsid w:val="00143582"/>
    <w:rsid w:val="00143A69"/>
    <w:rsid w:val="00143D9A"/>
    <w:rsid w:val="00143DE4"/>
    <w:rsid w:val="00143F97"/>
    <w:rsid w:val="001445F3"/>
    <w:rsid w:val="00144955"/>
    <w:rsid w:val="0014525C"/>
    <w:rsid w:val="0014546B"/>
    <w:rsid w:val="00145820"/>
    <w:rsid w:val="001462E2"/>
    <w:rsid w:val="001462F0"/>
    <w:rsid w:val="001463C0"/>
    <w:rsid w:val="001467B8"/>
    <w:rsid w:val="00146B52"/>
    <w:rsid w:val="001473F0"/>
    <w:rsid w:val="001477C5"/>
    <w:rsid w:val="001478D8"/>
    <w:rsid w:val="00150253"/>
    <w:rsid w:val="001506DB"/>
    <w:rsid w:val="00150817"/>
    <w:rsid w:val="001522FD"/>
    <w:rsid w:val="00152B5A"/>
    <w:rsid w:val="00152C22"/>
    <w:rsid w:val="00153218"/>
    <w:rsid w:val="001533F2"/>
    <w:rsid w:val="00153A42"/>
    <w:rsid w:val="00153B3F"/>
    <w:rsid w:val="00153C51"/>
    <w:rsid w:val="0015463F"/>
    <w:rsid w:val="00154ED5"/>
    <w:rsid w:val="00154F43"/>
    <w:rsid w:val="00154F90"/>
    <w:rsid w:val="00155120"/>
    <w:rsid w:val="0015537F"/>
    <w:rsid w:val="001556B1"/>
    <w:rsid w:val="00155DEE"/>
    <w:rsid w:val="00155E5D"/>
    <w:rsid w:val="00155F88"/>
    <w:rsid w:val="00156473"/>
    <w:rsid w:val="0015691A"/>
    <w:rsid w:val="00156C3C"/>
    <w:rsid w:val="0015726C"/>
    <w:rsid w:val="0015738A"/>
    <w:rsid w:val="00157BAA"/>
    <w:rsid w:val="00160966"/>
    <w:rsid w:val="00160AB7"/>
    <w:rsid w:val="00160BF7"/>
    <w:rsid w:val="00160D82"/>
    <w:rsid w:val="00161045"/>
    <w:rsid w:val="001610E7"/>
    <w:rsid w:val="00162833"/>
    <w:rsid w:val="00163C58"/>
    <w:rsid w:val="00163D6C"/>
    <w:rsid w:val="00163DB2"/>
    <w:rsid w:val="00165060"/>
    <w:rsid w:val="0016567E"/>
    <w:rsid w:val="0016574B"/>
    <w:rsid w:val="0016578C"/>
    <w:rsid w:val="0016593B"/>
    <w:rsid w:val="00165B7D"/>
    <w:rsid w:val="00165FEE"/>
    <w:rsid w:val="001665CC"/>
    <w:rsid w:val="00166723"/>
    <w:rsid w:val="00166832"/>
    <w:rsid w:val="00166AD9"/>
    <w:rsid w:val="00167228"/>
    <w:rsid w:val="00167BCD"/>
    <w:rsid w:val="00170088"/>
    <w:rsid w:val="0017174B"/>
    <w:rsid w:val="001718CE"/>
    <w:rsid w:val="00171D89"/>
    <w:rsid w:val="001727D8"/>
    <w:rsid w:val="0017285D"/>
    <w:rsid w:val="001729CF"/>
    <w:rsid w:val="001732F8"/>
    <w:rsid w:val="0017372C"/>
    <w:rsid w:val="0017382A"/>
    <w:rsid w:val="00173A9B"/>
    <w:rsid w:val="00173AB2"/>
    <w:rsid w:val="00173E2A"/>
    <w:rsid w:val="00174E7C"/>
    <w:rsid w:val="00175B5C"/>
    <w:rsid w:val="00175E4D"/>
    <w:rsid w:val="001762EA"/>
    <w:rsid w:val="001765EA"/>
    <w:rsid w:val="00176681"/>
    <w:rsid w:val="00177037"/>
    <w:rsid w:val="00177926"/>
    <w:rsid w:val="00177B13"/>
    <w:rsid w:val="00177C1E"/>
    <w:rsid w:val="00181021"/>
    <w:rsid w:val="00181072"/>
    <w:rsid w:val="0018114E"/>
    <w:rsid w:val="001811CD"/>
    <w:rsid w:val="001816A9"/>
    <w:rsid w:val="0018263C"/>
    <w:rsid w:val="0018266E"/>
    <w:rsid w:val="00182AF1"/>
    <w:rsid w:val="00183447"/>
    <w:rsid w:val="00183677"/>
    <w:rsid w:val="0018396F"/>
    <w:rsid w:val="00183DEF"/>
    <w:rsid w:val="00184F92"/>
    <w:rsid w:val="00185302"/>
    <w:rsid w:val="00185D92"/>
    <w:rsid w:val="001862D6"/>
    <w:rsid w:val="00186322"/>
    <w:rsid w:val="001863F5"/>
    <w:rsid w:val="00187996"/>
    <w:rsid w:val="00187D89"/>
    <w:rsid w:val="00187E5C"/>
    <w:rsid w:val="00187F34"/>
    <w:rsid w:val="0019039F"/>
    <w:rsid w:val="00190B0E"/>
    <w:rsid w:val="00190C8C"/>
    <w:rsid w:val="0019159F"/>
    <w:rsid w:val="0019175A"/>
    <w:rsid w:val="00191C6C"/>
    <w:rsid w:val="00191FD8"/>
    <w:rsid w:val="0019200E"/>
    <w:rsid w:val="00192039"/>
    <w:rsid w:val="001925E2"/>
    <w:rsid w:val="00192C7F"/>
    <w:rsid w:val="00192C96"/>
    <w:rsid w:val="00192F6A"/>
    <w:rsid w:val="00193604"/>
    <w:rsid w:val="00193AE5"/>
    <w:rsid w:val="00193B39"/>
    <w:rsid w:val="00193FCF"/>
    <w:rsid w:val="00194404"/>
    <w:rsid w:val="001944C5"/>
    <w:rsid w:val="001948E7"/>
    <w:rsid w:val="00194F04"/>
    <w:rsid w:val="001959AD"/>
    <w:rsid w:val="00196AD0"/>
    <w:rsid w:val="00196F47"/>
    <w:rsid w:val="00196FD2"/>
    <w:rsid w:val="00197BA8"/>
    <w:rsid w:val="001A02F9"/>
    <w:rsid w:val="001A085E"/>
    <w:rsid w:val="001A15EB"/>
    <w:rsid w:val="001A1A2D"/>
    <w:rsid w:val="001A1E7C"/>
    <w:rsid w:val="001A21FC"/>
    <w:rsid w:val="001A2AF7"/>
    <w:rsid w:val="001A3324"/>
    <w:rsid w:val="001A3A29"/>
    <w:rsid w:val="001A3E50"/>
    <w:rsid w:val="001A3F9D"/>
    <w:rsid w:val="001A4CD4"/>
    <w:rsid w:val="001A4E1E"/>
    <w:rsid w:val="001A5326"/>
    <w:rsid w:val="001A5A1B"/>
    <w:rsid w:val="001A5A44"/>
    <w:rsid w:val="001A63C8"/>
    <w:rsid w:val="001A6494"/>
    <w:rsid w:val="001A6B05"/>
    <w:rsid w:val="001A71E5"/>
    <w:rsid w:val="001A7602"/>
    <w:rsid w:val="001A7FA3"/>
    <w:rsid w:val="001B013C"/>
    <w:rsid w:val="001B013F"/>
    <w:rsid w:val="001B160D"/>
    <w:rsid w:val="001B1A15"/>
    <w:rsid w:val="001B2097"/>
    <w:rsid w:val="001B20B9"/>
    <w:rsid w:val="001B22F3"/>
    <w:rsid w:val="001B29E9"/>
    <w:rsid w:val="001B2BF1"/>
    <w:rsid w:val="001B30AB"/>
    <w:rsid w:val="001B360E"/>
    <w:rsid w:val="001B3A5D"/>
    <w:rsid w:val="001B3EFE"/>
    <w:rsid w:val="001B41E6"/>
    <w:rsid w:val="001B429E"/>
    <w:rsid w:val="001B449C"/>
    <w:rsid w:val="001B4851"/>
    <w:rsid w:val="001B59A5"/>
    <w:rsid w:val="001B5A03"/>
    <w:rsid w:val="001B600B"/>
    <w:rsid w:val="001B648C"/>
    <w:rsid w:val="001B6694"/>
    <w:rsid w:val="001B6EB6"/>
    <w:rsid w:val="001B7653"/>
    <w:rsid w:val="001B7C89"/>
    <w:rsid w:val="001B7DF2"/>
    <w:rsid w:val="001C0495"/>
    <w:rsid w:val="001C14FF"/>
    <w:rsid w:val="001C1883"/>
    <w:rsid w:val="001C1FE8"/>
    <w:rsid w:val="001C22BB"/>
    <w:rsid w:val="001C31D7"/>
    <w:rsid w:val="001C329E"/>
    <w:rsid w:val="001C33DC"/>
    <w:rsid w:val="001C3566"/>
    <w:rsid w:val="001C394B"/>
    <w:rsid w:val="001C3D2B"/>
    <w:rsid w:val="001C3D57"/>
    <w:rsid w:val="001C3FBB"/>
    <w:rsid w:val="001C51BB"/>
    <w:rsid w:val="001C53F3"/>
    <w:rsid w:val="001C5472"/>
    <w:rsid w:val="001C5559"/>
    <w:rsid w:val="001C5921"/>
    <w:rsid w:val="001C6236"/>
    <w:rsid w:val="001C693B"/>
    <w:rsid w:val="001C73A9"/>
    <w:rsid w:val="001D0385"/>
    <w:rsid w:val="001D0C55"/>
    <w:rsid w:val="001D0C5E"/>
    <w:rsid w:val="001D10CF"/>
    <w:rsid w:val="001D1502"/>
    <w:rsid w:val="001D17C3"/>
    <w:rsid w:val="001D18CA"/>
    <w:rsid w:val="001D1E9A"/>
    <w:rsid w:val="001D22E2"/>
    <w:rsid w:val="001D33DF"/>
    <w:rsid w:val="001D365C"/>
    <w:rsid w:val="001D3D38"/>
    <w:rsid w:val="001D3DBB"/>
    <w:rsid w:val="001D47C3"/>
    <w:rsid w:val="001D4D29"/>
    <w:rsid w:val="001D4D52"/>
    <w:rsid w:val="001D56FE"/>
    <w:rsid w:val="001D5A37"/>
    <w:rsid w:val="001D6554"/>
    <w:rsid w:val="001D657F"/>
    <w:rsid w:val="001D6AA0"/>
    <w:rsid w:val="001E0999"/>
    <w:rsid w:val="001E1786"/>
    <w:rsid w:val="001E199E"/>
    <w:rsid w:val="001E2933"/>
    <w:rsid w:val="001E2B3A"/>
    <w:rsid w:val="001E2BBC"/>
    <w:rsid w:val="001E36EE"/>
    <w:rsid w:val="001E3D37"/>
    <w:rsid w:val="001E3EBD"/>
    <w:rsid w:val="001E4013"/>
    <w:rsid w:val="001E450C"/>
    <w:rsid w:val="001E52DC"/>
    <w:rsid w:val="001E5978"/>
    <w:rsid w:val="001E5A11"/>
    <w:rsid w:val="001E5B20"/>
    <w:rsid w:val="001E66E1"/>
    <w:rsid w:val="001E69B5"/>
    <w:rsid w:val="001E74F3"/>
    <w:rsid w:val="001E7619"/>
    <w:rsid w:val="001E7647"/>
    <w:rsid w:val="001E7956"/>
    <w:rsid w:val="001E7BB6"/>
    <w:rsid w:val="001E7FB2"/>
    <w:rsid w:val="001F0312"/>
    <w:rsid w:val="001F05D6"/>
    <w:rsid w:val="001F09BE"/>
    <w:rsid w:val="001F0A01"/>
    <w:rsid w:val="001F0B45"/>
    <w:rsid w:val="001F0DB8"/>
    <w:rsid w:val="001F0E58"/>
    <w:rsid w:val="001F10E1"/>
    <w:rsid w:val="001F1512"/>
    <w:rsid w:val="001F1FCF"/>
    <w:rsid w:val="001F21FE"/>
    <w:rsid w:val="001F224F"/>
    <w:rsid w:val="001F2E8E"/>
    <w:rsid w:val="001F35EA"/>
    <w:rsid w:val="001F3817"/>
    <w:rsid w:val="001F3EE6"/>
    <w:rsid w:val="001F4302"/>
    <w:rsid w:val="001F43AA"/>
    <w:rsid w:val="001F47FD"/>
    <w:rsid w:val="001F48E0"/>
    <w:rsid w:val="001F4D7B"/>
    <w:rsid w:val="001F556A"/>
    <w:rsid w:val="001F5AAF"/>
    <w:rsid w:val="001F616D"/>
    <w:rsid w:val="001F6B57"/>
    <w:rsid w:val="001F6DEF"/>
    <w:rsid w:val="001F7418"/>
    <w:rsid w:val="001F74CF"/>
    <w:rsid w:val="001F77F3"/>
    <w:rsid w:val="00200CAB"/>
    <w:rsid w:val="00200D7C"/>
    <w:rsid w:val="00202583"/>
    <w:rsid w:val="00203124"/>
    <w:rsid w:val="00203264"/>
    <w:rsid w:val="00203323"/>
    <w:rsid w:val="00203563"/>
    <w:rsid w:val="00203671"/>
    <w:rsid w:val="00203A4C"/>
    <w:rsid w:val="002040E0"/>
    <w:rsid w:val="00204451"/>
    <w:rsid w:val="00204B03"/>
    <w:rsid w:val="002059CA"/>
    <w:rsid w:val="00205BCE"/>
    <w:rsid w:val="00205E86"/>
    <w:rsid w:val="0020704C"/>
    <w:rsid w:val="002071D2"/>
    <w:rsid w:val="0020738E"/>
    <w:rsid w:val="00207725"/>
    <w:rsid w:val="00210166"/>
    <w:rsid w:val="002108A6"/>
    <w:rsid w:val="00211186"/>
    <w:rsid w:val="002111AC"/>
    <w:rsid w:val="002114E7"/>
    <w:rsid w:val="00211665"/>
    <w:rsid w:val="002117B3"/>
    <w:rsid w:val="00211979"/>
    <w:rsid w:val="00211A0A"/>
    <w:rsid w:val="00212045"/>
    <w:rsid w:val="0021244F"/>
    <w:rsid w:val="002125D2"/>
    <w:rsid w:val="002129AC"/>
    <w:rsid w:val="002134EB"/>
    <w:rsid w:val="0021363E"/>
    <w:rsid w:val="00213854"/>
    <w:rsid w:val="00213D13"/>
    <w:rsid w:val="002142AE"/>
    <w:rsid w:val="002144AA"/>
    <w:rsid w:val="002145C7"/>
    <w:rsid w:val="0021466F"/>
    <w:rsid w:val="0021510A"/>
    <w:rsid w:val="00215483"/>
    <w:rsid w:val="00216366"/>
    <w:rsid w:val="00217149"/>
    <w:rsid w:val="00217AD2"/>
    <w:rsid w:val="00220EBE"/>
    <w:rsid w:val="00221670"/>
    <w:rsid w:val="00221F6D"/>
    <w:rsid w:val="0022201E"/>
    <w:rsid w:val="002221BF"/>
    <w:rsid w:val="002228AC"/>
    <w:rsid w:val="00222BB8"/>
    <w:rsid w:val="00222FEC"/>
    <w:rsid w:val="0022364C"/>
    <w:rsid w:val="002237D0"/>
    <w:rsid w:val="00223EC9"/>
    <w:rsid w:val="002248C5"/>
    <w:rsid w:val="00224CFF"/>
    <w:rsid w:val="00226793"/>
    <w:rsid w:val="00226A46"/>
    <w:rsid w:val="00226DF4"/>
    <w:rsid w:val="00226F8D"/>
    <w:rsid w:val="00227D35"/>
    <w:rsid w:val="002301B8"/>
    <w:rsid w:val="00230471"/>
    <w:rsid w:val="002304D2"/>
    <w:rsid w:val="00230C0A"/>
    <w:rsid w:val="00230EE4"/>
    <w:rsid w:val="00231148"/>
    <w:rsid w:val="0023267F"/>
    <w:rsid w:val="00232B5D"/>
    <w:rsid w:val="00232E7C"/>
    <w:rsid w:val="00232F70"/>
    <w:rsid w:val="002336E5"/>
    <w:rsid w:val="002338C3"/>
    <w:rsid w:val="00233ED8"/>
    <w:rsid w:val="00234006"/>
    <w:rsid w:val="00234D12"/>
    <w:rsid w:val="00234E54"/>
    <w:rsid w:val="00235650"/>
    <w:rsid w:val="00235B2D"/>
    <w:rsid w:val="00236281"/>
    <w:rsid w:val="002365FA"/>
    <w:rsid w:val="002367BD"/>
    <w:rsid w:val="00236E8B"/>
    <w:rsid w:val="00237427"/>
    <w:rsid w:val="002377A0"/>
    <w:rsid w:val="00237DD9"/>
    <w:rsid w:val="00240339"/>
    <w:rsid w:val="0024061D"/>
    <w:rsid w:val="00240767"/>
    <w:rsid w:val="00240A2E"/>
    <w:rsid w:val="00241090"/>
    <w:rsid w:val="00241816"/>
    <w:rsid w:val="002418ED"/>
    <w:rsid w:val="00242323"/>
    <w:rsid w:val="00242597"/>
    <w:rsid w:val="00242747"/>
    <w:rsid w:val="00242834"/>
    <w:rsid w:val="00242B0F"/>
    <w:rsid w:val="0024328A"/>
    <w:rsid w:val="002435D3"/>
    <w:rsid w:val="0024370C"/>
    <w:rsid w:val="0024403D"/>
    <w:rsid w:val="00244182"/>
    <w:rsid w:val="002441C8"/>
    <w:rsid w:val="002445B3"/>
    <w:rsid w:val="00245204"/>
    <w:rsid w:val="00245717"/>
    <w:rsid w:val="00245971"/>
    <w:rsid w:val="00245D9D"/>
    <w:rsid w:val="00246AB1"/>
    <w:rsid w:val="002470D4"/>
    <w:rsid w:val="00247107"/>
    <w:rsid w:val="002472E9"/>
    <w:rsid w:val="00247E74"/>
    <w:rsid w:val="00247F2C"/>
    <w:rsid w:val="00250867"/>
    <w:rsid w:val="00250AC2"/>
    <w:rsid w:val="00250C62"/>
    <w:rsid w:val="00250D24"/>
    <w:rsid w:val="002511DA"/>
    <w:rsid w:val="002514BA"/>
    <w:rsid w:val="00251B6A"/>
    <w:rsid w:val="002534EB"/>
    <w:rsid w:val="00253824"/>
    <w:rsid w:val="00253DD7"/>
    <w:rsid w:val="00253F81"/>
    <w:rsid w:val="002541F2"/>
    <w:rsid w:val="002550BD"/>
    <w:rsid w:val="0025539E"/>
    <w:rsid w:val="00255455"/>
    <w:rsid w:val="002559D8"/>
    <w:rsid w:val="00255BC0"/>
    <w:rsid w:val="00255EC0"/>
    <w:rsid w:val="0025644D"/>
    <w:rsid w:val="0025675D"/>
    <w:rsid w:val="002568B9"/>
    <w:rsid w:val="00256BAD"/>
    <w:rsid w:val="00256CDD"/>
    <w:rsid w:val="00257550"/>
    <w:rsid w:val="0025779A"/>
    <w:rsid w:val="00257A36"/>
    <w:rsid w:val="0026019B"/>
    <w:rsid w:val="002608A1"/>
    <w:rsid w:val="00260BF7"/>
    <w:rsid w:val="00260E57"/>
    <w:rsid w:val="002612A8"/>
    <w:rsid w:val="002615E7"/>
    <w:rsid w:val="0026213B"/>
    <w:rsid w:val="002621DD"/>
    <w:rsid w:val="002626A4"/>
    <w:rsid w:val="00263D5C"/>
    <w:rsid w:val="00264512"/>
    <w:rsid w:val="0026474C"/>
    <w:rsid w:val="0026590A"/>
    <w:rsid w:val="00265E4D"/>
    <w:rsid w:val="00266453"/>
    <w:rsid w:val="00266A4C"/>
    <w:rsid w:val="002672E0"/>
    <w:rsid w:val="00267407"/>
    <w:rsid w:val="002675B8"/>
    <w:rsid w:val="002677F6"/>
    <w:rsid w:val="00267AE8"/>
    <w:rsid w:val="00267DDE"/>
    <w:rsid w:val="00270221"/>
    <w:rsid w:val="0027033D"/>
    <w:rsid w:val="00270AFD"/>
    <w:rsid w:val="00271244"/>
    <w:rsid w:val="00271A0C"/>
    <w:rsid w:val="00271BF6"/>
    <w:rsid w:val="00271C9C"/>
    <w:rsid w:val="0027211D"/>
    <w:rsid w:val="00272407"/>
    <w:rsid w:val="0027262D"/>
    <w:rsid w:val="00272988"/>
    <w:rsid w:val="00273813"/>
    <w:rsid w:val="0027391E"/>
    <w:rsid w:val="00273A59"/>
    <w:rsid w:val="00273D72"/>
    <w:rsid w:val="00273FD5"/>
    <w:rsid w:val="002741E5"/>
    <w:rsid w:val="002744D6"/>
    <w:rsid w:val="00274BF2"/>
    <w:rsid w:val="00275A2A"/>
    <w:rsid w:val="00275ECB"/>
    <w:rsid w:val="00275F48"/>
    <w:rsid w:val="002760D1"/>
    <w:rsid w:val="0027615A"/>
    <w:rsid w:val="002763FB"/>
    <w:rsid w:val="00276437"/>
    <w:rsid w:val="002766C2"/>
    <w:rsid w:val="00276CA9"/>
    <w:rsid w:val="00276D0D"/>
    <w:rsid w:val="00277A5E"/>
    <w:rsid w:val="00277C7B"/>
    <w:rsid w:val="00277F73"/>
    <w:rsid w:val="002802BE"/>
    <w:rsid w:val="002804E3"/>
    <w:rsid w:val="002807D0"/>
    <w:rsid w:val="00280809"/>
    <w:rsid w:val="00281614"/>
    <w:rsid w:val="002819F5"/>
    <w:rsid w:val="00281E3C"/>
    <w:rsid w:val="00281E5B"/>
    <w:rsid w:val="0028208F"/>
    <w:rsid w:val="00282290"/>
    <w:rsid w:val="0028247B"/>
    <w:rsid w:val="00282F07"/>
    <w:rsid w:val="00283040"/>
    <w:rsid w:val="0028356F"/>
    <w:rsid w:val="002836F8"/>
    <w:rsid w:val="00283C2A"/>
    <w:rsid w:val="00283E7A"/>
    <w:rsid w:val="00283FC5"/>
    <w:rsid w:val="00284004"/>
    <w:rsid w:val="00284203"/>
    <w:rsid w:val="00284921"/>
    <w:rsid w:val="00284EA0"/>
    <w:rsid w:val="00285161"/>
    <w:rsid w:val="00285AFC"/>
    <w:rsid w:val="00285E90"/>
    <w:rsid w:val="00285EC1"/>
    <w:rsid w:val="002860AA"/>
    <w:rsid w:val="002861B3"/>
    <w:rsid w:val="0028620A"/>
    <w:rsid w:val="00286F04"/>
    <w:rsid w:val="002872C0"/>
    <w:rsid w:val="0028737A"/>
    <w:rsid w:val="0028740D"/>
    <w:rsid w:val="00287412"/>
    <w:rsid w:val="00287589"/>
    <w:rsid w:val="00287C34"/>
    <w:rsid w:val="00287ED6"/>
    <w:rsid w:val="00290E91"/>
    <w:rsid w:val="00291230"/>
    <w:rsid w:val="002919EB"/>
    <w:rsid w:val="00292A3F"/>
    <w:rsid w:val="00292AE6"/>
    <w:rsid w:val="00292ED8"/>
    <w:rsid w:val="00292F40"/>
    <w:rsid w:val="0029339F"/>
    <w:rsid w:val="002935BD"/>
    <w:rsid w:val="00293AFD"/>
    <w:rsid w:val="00293D82"/>
    <w:rsid w:val="00293E60"/>
    <w:rsid w:val="00294128"/>
    <w:rsid w:val="002943BA"/>
    <w:rsid w:val="0029516A"/>
    <w:rsid w:val="00296010"/>
    <w:rsid w:val="002963B0"/>
    <w:rsid w:val="0029705D"/>
    <w:rsid w:val="00297240"/>
    <w:rsid w:val="002A0A42"/>
    <w:rsid w:val="002A1074"/>
    <w:rsid w:val="002A12AA"/>
    <w:rsid w:val="002A1706"/>
    <w:rsid w:val="002A1839"/>
    <w:rsid w:val="002A192C"/>
    <w:rsid w:val="002A192F"/>
    <w:rsid w:val="002A27D1"/>
    <w:rsid w:val="002A2D05"/>
    <w:rsid w:val="002A34E4"/>
    <w:rsid w:val="002A40E1"/>
    <w:rsid w:val="002A4505"/>
    <w:rsid w:val="002A47C6"/>
    <w:rsid w:val="002A5A09"/>
    <w:rsid w:val="002A5CB6"/>
    <w:rsid w:val="002A6341"/>
    <w:rsid w:val="002A6B7C"/>
    <w:rsid w:val="002A7443"/>
    <w:rsid w:val="002A75DD"/>
    <w:rsid w:val="002B0107"/>
    <w:rsid w:val="002B0B17"/>
    <w:rsid w:val="002B0BB4"/>
    <w:rsid w:val="002B10B3"/>
    <w:rsid w:val="002B122D"/>
    <w:rsid w:val="002B145A"/>
    <w:rsid w:val="002B15CC"/>
    <w:rsid w:val="002B1E5F"/>
    <w:rsid w:val="002B1F37"/>
    <w:rsid w:val="002B2381"/>
    <w:rsid w:val="002B3D4C"/>
    <w:rsid w:val="002B494C"/>
    <w:rsid w:val="002B5846"/>
    <w:rsid w:val="002B5D45"/>
    <w:rsid w:val="002B6326"/>
    <w:rsid w:val="002B6808"/>
    <w:rsid w:val="002B696C"/>
    <w:rsid w:val="002B6C4E"/>
    <w:rsid w:val="002B6D3A"/>
    <w:rsid w:val="002B6F1F"/>
    <w:rsid w:val="002B6FF3"/>
    <w:rsid w:val="002B76B3"/>
    <w:rsid w:val="002B78F4"/>
    <w:rsid w:val="002B79A2"/>
    <w:rsid w:val="002C0110"/>
    <w:rsid w:val="002C0D56"/>
    <w:rsid w:val="002C1294"/>
    <w:rsid w:val="002C13F3"/>
    <w:rsid w:val="002C1DD1"/>
    <w:rsid w:val="002C330F"/>
    <w:rsid w:val="002C3377"/>
    <w:rsid w:val="002C33B7"/>
    <w:rsid w:val="002C399E"/>
    <w:rsid w:val="002C41D0"/>
    <w:rsid w:val="002C4616"/>
    <w:rsid w:val="002C4FE2"/>
    <w:rsid w:val="002C5319"/>
    <w:rsid w:val="002C5342"/>
    <w:rsid w:val="002C577C"/>
    <w:rsid w:val="002C58E3"/>
    <w:rsid w:val="002C5A1A"/>
    <w:rsid w:val="002C67A0"/>
    <w:rsid w:val="002C716A"/>
    <w:rsid w:val="002C7E5B"/>
    <w:rsid w:val="002C7EB7"/>
    <w:rsid w:val="002D07DF"/>
    <w:rsid w:val="002D0C88"/>
    <w:rsid w:val="002D0D0C"/>
    <w:rsid w:val="002D0FE5"/>
    <w:rsid w:val="002D12D1"/>
    <w:rsid w:val="002D1401"/>
    <w:rsid w:val="002D14CB"/>
    <w:rsid w:val="002D20D9"/>
    <w:rsid w:val="002D304B"/>
    <w:rsid w:val="002D4C3F"/>
    <w:rsid w:val="002D4CDD"/>
    <w:rsid w:val="002D4EB4"/>
    <w:rsid w:val="002D5391"/>
    <w:rsid w:val="002D55F8"/>
    <w:rsid w:val="002D5A70"/>
    <w:rsid w:val="002D5E7D"/>
    <w:rsid w:val="002D5F26"/>
    <w:rsid w:val="002D5FB0"/>
    <w:rsid w:val="002D6173"/>
    <w:rsid w:val="002D68C4"/>
    <w:rsid w:val="002D7775"/>
    <w:rsid w:val="002D7F91"/>
    <w:rsid w:val="002E01F0"/>
    <w:rsid w:val="002E071B"/>
    <w:rsid w:val="002E0B98"/>
    <w:rsid w:val="002E1140"/>
    <w:rsid w:val="002E142A"/>
    <w:rsid w:val="002E1C59"/>
    <w:rsid w:val="002E2503"/>
    <w:rsid w:val="002E2620"/>
    <w:rsid w:val="002E264C"/>
    <w:rsid w:val="002E2BD9"/>
    <w:rsid w:val="002E3574"/>
    <w:rsid w:val="002E363E"/>
    <w:rsid w:val="002E3A47"/>
    <w:rsid w:val="002E3C76"/>
    <w:rsid w:val="002E3D93"/>
    <w:rsid w:val="002E3F4A"/>
    <w:rsid w:val="002E5996"/>
    <w:rsid w:val="002E5A95"/>
    <w:rsid w:val="002E60D0"/>
    <w:rsid w:val="002E6BBD"/>
    <w:rsid w:val="002E6DB6"/>
    <w:rsid w:val="002E747C"/>
    <w:rsid w:val="002E751B"/>
    <w:rsid w:val="002E7F6C"/>
    <w:rsid w:val="002F030C"/>
    <w:rsid w:val="002F0378"/>
    <w:rsid w:val="002F0A01"/>
    <w:rsid w:val="002F129B"/>
    <w:rsid w:val="002F1948"/>
    <w:rsid w:val="002F1B70"/>
    <w:rsid w:val="002F1BBB"/>
    <w:rsid w:val="002F1C95"/>
    <w:rsid w:val="002F1DC0"/>
    <w:rsid w:val="002F2047"/>
    <w:rsid w:val="002F2262"/>
    <w:rsid w:val="002F27F1"/>
    <w:rsid w:val="002F2E7C"/>
    <w:rsid w:val="002F3E6B"/>
    <w:rsid w:val="002F46EB"/>
    <w:rsid w:val="002F487A"/>
    <w:rsid w:val="002F48A3"/>
    <w:rsid w:val="002F4C0D"/>
    <w:rsid w:val="002F4E7E"/>
    <w:rsid w:val="002F56EC"/>
    <w:rsid w:val="002F6061"/>
    <w:rsid w:val="002F6875"/>
    <w:rsid w:val="002F752A"/>
    <w:rsid w:val="002F7676"/>
    <w:rsid w:val="002F7930"/>
    <w:rsid w:val="00300DF3"/>
    <w:rsid w:val="00301A0D"/>
    <w:rsid w:val="00302782"/>
    <w:rsid w:val="003027C2"/>
    <w:rsid w:val="00303197"/>
    <w:rsid w:val="00303207"/>
    <w:rsid w:val="00303C9E"/>
    <w:rsid w:val="00303CE6"/>
    <w:rsid w:val="00303DC1"/>
    <w:rsid w:val="00304901"/>
    <w:rsid w:val="00304955"/>
    <w:rsid w:val="00304AE6"/>
    <w:rsid w:val="00304F9A"/>
    <w:rsid w:val="00305A58"/>
    <w:rsid w:val="00305A8A"/>
    <w:rsid w:val="00305D18"/>
    <w:rsid w:val="00305D5C"/>
    <w:rsid w:val="00305E6F"/>
    <w:rsid w:val="0030600D"/>
    <w:rsid w:val="00306112"/>
    <w:rsid w:val="00306795"/>
    <w:rsid w:val="00306D27"/>
    <w:rsid w:val="00310A05"/>
    <w:rsid w:val="003113A7"/>
    <w:rsid w:val="00311A01"/>
    <w:rsid w:val="00311AA9"/>
    <w:rsid w:val="00312A08"/>
    <w:rsid w:val="00313029"/>
    <w:rsid w:val="003158F7"/>
    <w:rsid w:val="00315B99"/>
    <w:rsid w:val="0031634E"/>
    <w:rsid w:val="0031646C"/>
    <w:rsid w:val="00316723"/>
    <w:rsid w:val="00316D86"/>
    <w:rsid w:val="003177C0"/>
    <w:rsid w:val="0031791F"/>
    <w:rsid w:val="003201DB"/>
    <w:rsid w:val="003208A1"/>
    <w:rsid w:val="00320920"/>
    <w:rsid w:val="00320A29"/>
    <w:rsid w:val="00320BC3"/>
    <w:rsid w:val="0032162D"/>
    <w:rsid w:val="0032186F"/>
    <w:rsid w:val="00321A90"/>
    <w:rsid w:val="00322481"/>
    <w:rsid w:val="00322DA2"/>
    <w:rsid w:val="00322E53"/>
    <w:rsid w:val="00323095"/>
    <w:rsid w:val="00323348"/>
    <w:rsid w:val="0032389E"/>
    <w:rsid w:val="00323FEF"/>
    <w:rsid w:val="00324163"/>
    <w:rsid w:val="00324900"/>
    <w:rsid w:val="00324AB5"/>
    <w:rsid w:val="00324CA3"/>
    <w:rsid w:val="00324DE0"/>
    <w:rsid w:val="0032553D"/>
    <w:rsid w:val="00325E80"/>
    <w:rsid w:val="00325FD2"/>
    <w:rsid w:val="003262D6"/>
    <w:rsid w:val="0032650C"/>
    <w:rsid w:val="00327619"/>
    <w:rsid w:val="003276ED"/>
    <w:rsid w:val="00330294"/>
    <w:rsid w:val="003305C2"/>
    <w:rsid w:val="003306A3"/>
    <w:rsid w:val="00330AE1"/>
    <w:rsid w:val="00330EB1"/>
    <w:rsid w:val="00331621"/>
    <w:rsid w:val="00331E03"/>
    <w:rsid w:val="00332D4A"/>
    <w:rsid w:val="00333773"/>
    <w:rsid w:val="00333994"/>
    <w:rsid w:val="00333A22"/>
    <w:rsid w:val="0033513C"/>
    <w:rsid w:val="0033616F"/>
    <w:rsid w:val="00336199"/>
    <w:rsid w:val="00336681"/>
    <w:rsid w:val="003374B9"/>
    <w:rsid w:val="00337991"/>
    <w:rsid w:val="00337F76"/>
    <w:rsid w:val="0034011B"/>
    <w:rsid w:val="003406F4"/>
    <w:rsid w:val="003411F8"/>
    <w:rsid w:val="003417B1"/>
    <w:rsid w:val="003424ED"/>
    <w:rsid w:val="00343569"/>
    <w:rsid w:val="0034393C"/>
    <w:rsid w:val="00343A33"/>
    <w:rsid w:val="00344984"/>
    <w:rsid w:val="003449B2"/>
    <w:rsid w:val="00344C62"/>
    <w:rsid w:val="00344CDB"/>
    <w:rsid w:val="00345476"/>
    <w:rsid w:val="003454A0"/>
    <w:rsid w:val="0034623C"/>
    <w:rsid w:val="00346D2E"/>
    <w:rsid w:val="00346D98"/>
    <w:rsid w:val="00347472"/>
    <w:rsid w:val="003477C1"/>
    <w:rsid w:val="003478CB"/>
    <w:rsid w:val="00347E21"/>
    <w:rsid w:val="00350D2B"/>
    <w:rsid w:val="00351287"/>
    <w:rsid w:val="0035168A"/>
    <w:rsid w:val="003517C3"/>
    <w:rsid w:val="0035189C"/>
    <w:rsid w:val="00351A00"/>
    <w:rsid w:val="00351C34"/>
    <w:rsid w:val="00351ED5"/>
    <w:rsid w:val="00352C62"/>
    <w:rsid w:val="00352F8A"/>
    <w:rsid w:val="00353400"/>
    <w:rsid w:val="003536FE"/>
    <w:rsid w:val="00353FDB"/>
    <w:rsid w:val="003547CD"/>
    <w:rsid w:val="00354A4A"/>
    <w:rsid w:val="00354CB8"/>
    <w:rsid w:val="00354CD5"/>
    <w:rsid w:val="00355D7B"/>
    <w:rsid w:val="00356593"/>
    <w:rsid w:val="003566DE"/>
    <w:rsid w:val="00356802"/>
    <w:rsid w:val="00356B74"/>
    <w:rsid w:val="00356B97"/>
    <w:rsid w:val="00356CC0"/>
    <w:rsid w:val="00356F86"/>
    <w:rsid w:val="00357058"/>
    <w:rsid w:val="0035750C"/>
    <w:rsid w:val="003579A8"/>
    <w:rsid w:val="00360AF1"/>
    <w:rsid w:val="003614B2"/>
    <w:rsid w:val="0036199E"/>
    <w:rsid w:val="00361B03"/>
    <w:rsid w:val="003624D0"/>
    <w:rsid w:val="0036323A"/>
    <w:rsid w:val="0036349E"/>
    <w:rsid w:val="003634AD"/>
    <w:rsid w:val="00363AB1"/>
    <w:rsid w:val="00363BCF"/>
    <w:rsid w:val="003649ED"/>
    <w:rsid w:val="00364E73"/>
    <w:rsid w:val="00365C2D"/>
    <w:rsid w:val="003664AE"/>
    <w:rsid w:val="00366729"/>
    <w:rsid w:val="00366F30"/>
    <w:rsid w:val="0036707C"/>
    <w:rsid w:val="003676AA"/>
    <w:rsid w:val="003676BC"/>
    <w:rsid w:val="003678E8"/>
    <w:rsid w:val="00367F15"/>
    <w:rsid w:val="003703FF"/>
    <w:rsid w:val="00370F2C"/>
    <w:rsid w:val="0037187F"/>
    <w:rsid w:val="00371D29"/>
    <w:rsid w:val="00371E4B"/>
    <w:rsid w:val="00372402"/>
    <w:rsid w:val="00372605"/>
    <w:rsid w:val="0037307C"/>
    <w:rsid w:val="0037391D"/>
    <w:rsid w:val="00373C64"/>
    <w:rsid w:val="00374361"/>
    <w:rsid w:val="003745F0"/>
    <w:rsid w:val="00374670"/>
    <w:rsid w:val="00374813"/>
    <w:rsid w:val="00374BA7"/>
    <w:rsid w:val="0037541A"/>
    <w:rsid w:val="003766C6"/>
    <w:rsid w:val="00376703"/>
    <w:rsid w:val="00376769"/>
    <w:rsid w:val="003767DF"/>
    <w:rsid w:val="00376BC1"/>
    <w:rsid w:val="00376EC8"/>
    <w:rsid w:val="00377404"/>
    <w:rsid w:val="003779FF"/>
    <w:rsid w:val="00377CA0"/>
    <w:rsid w:val="00380775"/>
    <w:rsid w:val="003807F3"/>
    <w:rsid w:val="003809E9"/>
    <w:rsid w:val="00380A49"/>
    <w:rsid w:val="00381444"/>
    <w:rsid w:val="00382259"/>
    <w:rsid w:val="00382507"/>
    <w:rsid w:val="0038261D"/>
    <w:rsid w:val="0038379A"/>
    <w:rsid w:val="003837C1"/>
    <w:rsid w:val="00383BF6"/>
    <w:rsid w:val="00383C69"/>
    <w:rsid w:val="00383E0A"/>
    <w:rsid w:val="00383F04"/>
    <w:rsid w:val="00384A92"/>
    <w:rsid w:val="00385098"/>
    <w:rsid w:val="003855CE"/>
    <w:rsid w:val="00385BF2"/>
    <w:rsid w:val="00386DD4"/>
    <w:rsid w:val="00387395"/>
    <w:rsid w:val="00387F0A"/>
    <w:rsid w:val="00387F8C"/>
    <w:rsid w:val="003901B2"/>
    <w:rsid w:val="003902AA"/>
    <w:rsid w:val="0039039B"/>
    <w:rsid w:val="0039043B"/>
    <w:rsid w:val="00390505"/>
    <w:rsid w:val="00390773"/>
    <w:rsid w:val="00390C49"/>
    <w:rsid w:val="00391073"/>
    <w:rsid w:val="003913B9"/>
    <w:rsid w:val="00391B76"/>
    <w:rsid w:val="00391D2F"/>
    <w:rsid w:val="00391FA3"/>
    <w:rsid w:val="00392311"/>
    <w:rsid w:val="003923EE"/>
    <w:rsid w:val="00392538"/>
    <w:rsid w:val="0039256E"/>
    <w:rsid w:val="00392661"/>
    <w:rsid w:val="00394325"/>
    <w:rsid w:val="00394D40"/>
    <w:rsid w:val="0039530C"/>
    <w:rsid w:val="00395A16"/>
    <w:rsid w:val="003967F7"/>
    <w:rsid w:val="00396C38"/>
    <w:rsid w:val="00396EA6"/>
    <w:rsid w:val="003978B1"/>
    <w:rsid w:val="003A05A6"/>
    <w:rsid w:val="003A0630"/>
    <w:rsid w:val="003A0E85"/>
    <w:rsid w:val="003A0E88"/>
    <w:rsid w:val="003A1DFF"/>
    <w:rsid w:val="003A1E06"/>
    <w:rsid w:val="003A2278"/>
    <w:rsid w:val="003A2999"/>
    <w:rsid w:val="003A2DF2"/>
    <w:rsid w:val="003A2DFD"/>
    <w:rsid w:val="003A2E43"/>
    <w:rsid w:val="003A3477"/>
    <w:rsid w:val="003A40D8"/>
    <w:rsid w:val="003A4268"/>
    <w:rsid w:val="003A600A"/>
    <w:rsid w:val="003A6076"/>
    <w:rsid w:val="003A622F"/>
    <w:rsid w:val="003A6730"/>
    <w:rsid w:val="003A6826"/>
    <w:rsid w:val="003A6E4D"/>
    <w:rsid w:val="003A6F87"/>
    <w:rsid w:val="003A785A"/>
    <w:rsid w:val="003B091B"/>
    <w:rsid w:val="003B1537"/>
    <w:rsid w:val="003B1A86"/>
    <w:rsid w:val="003B1EEB"/>
    <w:rsid w:val="003B2C44"/>
    <w:rsid w:val="003B2D7B"/>
    <w:rsid w:val="003B3315"/>
    <w:rsid w:val="003B389F"/>
    <w:rsid w:val="003B4795"/>
    <w:rsid w:val="003B4B09"/>
    <w:rsid w:val="003B5100"/>
    <w:rsid w:val="003B57A2"/>
    <w:rsid w:val="003B583C"/>
    <w:rsid w:val="003B58EC"/>
    <w:rsid w:val="003B5945"/>
    <w:rsid w:val="003B5BCC"/>
    <w:rsid w:val="003B611D"/>
    <w:rsid w:val="003B61B5"/>
    <w:rsid w:val="003B6E6F"/>
    <w:rsid w:val="003C045A"/>
    <w:rsid w:val="003C09E1"/>
    <w:rsid w:val="003C20BC"/>
    <w:rsid w:val="003C33F8"/>
    <w:rsid w:val="003C3568"/>
    <w:rsid w:val="003C441A"/>
    <w:rsid w:val="003C4458"/>
    <w:rsid w:val="003C4DF8"/>
    <w:rsid w:val="003C5831"/>
    <w:rsid w:val="003C5901"/>
    <w:rsid w:val="003C668B"/>
    <w:rsid w:val="003C6813"/>
    <w:rsid w:val="003C6F2F"/>
    <w:rsid w:val="003C793D"/>
    <w:rsid w:val="003C79FA"/>
    <w:rsid w:val="003C7AEC"/>
    <w:rsid w:val="003D032F"/>
    <w:rsid w:val="003D1237"/>
    <w:rsid w:val="003D15B8"/>
    <w:rsid w:val="003D161B"/>
    <w:rsid w:val="003D1A20"/>
    <w:rsid w:val="003D231F"/>
    <w:rsid w:val="003D2741"/>
    <w:rsid w:val="003D2930"/>
    <w:rsid w:val="003D3060"/>
    <w:rsid w:val="003D350A"/>
    <w:rsid w:val="003D3751"/>
    <w:rsid w:val="003D3C56"/>
    <w:rsid w:val="003D3EB8"/>
    <w:rsid w:val="003D4340"/>
    <w:rsid w:val="003D4685"/>
    <w:rsid w:val="003D4D21"/>
    <w:rsid w:val="003D4F44"/>
    <w:rsid w:val="003D51D7"/>
    <w:rsid w:val="003D59DF"/>
    <w:rsid w:val="003D59F0"/>
    <w:rsid w:val="003D6152"/>
    <w:rsid w:val="003D631C"/>
    <w:rsid w:val="003D6473"/>
    <w:rsid w:val="003D680B"/>
    <w:rsid w:val="003D6F61"/>
    <w:rsid w:val="003D70F7"/>
    <w:rsid w:val="003D7139"/>
    <w:rsid w:val="003D76E8"/>
    <w:rsid w:val="003E0169"/>
    <w:rsid w:val="003E0737"/>
    <w:rsid w:val="003E157A"/>
    <w:rsid w:val="003E1DEB"/>
    <w:rsid w:val="003E2589"/>
    <w:rsid w:val="003E26A1"/>
    <w:rsid w:val="003E2D21"/>
    <w:rsid w:val="003E2D76"/>
    <w:rsid w:val="003E2DE1"/>
    <w:rsid w:val="003E302E"/>
    <w:rsid w:val="003E3070"/>
    <w:rsid w:val="003E342D"/>
    <w:rsid w:val="003E380E"/>
    <w:rsid w:val="003E3D67"/>
    <w:rsid w:val="003E4C1B"/>
    <w:rsid w:val="003E583A"/>
    <w:rsid w:val="003E5D3B"/>
    <w:rsid w:val="003E6BDC"/>
    <w:rsid w:val="003E7112"/>
    <w:rsid w:val="003E7335"/>
    <w:rsid w:val="003E7C41"/>
    <w:rsid w:val="003E7EA7"/>
    <w:rsid w:val="003F0687"/>
    <w:rsid w:val="003F0BDA"/>
    <w:rsid w:val="003F0DDF"/>
    <w:rsid w:val="003F14BB"/>
    <w:rsid w:val="003F18BC"/>
    <w:rsid w:val="003F22A9"/>
    <w:rsid w:val="003F266D"/>
    <w:rsid w:val="003F2717"/>
    <w:rsid w:val="003F3467"/>
    <w:rsid w:val="003F3BDA"/>
    <w:rsid w:val="003F459F"/>
    <w:rsid w:val="003F5051"/>
    <w:rsid w:val="003F544D"/>
    <w:rsid w:val="003F592E"/>
    <w:rsid w:val="003F6396"/>
    <w:rsid w:val="003F6AB1"/>
    <w:rsid w:val="003F6EF5"/>
    <w:rsid w:val="003F7022"/>
    <w:rsid w:val="003F709C"/>
    <w:rsid w:val="003F7AD0"/>
    <w:rsid w:val="00401581"/>
    <w:rsid w:val="00401BBB"/>
    <w:rsid w:val="00401BCB"/>
    <w:rsid w:val="00401CC1"/>
    <w:rsid w:val="00401E6F"/>
    <w:rsid w:val="00402CD1"/>
    <w:rsid w:val="00402E98"/>
    <w:rsid w:val="00402EF4"/>
    <w:rsid w:val="004038A3"/>
    <w:rsid w:val="004039F1"/>
    <w:rsid w:val="00403C84"/>
    <w:rsid w:val="00403E1D"/>
    <w:rsid w:val="004042E9"/>
    <w:rsid w:val="0040454D"/>
    <w:rsid w:val="00404F5D"/>
    <w:rsid w:val="00404FAD"/>
    <w:rsid w:val="004053C5"/>
    <w:rsid w:val="0040567F"/>
    <w:rsid w:val="00405DAF"/>
    <w:rsid w:val="00405F50"/>
    <w:rsid w:val="00406594"/>
    <w:rsid w:val="0040689A"/>
    <w:rsid w:val="004069E6"/>
    <w:rsid w:val="00406DB5"/>
    <w:rsid w:val="00406DB6"/>
    <w:rsid w:val="0040709A"/>
    <w:rsid w:val="004076E1"/>
    <w:rsid w:val="00407AF4"/>
    <w:rsid w:val="00410278"/>
    <w:rsid w:val="00410AE7"/>
    <w:rsid w:val="00410E32"/>
    <w:rsid w:val="00410EE0"/>
    <w:rsid w:val="00411F2A"/>
    <w:rsid w:val="004122E8"/>
    <w:rsid w:val="00413283"/>
    <w:rsid w:val="00413570"/>
    <w:rsid w:val="0041391C"/>
    <w:rsid w:val="00413FC2"/>
    <w:rsid w:val="0041420F"/>
    <w:rsid w:val="0041452B"/>
    <w:rsid w:val="00414588"/>
    <w:rsid w:val="0041515C"/>
    <w:rsid w:val="00415B3E"/>
    <w:rsid w:val="00415CC6"/>
    <w:rsid w:val="00415CF0"/>
    <w:rsid w:val="00415D52"/>
    <w:rsid w:val="0041625E"/>
    <w:rsid w:val="00416551"/>
    <w:rsid w:val="00416652"/>
    <w:rsid w:val="0041697D"/>
    <w:rsid w:val="00416C2A"/>
    <w:rsid w:val="00416C6E"/>
    <w:rsid w:val="00416ECD"/>
    <w:rsid w:val="004171A7"/>
    <w:rsid w:val="00417302"/>
    <w:rsid w:val="00417B13"/>
    <w:rsid w:val="00417E4C"/>
    <w:rsid w:val="0042013E"/>
    <w:rsid w:val="00420FBF"/>
    <w:rsid w:val="0042152D"/>
    <w:rsid w:val="0042175A"/>
    <w:rsid w:val="00421E2F"/>
    <w:rsid w:val="00422416"/>
    <w:rsid w:val="004225D0"/>
    <w:rsid w:val="004226F9"/>
    <w:rsid w:val="00422748"/>
    <w:rsid w:val="00422E17"/>
    <w:rsid w:val="00423270"/>
    <w:rsid w:val="004232E8"/>
    <w:rsid w:val="00423D54"/>
    <w:rsid w:val="004252C3"/>
    <w:rsid w:val="004252FC"/>
    <w:rsid w:val="00425537"/>
    <w:rsid w:val="00426131"/>
    <w:rsid w:val="00426276"/>
    <w:rsid w:val="004264D7"/>
    <w:rsid w:val="0042746D"/>
    <w:rsid w:val="00427774"/>
    <w:rsid w:val="00427AA9"/>
    <w:rsid w:val="00430033"/>
    <w:rsid w:val="004305A2"/>
    <w:rsid w:val="00430712"/>
    <w:rsid w:val="00431537"/>
    <w:rsid w:val="00432524"/>
    <w:rsid w:val="00432830"/>
    <w:rsid w:val="004328B6"/>
    <w:rsid w:val="004331AC"/>
    <w:rsid w:val="004332E1"/>
    <w:rsid w:val="0043392E"/>
    <w:rsid w:val="00433C43"/>
    <w:rsid w:val="0043427A"/>
    <w:rsid w:val="00434512"/>
    <w:rsid w:val="00435CC6"/>
    <w:rsid w:val="004362E2"/>
    <w:rsid w:val="004374AC"/>
    <w:rsid w:val="004377D4"/>
    <w:rsid w:val="00440661"/>
    <w:rsid w:val="00440972"/>
    <w:rsid w:val="00440A6A"/>
    <w:rsid w:val="0044122E"/>
    <w:rsid w:val="00441C11"/>
    <w:rsid w:val="00441EE4"/>
    <w:rsid w:val="0044235B"/>
    <w:rsid w:val="0044261A"/>
    <w:rsid w:val="00442DB7"/>
    <w:rsid w:val="00443405"/>
    <w:rsid w:val="00443571"/>
    <w:rsid w:val="00443902"/>
    <w:rsid w:val="0044420F"/>
    <w:rsid w:val="004445CD"/>
    <w:rsid w:val="004446A3"/>
    <w:rsid w:val="00444776"/>
    <w:rsid w:val="004447C5"/>
    <w:rsid w:val="00445310"/>
    <w:rsid w:val="00445395"/>
    <w:rsid w:val="00445F62"/>
    <w:rsid w:val="00446B25"/>
    <w:rsid w:val="004471BB"/>
    <w:rsid w:val="00447556"/>
    <w:rsid w:val="00447A15"/>
    <w:rsid w:val="00450230"/>
    <w:rsid w:val="00450A18"/>
    <w:rsid w:val="00450CD8"/>
    <w:rsid w:val="00450EC8"/>
    <w:rsid w:val="00450EEF"/>
    <w:rsid w:val="00450FF3"/>
    <w:rsid w:val="00451655"/>
    <w:rsid w:val="00451A8B"/>
    <w:rsid w:val="00452C9F"/>
    <w:rsid w:val="004533E4"/>
    <w:rsid w:val="004535F4"/>
    <w:rsid w:val="00453C4A"/>
    <w:rsid w:val="0045420D"/>
    <w:rsid w:val="004543BC"/>
    <w:rsid w:val="00454726"/>
    <w:rsid w:val="0045556F"/>
    <w:rsid w:val="004555E9"/>
    <w:rsid w:val="00455C73"/>
    <w:rsid w:val="00455D81"/>
    <w:rsid w:val="00456438"/>
    <w:rsid w:val="004567DD"/>
    <w:rsid w:val="00456896"/>
    <w:rsid w:val="00456B7C"/>
    <w:rsid w:val="00457D63"/>
    <w:rsid w:val="00460A13"/>
    <w:rsid w:val="00460AF7"/>
    <w:rsid w:val="00460C9D"/>
    <w:rsid w:val="004619EB"/>
    <w:rsid w:val="00461B12"/>
    <w:rsid w:val="00461B4D"/>
    <w:rsid w:val="00461E3A"/>
    <w:rsid w:val="004625D0"/>
    <w:rsid w:val="0046272C"/>
    <w:rsid w:val="00462BA9"/>
    <w:rsid w:val="00462C52"/>
    <w:rsid w:val="0046379D"/>
    <w:rsid w:val="00463EF8"/>
    <w:rsid w:val="00463FA3"/>
    <w:rsid w:val="00464731"/>
    <w:rsid w:val="00464C9A"/>
    <w:rsid w:val="00464DB2"/>
    <w:rsid w:val="00464DF7"/>
    <w:rsid w:val="004655E9"/>
    <w:rsid w:val="004656DA"/>
    <w:rsid w:val="004657B2"/>
    <w:rsid w:val="00465A0C"/>
    <w:rsid w:val="00465CBC"/>
    <w:rsid w:val="00465CFF"/>
    <w:rsid w:val="004662AB"/>
    <w:rsid w:val="0046714D"/>
    <w:rsid w:val="00467221"/>
    <w:rsid w:val="004703D4"/>
    <w:rsid w:val="00470711"/>
    <w:rsid w:val="00470AAB"/>
    <w:rsid w:val="00470C57"/>
    <w:rsid w:val="00471C85"/>
    <w:rsid w:val="00471D82"/>
    <w:rsid w:val="004720CD"/>
    <w:rsid w:val="004723BF"/>
    <w:rsid w:val="00472686"/>
    <w:rsid w:val="00472DB2"/>
    <w:rsid w:val="0047337F"/>
    <w:rsid w:val="00473393"/>
    <w:rsid w:val="00473C6D"/>
    <w:rsid w:val="00474110"/>
    <w:rsid w:val="00474D89"/>
    <w:rsid w:val="00474E96"/>
    <w:rsid w:val="00476040"/>
    <w:rsid w:val="00476089"/>
    <w:rsid w:val="00476183"/>
    <w:rsid w:val="0047688D"/>
    <w:rsid w:val="00476DAC"/>
    <w:rsid w:val="00476E96"/>
    <w:rsid w:val="004771EA"/>
    <w:rsid w:val="00477DBC"/>
    <w:rsid w:val="0048011B"/>
    <w:rsid w:val="00480EFF"/>
    <w:rsid w:val="00481355"/>
    <w:rsid w:val="00481943"/>
    <w:rsid w:val="0048326C"/>
    <w:rsid w:val="00483648"/>
    <w:rsid w:val="00483B40"/>
    <w:rsid w:val="00484500"/>
    <w:rsid w:val="004847B5"/>
    <w:rsid w:val="00484BDF"/>
    <w:rsid w:val="00484C60"/>
    <w:rsid w:val="004851B8"/>
    <w:rsid w:val="00485609"/>
    <w:rsid w:val="0048564A"/>
    <w:rsid w:val="00485765"/>
    <w:rsid w:val="00485BF8"/>
    <w:rsid w:val="004861F8"/>
    <w:rsid w:val="004863A8"/>
    <w:rsid w:val="0048686B"/>
    <w:rsid w:val="00486A2C"/>
    <w:rsid w:val="00486AB6"/>
    <w:rsid w:val="0048765E"/>
    <w:rsid w:val="0048796A"/>
    <w:rsid w:val="00487BA8"/>
    <w:rsid w:val="00487BD9"/>
    <w:rsid w:val="00487FC2"/>
    <w:rsid w:val="00490289"/>
    <w:rsid w:val="004905CA"/>
    <w:rsid w:val="0049079C"/>
    <w:rsid w:val="0049107A"/>
    <w:rsid w:val="004918EE"/>
    <w:rsid w:val="00491DFD"/>
    <w:rsid w:val="00492793"/>
    <w:rsid w:val="00492C44"/>
    <w:rsid w:val="004938FF"/>
    <w:rsid w:val="0049457A"/>
    <w:rsid w:val="00494682"/>
    <w:rsid w:val="004955A1"/>
    <w:rsid w:val="004973D6"/>
    <w:rsid w:val="00497544"/>
    <w:rsid w:val="004976BE"/>
    <w:rsid w:val="004978B2"/>
    <w:rsid w:val="00497B09"/>
    <w:rsid w:val="00497B98"/>
    <w:rsid w:val="00497BA2"/>
    <w:rsid w:val="00497E47"/>
    <w:rsid w:val="004A0033"/>
    <w:rsid w:val="004A029A"/>
    <w:rsid w:val="004A08B4"/>
    <w:rsid w:val="004A0BF1"/>
    <w:rsid w:val="004A0F93"/>
    <w:rsid w:val="004A14BA"/>
    <w:rsid w:val="004A1F1A"/>
    <w:rsid w:val="004A3473"/>
    <w:rsid w:val="004A3BAD"/>
    <w:rsid w:val="004A3D84"/>
    <w:rsid w:val="004A3E37"/>
    <w:rsid w:val="004A46E5"/>
    <w:rsid w:val="004A4EAB"/>
    <w:rsid w:val="004A5B13"/>
    <w:rsid w:val="004A5C7F"/>
    <w:rsid w:val="004A5CED"/>
    <w:rsid w:val="004A663B"/>
    <w:rsid w:val="004A7166"/>
    <w:rsid w:val="004B0199"/>
    <w:rsid w:val="004B13C2"/>
    <w:rsid w:val="004B17DB"/>
    <w:rsid w:val="004B1EF0"/>
    <w:rsid w:val="004B265E"/>
    <w:rsid w:val="004B2860"/>
    <w:rsid w:val="004B2BBB"/>
    <w:rsid w:val="004B2C81"/>
    <w:rsid w:val="004B3031"/>
    <w:rsid w:val="004B33FE"/>
    <w:rsid w:val="004B348A"/>
    <w:rsid w:val="004B34C1"/>
    <w:rsid w:val="004B3B18"/>
    <w:rsid w:val="004B4708"/>
    <w:rsid w:val="004B47EF"/>
    <w:rsid w:val="004B4817"/>
    <w:rsid w:val="004B4916"/>
    <w:rsid w:val="004B53BD"/>
    <w:rsid w:val="004B5667"/>
    <w:rsid w:val="004B5A79"/>
    <w:rsid w:val="004B6031"/>
    <w:rsid w:val="004B695B"/>
    <w:rsid w:val="004B71D9"/>
    <w:rsid w:val="004B7337"/>
    <w:rsid w:val="004B7571"/>
    <w:rsid w:val="004C045D"/>
    <w:rsid w:val="004C09AC"/>
    <w:rsid w:val="004C0A62"/>
    <w:rsid w:val="004C165E"/>
    <w:rsid w:val="004C2511"/>
    <w:rsid w:val="004C266D"/>
    <w:rsid w:val="004C279B"/>
    <w:rsid w:val="004C2847"/>
    <w:rsid w:val="004C2D04"/>
    <w:rsid w:val="004C2E92"/>
    <w:rsid w:val="004C3345"/>
    <w:rsid w:val="004C3F71"/>
    <w:rsid w:val="004C4BB0"/>
    <w:rsid w:val="004C4C99"/>
    <w:rsid w:val="004C5048"/>
    <w:rsid w:val="004C551C"/>
    <w:rsid w:val="004C569B"/>
    <w:rsid w:val="004C5F5C"/>
    <w:rsid w:val="004C629D"/>
    <w:rsid w:val="004C70EA"/>
    <w:rsid w:val="004C765C"/>
    <w:rsid w:val="004C7788"/>
    <w:rsid w:val="004C7DBB"/>
    <w:rsid w:val="004C7F6B"/>
    <w:rsid w:val="004D1C70"/>
    <w:rsid w:val="004D20CD"/>
    <w:rsid w:val="004D24FC"/>
    <w:rsid w:val="004D26BA"/>
    <w:rsid w:val="004D275D"/>
    <w:rsid w:val="004D33C1"/>
    <w:rsid w:val="004D390B"/>
    <w:rsid w:val="004D3A80"/>
    <w:rsid w:val="004D415D"/>
    <w:rsid w:val="004D42F2"/>
    <w:rsid w:val="004D4341"/>
    <w:rsid w:val="004D4416"/>
    <w:rsid w:val="004D4718"/>
    <w:rsid w:val="004D476D"/>
    <w:rsid w:val="004D4898"/>
    <w:rsid w:val="004D4D0C"/>
    <w:rsid w:val="004D4DE2"/>
    <w:rsid w:val="004D4F66"/>
    <w:rsid w:val="004D5A42"/>
    <w:rsid w:val="004D5A7B"/>
    <w:rsid w:val="004D65A4"/>
    <w:rsid w:val="004D6BBC"/>
    <w:rsid w:val="004D6BCD"/>
    <w:rsid w:val="004D6D63"/>
    <w:rsid w:val="004D70DB"/>
    <w:rsid w:val="004D73B0"/>
    <w:rsid w:val="004E0664"/>
    <w:rsid w:val="004E082C"/>
    <w:rsid w:val="004E2280"/>
    <w:rsid w:val="004E2329"/>
    <w:rsid w:val="004E232C"/>
    <w:rsid w:val="004E2376"/>
    <w:rsid w:val="004E237B"/>
    <w:rsid w:val="004E32A0"/>
    <w:rsid w:val="004E3898"/>
    <w:rsid w:val="004E3B7C"/>
    <w:rsid w:val="004E3D37"/>
    <w:rsid w:val="004E4219"/>
    <w:rsid w:val="004E47AA"/>
    <w:rsid w:val="004E4A91"/>
    <w:rsid w:val="004E4D09"/>
    <w:rsid w:val="004E5F03"/>
    <w:rsid w:val="004E60DA"/>
    <w:rsid w:val="004E6177"/>
    <w:rsid w:val="004E62B4"/>
    <w:rsid w:val="004E65E7"/>
    <w:rsid w:val="004E68A3"/>
    <w:rsid w:val="004E6C79"/>
    <w:rsid w:val="004E7479"/>
    <w:rsid w:val="004E7834"/>
    <w:rsid w:val="004E7E41"/>
    <w:rsid w:val="004F02A0"/>
    <w:rsid w:val="004F0CD6"/>
    <w:rsid w:val="004F0FF7"/>
    <w:rsid w:val="004F139A"/>
    <w:rsid w:val="004F2B86"/>
    <w:rsid w:val="004F3716"/>
    <w:rsid w:val="004F3EA3"/>
    <w:rsid w:val="004F4334"/>
    <w:rsid w:val="004F4A9F"/>
    <w:rsid w:val="004F4E0E"/>
    <w:rsid w:val="004F5895"/>
    <w:rsid w:val="004F5D4B"/>
    <w:rsid w:val="004F67BB"/>
    <w:rsid w:val="004F6E59"/>
    <w:rsid w:val="00500A6C"/>
    <w:rsid w:val="00500C21"/>
    <w:rsid w:val="00500EAF"/>
    <w:rsid w:val="0050103F"/>
    <w:rsid w:val="005010E9"/>
    <w:rsid w:val="0050145E"/>
    <w:rsid w:val="00501529"/>
    <w:rsid w:val="005016BC"/>
    <w:rsid w:val="0050172B"/>
    <w:rsid w:val="00501799"/>
    <w:rsid w:val="00501809"/>
    <w:rsid w:val="00501972"/>
    <w:rsid w:val="005020AD"/>
    <w:rsid w:val="005023E0"/>
    <w:rsid w:val="0050277E"/>
    <w:rsid w:val="005027D4"/>
    <w:rsid w:val="0050284B"/>
    <w:rsid w:val="00502F03"/>
    <w:rsid w:val="0050389E"/>
    <w:rsid w:val="005056AF"/>
    <w:rsid w:val="00505F3A"/>
    <w:rsid w:val="0050673B"/>
    <w:rsid w:val="005067C6"/>
    <w:rsid w:val="00506A25"/>
    <w:rsid w:val="00506D81"/>
    <w:rsid w:val="005070E8"/>
    <w:rsid w:val="00507610"/>
    <w:rsid w:val="005079A5"/>
    <w:rsid w:val="00507AAC"/>
    <w:rsid w:val="00507CC3"/>
    <w:rsid w:val="00507D25"/>
    <w:rsid w:val="00507EFC"/>
    <w:rsid w:val="00510BB7"/>
    <w:rsid w:val="00511542"/>
    <w:rsid w:val="00511EA3"/>
    <w:rsid w:val="0051222A"/>
    <w:rsid w:val="00512563"/>
    <w:rsid w:val="005125D4"/>
    <w:rsid w:val="00512A08"/>
    <w:rsid w:val="00512AFE"/>
    <w:rsid w:val="005141B1"/>
    <w:rsid w:val="00514681"/>
    <w:rsid w:val="00514EBC"/>
    <w:rsid w:val="00514ED6"/>
    <w:rsid w:val="00515206"/>
    <w:rsid w:val="00516B34"/>
    <w:rsid w:val="00517154"/>
    <w:rsid w:val="00517D20"/>
    <w:rsid w:val="0052004D"/>
    <w:rsid w:val="005202A1"/>
    <w:rsid w:val="005202DC"/>
    <w:rsid w:val="00520E5A"/>
    <w:rsid w:val="0052120B"/>
    <w:rsid w:val="00521C6F"/>
    <w:rsid w:val="00521C8C"/>
    <w:rsid w:val="00521F85"/>
    <w:rsid w:val="00521FA8"/>
    <w:rsid w:val="00521FEA"/>
    <w:rsid w:val="00522368"/>
    <w:rsid w:val="0052275D"/>
    <w:rsid w:val="005231BD"/>
    <w:rsid w:val="00523939"/>
    <w:rsid w:val="005259A2"/>
    <w:rsid w:val="00525A16"/>
    <w:rsid w:val="00525DAE"/>
    <w:rsid w:val="00526A02"/>
    <w:rsid w:val="00526BB3"/>
    <w:rsid w:val="00526F7A"/>
    <w:rsid w:val="00527722"/>
    <w:rsid w:val="005278F6"/>
    <w:rsid w:val="005300C7"/>
    <w:rsid w:val="0053019F"/>
    <w:rsid w:val="00530A24"/>
    <w:rsid w:val="0053139C"/>
    <w:rsid w:val="00531BB0"/>
    <w:rsid w:val="00531ECE"/>
    <w:rsid w:val="0053245E"/>
    <w:rsid w:val="00532E2F"/>
    <w:rsid w:val="0053392F"/>
    <w:rsid w:val="005339C0"/>
    <w:rsid w:val="005358C2"/>
    <w:rsid w:val="00536735"/>
    <w:rsid w:val="005368B9"/>
    <w:rsid w:val="00536D5C"/>
    <w:rsid w:val="005371AD"/>
    <w:rsid w:val="0053771A"/>
    <w:rsid w:val="00540041"/>
    <w:rsid w:val="00540D0C"/>
    <w:rsid w:val="00541701"/>
    <w:rsid w:val="00542001"/>
    <w:rsid w:val="00542F55"/>
    <w:rsid w:val="0054345B"/>
    <w:rsid w:val="005436A0"/>
    <w:rsid w:val="00543D2A"/>
    <w:rsid w:val="00543EAB"/>
    <w:rsid w:val="00544276"/>
    <w:rsid w:val="005448D7"/>
    <w:rsid w:val="0054491D"/>
    <w:rsid w:val="005454C8"/>
    <w:rsid w:val="00545BDC"/>
    <w:rsid w:val="00546736"/>
    <w:rsid w:val="0054685C"/>
    <w:rsid w:val="00546907"/>
    <w:rsid w:val="00546980"/>
    <w:rsid w:val="00546A81"/>
    <w:rsid w:val="00546C12"/>
    <w:rsid w:val="00546F6B"/>
    <w:rsid w:val="00547DA7"/>
    <w:rsid w:val="0055008B"/>
    <w:rsid w:val="0055196C"/>
    <w:rsid w:val="00551BF9"/>
    <w:rsid w:val="00551D1C"/>
    <w:rsid w:val="00552186"/>
    <w:rsid w:val="005529AF"/>
    <w:rsid w:val="00552A84"/>
    <w:rsid w:val="0055304B"/>
    <w:rsid w:val="00553820"/>
    <w:rsid w:val="005538EF"/>
    <w:rsid w:val="0055435D"/>
    <w:rsid w:val="0055496F"/>
    <w:rsid w:val="00554A25"/>
    <w:rsid w:val="00554E47"/>
    <w:rsid w:val="00554F4C"/>
    <w:rsid w:val="00555588"/>
    <w:rsid w:val="00555A5D"/>
    <w:rsid w:val="0055648B"/>
    <w:rsid w:val="005564F4"/>
    <w:rsid w:val="00556634"/>
    <w:rsid w:val="00556EA8"/>
    <w:rsid w:val="005576D1"/>
    <w:rsid w:val="005603BC"/>
    <w:rsid w:val="00561420"/>
    <w:rsid w:val="00561A21"/>
    <w:rsid w:val="0056233C"/>
    <w:rsid w:val="005624E3"/>
    <w:rsid w:val="00562CD5"/>
    <w:rsid w:val="0056320C"/>
    <w:rsid w:val="005636E5"/>
    <w:rsid w:val="005637BA"/>
    <w:rsid w:val="00563EEC"/>
    <w:rsid w:val="0056427D"/>
    <w:rsid w:val="00565147"/>
    <w:rsid w:val="00565581"/>
    <w:rsid w:val="00565A1E"/>
    <w:rsid w:val="0056625A"/>
    <w:rsid w:val="005663BC"/>
    <w:rsid w:val="0056682E"/>
    <w:rsid w:val="005679C5"/>
    <w:rsid w:val="00567BFA"/>
    <w:rsid w:val="00570152"/>
    <w:rsid w:val="00570517"/>
    <w:rsid w:val="005705F2"/>
    <w:rsid w:val="00571119"/>
    <w:rsid w:val="00571280"/>
    <w:rsid w:val="00571437"/>
    <w:rsid w:val="0057179B"/>
    <w:rsid w:val="005719D6"/>
    <w:rsid w:val="00572E91"/>
    <w:rsid w:val="00573989"/>
    <w:rsid w:val="00573A4E"/>
    <w:rsid w:val="00573D95"/>
    <w:rsid w:val="0057406C"/>
    <w:rsid w:val="00574486"/>
    <w:rsid w:val="0057493D"/>
    <w:rsid w:val="005749F0"/>
    <w:rsid w:val="00574D51"/>
    <w:rsid w:val="005751A2"/>
    <w:rsid w:val="005751CB"/>
    <w:rsid w:val="00576087"/>
    <w:rsid w:val="005762D7"/>
    <w:rsid w:val="0057749E"/>
    <w:rsid w:val="0058091F"/>
    <w:rsid w:val="00580C2B"/>
    <w:rsid w:val="00580E70"/>
    <w:rsid w:val="00581DB8"/>
    <w:rsid w:val="005821BE"/>
    <w:rsid w:val="00582769"/>
    <w:rsid w:val="00582A88"/>
    <w:rsid w:val="00582FEE"/>
    <w:rsid w:val="005830A8"/>
    <w:rsid w:val="005830E6"/>
    <w:rsid w:val="00583598"/>
    <w:rsid w:val="00583B36"/>
    <w:rsid w:val="00583B5A"/>
    <w:rsid w:val="00584A0A"/>
    <w:rsid w:val="00585C50"/>
    <w:rsid w:val="0058628B"/>
    <w:rsid w:val="005863C9"/>
    <w:rsid w:val="00587531"/>
    <w:rsid w:val="00587A3A"/>
    <w:rsid w:val="00587F7F"/>
    <w:rsid w:val="00591339"/>
    <w:rsid w:val="00591A74"/>
    <w:rsid w:val="00592203"/>
    <w:rsid w:val="005925C6"/>
    <w:rsid w:val="0059264D"/>
    <w:rsid w:val="0059287C"/>
    <w:rsid w:val="0059289A"/>
    <w:rsid w:val="00592B38"/>
    <w:rsid w:val="00593052"/>
    <w:rsid w:val="00593E6B"/>
    <w:rsid w:val="005940C5"/>
    <w:rsid w:val="005946CA"/>
    <w:rsid w:val="00594965"/>
    <w:rsid w:val="0059496C"/>
    <w:rsid w:val="00594CC7"/>
    <w:rsid w:val="00594D00"/>
    <w:rsid w:val="00595101"/>
    <w:rsid w:val="00595A45"/>
    <w:rsid w:val="00595C33"/>
    <w:rsid w:val="00595C89"/>
    <w:rsid w:val="00595D88"/>
    <w:rsid w:val="00595E79"/>
    <w:rsid w:val="00595EA2"/>
    <w:rsid w:val="00596461"/>
    <w:rsid w:val="00596609"/>
    <w:rsid w:val="0059682D"/>
    <w:rsid w:val="00596C5C"/>
    <w:rsid w:val="00597172"/>
    <w:rsid w:val="0059754F"/>
    <w:rsid w:val="0059765F"/>
    <w:rsid w:val="005A037A"/>
    <w:rsid w:val="005A06C3"/>
    <w:rsid w:val="005A0776"/>
    <w:rsid w:val="005A1529"/>
    <w:rsid w:val="005A15A1"/>
    <w:rsid w:val="005A194F"/>
    <w:rsid w:val="005A199D"/>
    <w:rsid w:val="005A1CF6"/>
    <w:rsid w:val="005A233A"/>
    <w:rsid w:val="005A27AB"/>
    <w:rsid w:val="005A284E"/>
    <w:rsid w:val="005A2CD9"/>
    <w:rsid w:val="005A3139"/>
    <w:rsid w:val="005A3427"/>
    <w:rsid w:val="005A3B0F"/>
    <w:rsid w:val="005A46F9"/>
    <w:rsid w:val="005A4AEC"/>
    <w:rsid w:val="005A4D0D"/>
    <w:rsid w:val="005A4D5A"/>
    <w:rsid w:val="005A4F1A"/>
    <w:rsid w:val="005A4F79"/>
    <w:rsid w:val="005A5173"/>
    <w:rsid w:val="005A58F3"/>
    <w:rsid w:val="005A5A37"/>
    <w:rsid w:val="005A63E8"/>
    <w:rsid w:val="005A695E"/>
    <w:rsid w:val="005A700A"/>
    <w:rsid w:val="005A798D"/>
    <w:rsid w:val="005A7BEE"/>
    <w:rsid w:val="005A7DF8"/>
    <w:rsid w:val="005B0177"/>
    <w:rsid w:val="005B03F0"/>
    <w:rsid w:val="005B0B06"/>
    <w:rsid w:val="005B0EAF"/>
    <w:rsid w:val="005B10CA"/>
    <w:rsid w:val="005B1347"/>
    <w:rsid w:val="005B1412"/>
    <w:rsid w:val="005B19BA"/>
    <w:rsid w:val="005B1AB6"/>
    <w:rsid w:val="005B1D0C"/>
    <w:rsid w:val="005B1F04"/>
    <w:rsid w:val="005B20A7"/>
    <w:rsid w:val="005B20E7"/>
    <w:rsid w:val="005B24D9"/>
    <w:rsid w:val="005B2801"/>
    <w:rsid w:val="005B2FFD"/>
    <w:rsid w:val="005B3589"/>
    <w:rsid w:val="005B39FF"/>
    <w:rsid w:val="005B3FF9"/>
    <w:rsid w:val="005B4234"/>
    <w:rsid w:val="005B4C8D"/>
    <w:rsid w:val="005B4EA4"/>
    <w:rsid w:val="005B532E"/>
    <w:rsid w:val="005B5884"/>
    <w:rsid w:val="005B5917"/>
    <w:rsid w:val="005B5C5A"/>
    <w:rsid w:val="005B5D25"/>
    <w:rsid w:val="005B6005"/>
    <w:rsid w:val="005B6242"/>
    <w:rsid w:val="005B6466"/>
    <w:rsid w:val="005B6786"/>
    <w:rsid w:val="005B6C8A"/>
    <w:rsid w:val="005B6EFE"/>
    <w:rsid w:val="005B74CA"/>
    <w:rsid w:val="005B78A3"/>
    <w:rsid w:val="005B78B1"/>
    <w:rsid w:val="005B78FC"/>
    <w:rsid w:val="005C00F0"/>
    <w:rsid w:val="005C08DF"/>
    <w:rsid w:val="005C0C65"/>
    <w:rsid w:val="005C1476"/>
    <w:rsid w:val="005C1DF2"/>
    <w:rsid w:val="005C1F52"/>
    <w:rsid w:val="005C2086"/>
    <w:rsid w:val="005C284A"/>
    <w:rsid w:val="005C28D1"/>
    <w:rsid w:val="005C35C9"/>
    <w:rsid w:val="005C370F"/>
    <w:rsid w:val="005C3820"/>
    <w:rsid w:val="005C4097"/>
    <w:rsid w:val="005C4E08"/>
    <w:rsid w:val="005C4E65"/>
    <w:rsid w:val="005C4F29"/>
    <w:rsid w:val="005C5178"/>
    <w:rsid w:val="005C51B0"/>
    <w:rsid w:val="005C5A25"/>
    <w:rsid w:val="005C5D55"/>
    <w:rsid w:val="005C70E3"/>
    <w:rsid w:val="005C7E11"/>
    <w:rsid w:val="005D028D"/>
    <w:rsid w:val="005D07D7"/>
    <w:rsid w:val="005D10EE"/>
    <w:rsid w:val="005D1A0B"/>
    <w:rsid w:val="005D1A65"/>
    <w:rsid w:val="005D1DBA"/>
    <w:rsid w:val="005D2058"/>
    <w:rsid w:val="005D3E3A"/>
    <w:rsid w:val="005D3E4A"/>
    <w:rsid w:val="005D44FB"/>
    <w:rsid w:val="005D4748"/>
    <w:rsid w:val="005D47AF"/>
    <w:rsid w:val="005D4A6B"/>
    <w:rsid w:val="005D4B01"/>
    <w:rsid w:val="005D4B72"/>
    <w:rsid w:val="005D4E4C"/>
    <w:rsid w:val="005D4F78"/>
    <w:rsid w:val="005D51A8"/>
    <w:rsid w:val="005D5BAB"/>
    <w:rsid w:val="005D6D5B"/>
    <w:rsid w:val="005D7224"/>
    <w:rsid w:val="005D751C"/>
    <w:rsid w:val="005D7537"/>
    <w:rsid w:val="005D774F"/>
    <w:rsid w:val="005E0085"/>
    <w:rsid w:val="005E032A"/>
    <w:rsid w:val="005E06AC"/>
    <w:rsid w:val="005E06C7"/>
    <w:rsid w:val="005E0DF8"/>
    <w:rsid w:val="005E0F45"/>
    <w:rsid w:val="005E1275"/>
    <w:rsid w:val="005E1754"/>
    <w:rsid w:val="005E18B5"/>
    <w:rsid w:val="005E1AC2"/>
    <w:rsid w:val="005E1DFE"/>
    <w:rsid w:val="005E1EE2"/>
    <w:rsid w:val="005E2332"/>
    <w:rsid w:val="005E30BB"/>
    <w:rsid w:val="005E3118"/>
    <w:rsid w:val="005E325B"/>
    <w:rsid w:val="005E3476"/>
    <w:rsid w:val="005E379C"/>
    <w:rsid w:val="005E37FD"/>
    <w:rsid w:val="005E4447"/>
    <w:rsid w:val="005E46A7"/>
    <w:rsid w:val="005E50CC"/>
    <w:rsid w:val="005E5FCC"/>
    <w:rsid w:val="005E6412"/>
    <w:rsid w:val="005E65D8"/>
    <w:rsid w:val="005E6642"/>
    <w:rsid w:val="005E670C"/>
    <w:rsid w:val="005E68FD"/>
    <w:rsid w:val="005E69C7"/>
    <w:rsid w:val="005E6CCD"/>
    <w:rsid w:val="005E6ED2"/>
    <w:rsid w:val="005E7DF6"/>
    <w:rsid w:val="005F02F9"/>
    <w:rsid w:val="005F0586"/>
    <w:rsid w:val="005F16AE"/>
    <w:rsid w:val="005F1C59"/>
    <w:rsid w:val="005F1D5C"/>
    <w:rsid w:val="005F1E98"/>
    <w:rsid w:val="005F1F2A"/>
    <w:rsid w:val="005F224A"/>
    <w:rsid w:val="005F23C6"/>
    <w:rsid w:val="005F2EC9"/>
    <w:rsid w:val="005F3110"/>
    <w:rsid w:val="005F3A49"/>
    <w:rsid w:val="005F4125"/>
    <w:rsid w:val="005F5321"/>
    <w:rsid w:val="005F5B41"/>
    <w:rsid w:val="005F5F2B"/>
    <w:rsid w:val="005F606B"/>
    <w:rsid w:val="005F67A3"/>
    <w:rsid w:val="005F68F4"/>
    <w:rsid w:val="005F6D12"/>
    <w:rsid w:val="005F7B3F"/>
    <w:rsid w:val="005F7E0E"/>
    <w:rsid w:val="00600094"/>
    <w:rsid w:val="006005AD"/>
    <w:rsid w:val="00600978"/>
    <w:rsid w:val="00600A9E"/>
    <w:rsid w:val="00600D07"/>
    <w:rsid w:val="00600E3F"/>
    <w:rsid w:val="00600E42"/>
    <w:rsid w:val="00601821"/>
    <w:rsid w:val="006019F8"/>
    <w:rsid w:val="00602422"/>
    <w:rsid w:val="0060256A"/>
    <w:rsid w:val="00602681"/>
    <w:rsid w:val="00602A22"/>
    <w:rsid w:val="00602B23"/>
    <w:rsid w:val="00602CB8"/>
    <w:rsid w:val="006033C4"/>
    <w:rsid w:val="00604ACF"/>
    <w:rsid w:val="00604AD2"/>
    <w:rsid w:val="00604C41"/>
    <w:rsid w:val="00605226"/>
    <w:rsid w:val="00605473"/>
    <w:rsid w:val="00605893"/>
    <w:rsid w:val="0060657D"/>
    <w:rsid w:val="0060686D"/>
    <w:rsid w:val="00606993"/>
    <w:rsid w:val="00606EF3"/>
    <w:rsid w:val="0060793F"/>
    <w:rsid w:val="00607ABC"/>
    <w:rsid w:val="00607C4C"/>
    <w:rsid w:val="00607DA8"/>
    <w:rsid w:val="00607EE9"/>
    <w:rsid w:val="00610563"/>
    <w:rsid w:val="00610920"/>
    <w:rsid w:val="006117B5"/>
    <w:rsid w:val="00611955"/>
    <w:rsid w:val="006119C2"/>
    <w:rsid w:val="00611A10"/>
    <w:rsid w:val="00611E04"/>
    <w:rsid w:val="00612730"/>
    <w:rsid w:val="0061287C"/>
    <w:rsid w:val="00612C4A"/>
    <w:rsid w:val="006131EC"/>
    <w:rsid w:val="00613A55"/>
    <w:rsid w:val="0061453E"/>
    <w:rsid w:val="00614F19"/>
    <w:rsid w:val="00614F61"/>
    <w:rsid w:val="00614FE4"/>
    <w:rsid w:val="006156D0"/>
    <w:rsid w:val="00615846"/>
    <w:rsid w:val="0061630A"/>
    <w:rsid w:val="00616FE2"/>
    <w:rsid w:val="00617079"/>
    <w:rsid w:val="0061719E"/>
    <w:rsid w:val="006174CF"/>
    <w:rsid w:val="006203D3"/>
    <w:rsid w:val="006208DB"/>
    <w:rsid w:val="00620BF3"/>
    <w:rsid w:val="00620D4E"/>
    <w:rsid w:val="00620E61"/>
    <w:rsid w:val="00621304"/>
    <w:rsid w:val="00621387"/>
    <w:rsid w:val="006217D8"/>
    <w:rsid w:val="006219CC"/>
    <w:rsid w:val="00621C59"/>
    <w:rsid w:val="00621D71"/>
    <w:rsid w:val="006223CE"/>
    <w:rsid w:val="0062246F"/>
    <w:rsid w:val="00622560"/>
    <w:rsid w:val="00622653"/>
    <w:rsid w:val="00622816"/>
    <w:rsid w:val="00622A6C"/>
    <w:rsid w:val="006230F0"/>
    <w:rsid w:val="0062330F"/>
    <w:rsid w:val="00623492"/>
    <w:rsid w:val="006240CB"/>
    <w:rsid w:val="00624A16"/>
    <w:rsid w:val="00624A21"/>
    <w:rsid w:val="00625AE0"/>
    <w:rsid w:val="00625AE5"/>
    <w:rsid w:val="00625DB7"/>
    <w:rsid w:val="00625DD2"/>
    <w:rsid w:val="0062782A"/>
    <w:rsid w:val="00627944"/>
    <w:rsid w:val="00627C55"/>
    <w:rsid w:val="00630333"/>
    <w:rsid w:val="006309E6"/>
    <w:rsid w:val="00630BB1"/>
    <w:rsid w:val="0063112F"/>
    <w:rsid w:val="0063133F"/>
    <w:rsid w:val="00631B5A"/>
    <w:rsid w:val="00631D56"/>
    <w:rsid w:val="00632915"/>
    <w:rsid w:val="00632A8D"/>
    <w:rsid w:val="00632C19"/>
    <w:rsid w:val="00633023"/>
    <w:rsid w:val="0063306B"/>
    <w:rsid w:val="00633212"/>
    <w:rsid w:val="00634378"/>
    <w:rsid w:val="00635CA7"/>
    <w:rsid w:val="00635FC7"/>
    <w:rsid w:val="00636622"/>
    <w:rsid w:val="0063709F"/>
    <w:rsid w:val="0063758B"/>
    <w:rsid w:val="00637BC5"/>
    <w:rsid w:val="00637CB3"/>
    <w:rsid w:val="0064053E"/>
    <w:rsid w:val="006406F6"/>
    <w:rsid w:val="00640A01"/>
    <w:rsid w:val="00640A92"/>
    <w:rsid w:val="006410A9"/>
    <w:rsid w:val="006422CC"/>
    <w:rsid w:val="006425AF"/>
    <w:rsid w:val="00642BE1"/>
    <w:rsid w:val="00642EF5"/>
    <w:rsid w:val="006434D9"/>
    <w:rsid w:val="00643538"/>
    <w:rsid w:val="006450CB"/>
    <w:rsid w:val="00646237"/>
    <w:rsid w:val="00646CCB"/>
    <w:rsid w:val="006473F8"/>
    <w:rsid w:val="00647405"/>
    <w:rsid w:val="00647A79"/>
    <w:rsid w:val="00647FCB"/>
    <w:rsid w:val="006507F9"/>
    <w:rsid w:val="00651484"/>
    <w:rsid w:val="00651743"/>
    <w:rsid w:val="00651AAF"/>
    <w:rsid w:val="00651B1E"/>
    <w:rsid w:val="00651FF0"/>
    <w:rsid w:val="006521D7"/>
    <w:rsid w:val="00652662"/>
    <w:rsid w:val="00652726"/>
    <w:rsid w:val="0065310F"/>
    <w:rsid w:val="00653AC6"/>
    <w:rsid w:val="00653EEC"/>
    <w:rsid w:val="0065491D"/>
    <w:rsid w:val="00654BFB"/>
    <w:rsid w:val="00654D85"/>
    <w:rsid w:val="0065634F"/>
    <w:rsid w:val="006563C6"/>
    <w:rsid w:val="0065647B"/>
    <w:rsid w:val="00656B3A"/>
    <w:rsid w:val="0065771B"/>
    <w:rsid w:val="006579EC"/>
    <w:rsid w:val="00657F54"/>
    <w:rsid w:val="00660192"/>
    <w:rsid w:val="006601F2"/>
    <w:rsid w:val="00660326"/>
    <w:rsid w:val="00660984"/>
    <w:rsid w:val="006639C9"/>
    <w:rsid w:val="00663C94"/>
    <w:rsid w:val="00663E2F"/>
    <w:rsid w:val="00664276"/>
    <w:rsid w:val="006646F8"/>
    <w:rsid w:val="00664829"/>
    <w:rsid w:val="0066487E"/>
    <w:rsid w:val="006650B9"/>
    <w:rsid w:val="00665207"/>
    <w:rsid w:val="00665EC4"/>
    <w:rsid w:val="00666128"/>
    <w:rsid w:val="00666D83"/>
    <w:rsid w:val="0066785F"/>
    <w:rsid w:val="006679A5"/>
    <w:rsid w:val="00667D8A"/>
    <w:rsid w:val="00667D8D"/>
    <w:rsid w:val="00670128"/>
    <w:rsid w:val="00670851"/>
    <w:rsid w:val="00670F7D"/>
    <w:rsid w:val="00671207"/>
    <w:rsid w:val="00671B5A"/>
    <w:rsid w:val="0067263B"/>
    <w:rsid w:val="0067272C"/>
    <w:rsid w:val="00672762"/>
    <w:rsid w:val="006731A6"/>
    <w:rsid w:val="006732E5"/>
    <w:rsid w:val="006735CA"/>
    <w:rsid w:val="00673CFC"/>
    <w:rsid w:val="00673D47"/>
    <w:rsid w:val="00674B71"/>
    <w:rsid w:val="00675244"/>
    <w:rsid w:val="006757F2"/>
    <w:rsid w:val="006758E1"/>
    <w:rsid w:val="00675A2D"/>
    <w:rsid w:val="0067690B"/>
    <w:rsid w:val="00677081"/>
    <w:rsid w:val="0067727A"/>
    <w:rsid w:val="006772A7"/>
    <w:rsid w:val="00677D2E"/>
    <w:rsid w:val="00680C4F"/>
    <w:rsid w:val="00680FC4"/>
    <w:rsid w:val="006819D2"/>
    <w:rsid w:val="00681B28"/>
    <w:rsid w:val="00681B93"/>
    <w:rsid w:val="006827B0"/>
    <w:rsid w:val="00683157"/>
    <w:rsid w:val="006832E2"/>
    <w:rsid w:val="00683334"/>
    <w:rsid w:val="0068379E"/>
    <w:rsid w:val="00683ACF"/>
    <w:rsid w:val="00684352"/>
    <w:rsid w:val="00684792"/>
    <w:rsid w:val="00684E97"/>
    <w:rsid w:val="00685264"/>
    <w:rsid w:val="0068546C"/>
    <w:rsid w:val="006863A1"/>
    <w:rsid w:val="006864A1"/>
    <w:rsid w:val="006867AC"/>
    <w:rsid w:val="00686EF8"/>
    <w:rsid w:val="006901AA"/>
    <w:rsid w:val="00690233"/>
    <w:rsid w:val="006908B2"/>
    <w:rsid w:val="00690A5D"/>
    <w:rsid w:val="00690F3A"/>
    <w:rsid w:val="006916C6"/>
    <w:rsid w:val="00691A62"/>
    <w:rsid w:val="00691E4B"/>
    <w:rsid w:val="00691F92"/>
    <w:rsid w:val="0069231B"/>
    <w:rsid w:val="00692769"/>
    <w:rsid w:val="006929C6"/>
    <w:rsid w:val="00692FC2"/>
    <w:rsid w:val="00693201"/>
    <w:rsid w:val="00693C33"/>
    <w:rsid w:val="00693CA7"/>
    <w:rsid w:val="00693E3F"/>
    <w:rsid w:val="00693FA0"/>
    <w:rsid w:val="00694066"/>
    <w:rsid w:val="006940A7"/>
    <w:rsid w:val="00696122"/>
    <w:rsid w:val="00696561"/>
    <w:rsid w:val="0069662D"/>
    <w:rsid w:val="006966DB"/>
    <w:rsid w:val="0069686B"/>
    <w:rsid w:val="00696AB9"/>
    <w:rsid w:val="006978D6"/>
    <w:rsid w:val="00697A15"/>
    <w:rsid w:val="006A004B"/>
    <w:rsid w:val="006A01BC"/>
    <w:rsid w:val="006A05BE"/>
    <w:rsid w:val="006A0849"/>
    <w:rsid w:val="006A0C94"/>
    <w:rsid w:val="006A14EE"/>
    <w:rsid w:val="006A1FFC"/>
    <w:rsid w:val="006A22F1"/>
    <w:rsid w:val="006A244C"/>
    <w:rsid w:val="006A2AC6"/>
    <w:rsid w:val="006A2E2C"/>
    <w:rsid w:val="006A3831"/>
    <w:rsid w:val="006A4B6B"/>
    <w:rsid w:val="006A50A7"/>
    <w:rsid w:val="006A5C9D"/>
    <w:rsid w:val="006A6757"/>
    <w:rsid w:val="006A7262"/>
    <w:rsid w:val="006A7CC7"/>
    <w:rsid w:val="006B002D"/>
    <w:rsid w:val="006B06FC"/>
    <w:rsid w:val="006B0775"/>
    <w:rsid w:val="006B12A8"/>
    <w:rsid w:val="006B1BF8"/>
    <w:rsid w:val="006B1E2E"/>
    <w:rsid w:val="006B1E5E"/>
    <w:rsid w:val="006B227E"/>
    <w:rsid w:val="006B2599"/>
    <w:rsid w:val="006B26C4"/>
    <w:rsid w:val="006B26DD"/>
    <w:rsid w:val="006B28C1"/>
    <w:rsid w:val="006B2F15"/>
    <w:rsid w:val="006B2F82"/>
    <w:rsid w:val="006B300E"/>
    <w:rsid w:val="006B3851"/>
    <w:rsid w:val="006B38F5"/>
    <w:rsid w:val="006B3C48"/>
    <w:rsid w:val="006B3D63"/>
    <w:rsid w:val="006B3FCE"/>
    <w:rsid w:val="006B42F9"/>
    <w:rsid w:val="006B4B1F"/>
    <w:rsid w:val="006B4CAB"/>
    <w:rsid w:val="006B4F74"/>
    <w:rsid w:val="006B54A2"/>
    <w:rsid w:val="006B6D5F"/>
    <w:rsid w:val="006B6EC3"/>
    <w:rsid w:val="006B71CC"/>
    <w:rsid w:val="006B7BFF"/>
    <w:rsid w:val="006B7FCC"/>
    <w:rsid w:val="006C031F"/>
    <w:rsid w:val="006C0502"/>
    <w:rsid w:val="006C13BE"/>
    <w:rsid w:val="006C19E3"/>
    <w:rsid w:val="006C29D7"/>
    <w:rsid w:val="006C2C59"/>
    <w:rsid w:val="006C2D95"/>
    <w:rsid w:val="006C31E8"/>
    <w:rsid w:val="006C3BB2"/>
    <w:rsid w:val="006C3CF6"/>
    <w:rsid w:val="006C405E"/>
    <w:rsid w:val="006C4245"/>
    <w:rsid w:val="006C44DD"/>
    <w:rsid w:val="006C4E7A"/>
    <w:rsid w:val="006C57F3"/>
    <w:rsid w:val="006C5D75"/>
    <w:rsid w:val="006C5D93"/>
    <w:rsid w:val="006C6290"/>
    <w:rsid w:val="006C6496"/>
    <w:rsid w:val="006C6794"/>
    <w:rsid w:val="006C6FD2"/>
    <w:rsid w:val="006C790C"/>
    <w:rsid w:val="006D05B2"/>
    <w:rsid w:val="006D1005"/>
    <w:rsid w:val="006D10D6"/>
    <w:rsid w:val="006D1DF5"/>
    <w:rsid w:val="006D2849"/>
    <w:rsid w:val="006D28DB"/>
    <w:rsid w:val="006D293C"/>
    <w:rsid w:val="006D2AFF"/>
    <w:rsid w:val="006D2B7F"/>
    <w:rsid w:val="006D4BEE"/>
    <w:rsid w:val="006D4E5A"/>
    <w:rsid w:val="006D4F5F"/>
    <w:rsid w:val="006D526D"/>
    <w:rsid w:val="006D57B9"/>
    <w:rsid w:val="006D67DD"/>
    <w:rsid w:val="006D6C74"/>
    <w:rsid w:val="006D6EBC"/>
    <w:rsid w:val="006D6F69"/>
    <w:rsid w:val="006D7170"/>
    <w:rsid w:val="006D73BA"/>
    <w:rsid w:val="006E0102"/>
    <w:rsid w:val="006E0404"/>
    <w:rsid w:val="006E0F5C"/>
    <w:rsid w:val="006E22A9"/>
    <w:rsid w:val="006E248A"/>
    <w:rsid w:val="006E24E2"/>
    <w:rsid w:val="006E255F"/>
    <w:rsid w:val="006E44AA"/>
    <w:rsid w:val="006E52D7"/>
    <w:rsid w:val="006E5E1A"/>
    <w:rsid w:val="006E5EFE"/>
    <w:rsid w:val="006E6E36"/>
    <w:rsid w:val="006E73C1"/>
    <w:rsid w:val="006E767B"/>
    <w:rsid w:val="006E7A3B"/>
    <w:rsid w:val="006E7A59"/>
    <w:rsid w:val="006E7F3A"/>
    <w:rsid w:val="006E7FD5"/>
    <w:rsid w:val="006F0689"/>
    <w:rsid w:val="006F0A47"/>
    <w:rsid w:val="006F0BAD"/>
    <w:rsid w:val="006F13B8"/>
    <w:rsid w:val="006F1C78"/>
    <w:rsid w:val="006F233F"/>
    <w:rsid w:val="006F2F30"/>
    <w:rsid w:val="006F367D"/>
    <w:rsid w:val="006F3972"/>
    <w:rsid w:val="006F4425"/>
    <w:rsid w:val="006F475E"/>
    <w:rsid w:val="006F50AD"/>
    <w:rsid w:val="006F52ED"/>
    <w:rsid w:val="006F65BB"/>
    <w:rsid w:val="006F66CE"/>
    <w:rsid w:val="006F675B"/>
    <w:rsid w:val="006F6955"/>
    <w:rsid w:val="006F6B9F"/>
    <w:rsid w:val="006F6C16"/>
    <w:rsid w:val="006F70D6"/>
    <w:rsid w:val="006F72EF"/>
    <w:rsid w:val="006F7476"/>
    <w:rsid w:val="006F7DF1"/>
    <w:rsid w:val="007002A2"/>
    <w:rsid w:val="007006BE"/>
    <w:rsid w:val="007008D9"/>
    <w:rsid w:val="00700A65"/>
    <w:rsid w:val="007019A1"/>
    <w:rsid w:val="00701A29"/>
    <w:rsid w:val="00701EA5"/>
    <w:rsid w:val="007030BB"/>
    <w:rsid w:val="0070385A"/>
    <w:rsid w:val="00703DB9"/>
    <w:rsid w:val="00704444"/>
    <w:rsid w:val="00704957"/>
    <w:rsid w:val="00705302"/>
    <w:rsid w:val="007056D1"/>
    <w:rsid w:val="007059FE"/>
    <w:rsid w:val="00706559"/>
    <w:rsid w:val="007067CE"/>
    <w:rsid w:val="00706956"/>
    <w:rsid w:val="00707269"/>
    <w:rsid w:val="00707778"/>
    <w:rsid w:val="007102B5"/>
    <w:rsid w:val="00710AF0"/>
    <w:rsid w:val="007111C7"/>
    <w:rsid w:val="007113A4"/>
    <w:rsid w:val="007114C8"/>
    <w:rsid w:val="00711D8A"/>
    <w:rsid w:val="007129F0"/>
    <w:rsid w:val="00712B0E"/>
    <w:rsid w:val="00712FD6"/>
    <w:rsid w:val="007132EE"/>
    <w:rsid w:val="0071351C"/>
    <w:rsid w:val="0071391A"/>
    <w:rsid w:val="007140A0"/>
    <w:rsid w:val="00714A17"/>
    <w:rsid w:val="00714A8A"/>
    <w:rsid w:val="00714B48"/>
    <w:rsid w:val="00714F6B"/>
    <w:rsid w:val="00715640"/>
    <w:rsid w:val="00715C82"/>
    <w:rsid w:val="00715E89"/>
    <w:rsid w:val="0071660E"/>
    <w:rsid w:val="00716A38"/>
    <w:rsid w:val="00716A81"/>
    <w:rsid w:val="00716C8E"/>
    <w:rsid w:val="00716F18"/>
    <w:rsid w:val="0071712D"/>
    <w:rsid w:val="007174A4"/>
    <w:rsid w:val="00717706"/>
    <w:rsid w:val="00717E52"/>
    <w:rsid w:val="00720385"/>
    <w:rsid w:val="007206BB"/>
    <w:rsid w:val="00720ACB"/>
    <w:rsid w:val="0072144F"/>
    <w:rsid w:val="00721B1F"/>
    <w:rsid w:val="00722C45"/>
    <w:rsid w:val="007234D1"/>
    <w:rsid w:val="00723A01"/>
    <w:rsid w:val="00723C23"/>
    <w:rsid w:val="00724A2F"/>
    <w:rsid w:val="00724E0C"/>
    <w:rsid w:val="007251B4"/>
    <w:rsid w:val="007253E4"/>
    <w:rsid w:val="00725503"/>
    <w:rsid w:val="00725D50"/>
    <w:rsid w:val="00725DD2"/>
    <w:rsid w:val="00726FF6"/>
    <w:rsid w:val="0072738C"/>
    <w:rsid w:val="007277DD"/>
    <w:rsid w:val="00727B40"/>
    <w:rsid w:val="00727DA0"/>
    <w:rsid w:val="00730764"/>
    <w:rsid w:val="007310F9"/>
    <w:rsid w:val="00731FBF"/>
    <w:rsid w:val="00732090"/>
    <w:rsid w:val="00732FF4"/>
    <w:rsid w:val="00733197"/>
    <w:rsid w:val="00733E27"/>
    <w:rsid w:val="0073485D"/>
    <w:rsid w:val="007348E4"/>
    <w:rsid w:val="00735684"/>
    <w:rsid w:val="00735CE4"/>
    <w:rsid w:val="00735E7E"/>
    <w:rsid w:val="0073639A"/>
    <w:rsid w:val="00736472"/>
    <w:rsid w:val="00736491"/>
    <w:rsid w:val="00736605"/>
    <w:rsid w:val="007368DF"/>
    <w:rsid w:val="00740B9B"/>
    <w:rsid w:val="007411D6"/>
    <w:rsid w:val="00741958"/>
    <w:rsid w:val="00741B43"/>
    <w:rsid w:val="00741E1B"/>
    <w:rsid w:val="00741EBF"/>
    <w:rsid w:val="00742805"/>
    <w:rsid w:val="00742CDB"/>
    <w:rsid w:val="007435A0"/>
    <w:rsid w:val="00743F56"/>
    <w:rsid w:val="0074466C"/>
    <w:rsid w:val="00744F72"/>
    <w:rsid w:val="0074500C"/>
    <w:rsid w:val="00745065"/>
    <w:rsid w:val="00745160"/>
    <w:rsid w:val="0074539B"/>
    <w:rsid w:val="0074552B"/>
    <w:rsid w:val="0074553D"/>
    <w:rsid w:val="007455DD"/>
    <w:rsid w:val="007458BA"/>
    <w:rsid w:val="0074620D"/>
    <w:rsid w:val="00746D92"/>
    <w:rsid w:val="00746DC7"/>
    <w:rsid w:val="00750033"/>
    <w:rsid w:val="007503A6"/>
    <w:rsid w:val="00750554"/>
    <w:rsid w:val="00751620"/>
    <w:rsid w:val="00751BA1"/>
    <w:rsid w:val="00751CF8"/>
    <w:rsid w:val="00752513"/>
    <w:rsid w:val="00752601"/>
    <w:rsid w:val="00752C32"/>
    <w:rsid w:val="00753312"/>
    <w:rsid w:val="00753501"/>
    <w:rsid w:val="0075412D"/>
    <w:rsid w:val="00754690"/>
    <w:rsid w:val="00754A79"/>
    <w:rsid w:val="00755256"/>
    <w:rsid w:val="00755627"/>
    <w:rsid w:val="00755F57"/>
    <w:rsid w:val="00755FA1"/>
    <w:rsid w:val="0075622F"/>
    <w:rsid w:val="007567F2"/>
    <w:rsid w:val="00756C63"/>
    <w:rsid w:val="00756E66"/>
    <w:rsid w:val="00756F30"/>
    <w:rsid w:val="00757B57"/>
    <w:rsid w:val="00757F55"/>
    <w:rsid w:val="00760524"/>
    <w:rsid w:val="0076062D"/>
    <w:rsid w:val="00760A47"/>
    <w:rsid w:val="00761931"/>
    <w:rsid w:val="00761959"/>
    <w:rsid w:val="00761D04"/>
    <w:rsid w:val="00762144"/>
    <w:rsid w:val="00762702"/>
    <w:rsid w:val="00762865"/>
    <w:rsid w:val="00762B6A"/>
    <w:rsid w:val="00763219"/>
    <w:rsid w:val="0076329F"/>
    <w:rsid w:val="007632F4"/>
    <w:rsid w:val="00763AF9"/>
    <w:rsid w:val="00763CCA"/>
    <w:rsid w:val="00763D60"/>
    <w:rsid w:val="00764521"/>
    <w:rsid w:val="007645FE"/>
    <w:rsid w:val="00764751"/>
    <w:rsid w:val="00765D52"/>
    <w:rsid w:val="00766991"/>
    <w:rsid w:val="00766FCD"/>
    <w:rsid w:val="00767AEE"/>
    <w:rsid w:val="00767E51"/>
    <w:rsid w:val="007700BB"/>
    <w:rsid w:val="007701BD"/>
    <w:rsid w:val="00770764"/>
    <w:rsid w:val="00770CD2"/>
    <w:rsid w:val="00770CF8"/>
    <w:rsid w:val="00770D4D"/>
    <w:rsid w:val="0077135C"/>
    <w:rsid w:val="007715EB"/>
    <w:rsid w:val="00771B3A"/>
    <w:rsid w:val="00771F82"/>
    <w:rsid w:val="007725D2"/>
    <w:rsid w:val="00772A60"/>
    <w:rsid w:val="007732AA"/>
    <w:rsid w:val="00773B8B"/>
    <w:rsid w:val="00773F50"/>
    <w:rsid w:val="007747D2"/>
    <w:rsid w:val="00774A7E"/>
    <w:rsid w:val="00774E7B"/>
    <w:rsid w:val="00774E81"/>
    <w:rsid w:val="0077650A"/>
    <w:rsid w:val="0077656C"/>
    <w:rsid w:val="007771AC"/>
    <w:rsid w:val="00777247"/>
    <w:rsid w:val="007774B2"/>
    <w:rsid w:val="007779A6"/>
    <w:rsid w:val="00780022"/>
    <w:rsid w:val="00780223"/>
    <w:rsid w:val="00780819"/>
    <w:rsid w:val="007808D4"/>
    <w:rsid w:val="00780D6A"/>
    <w:rsid w:val="00780EE6"/>
    <w:rsid w:val="0078141B"/>
    <w:rsid w:val="00781442"/>
    <w:rsid w:val="00781685"/>
    <w:rsid w:val="007817F6"/>
    <w:rsid w:val="00781917"/>
    <w:rsid w:val="00781AC9"/>
    <w:rsid w:val="00781DB0"/>
    <w:rsid w:val="00782896"/>
    <w:rsid w:val="00782A9B"/>
    <w:rsid w:val="00782B0A"/>
    <w:rsid w:val="00782D6B"/>
    <w:rsid w:val="00782D9B"/>
    <w:rsid w:val="00783166"/>
    <w:rsid w:val="00783538"/>
    <w:rsid w:val="00783A5A"/>
    <w:rsid w:val="00783BD7"/>
    <w:rsid w:val="00783FF4"/>
    <w:rsid w:val="007844E4"/>
    <w:rsid w:val="00785089"/>
    <w:rsid w:val="00785D5C"/>
    <w:rsid w:val="007863F6"/>
    <w:rsid w:val="0078652B"/>
    <w:rsid w:val="00786A94"/>
    <w:rsid w:val="00786C2A"/>
    <w:rsid w:val="007871CA"/>
    <w:rsid w:val="00787F85"/>
    <w:rsid w:val="00790465"/>
    <w:rsid w:val="00790959"/>
    <w:rsid w:val="00790DD5"/>
    <w:rsid w:val="00791CFF"/>
    <w:rsid w:val="00791DF1"/>
    <w:rsid w:val="007920E9"/>
    <w:rsid w:val="00792205"/>
    <w:rsid w:val="007923B4"/>
    <w:rsid w:val="007925C4"/>
    <w:rsid w:val="0079294E"/>
    <w:rsid w:val="00792CDB"/>
    <w:rsid w:val="0079334C"/>
    <w:rsid w:val="00793D9F"/>
    <w:rsid w:val="007945F8"/>
    <w:rsid w:val="00794B10"/>
    <w:rsid w:val="00794D62"/>
    <w:rsid w:val="00795326"/>
    <w:rsid w:val="007955ED"/>
    <w:rsid w:val="00795DC1"/>
    <w:rsid w:val="00796474"/>
    <w:rsid w:val="0079659E"/>
    <w:rsid w:val="0079666E"/>
    <w:rsid w:val="00796BB8"/>
    <w:rsid w:val="0079708A"/>
    <w:rsid w:val="0079794C"/>
    <w:rsid w:val="00797B98"/>
    <w:rsid w:val="00797F09"/>
    <w:rsid w:val="007A03E6"/>
    <w:rsid w:val="007A0927"/>
    <w:rsid w:val="007A09AF"/>
    <w:rsid w:val="007A15BE"/>
    <w:rsid w:val="007A1F96"/>
    <w:rsid w:val="007A200D"/>
    <w:rsid w:val="007A28CB"/>
    <w:rsid w:val="007A3224"/>
    <w:rsid w:val="007A4057"/>
    <w:rsid w:val="007A40B1"/>
    <w:rsid w:val="007A423C"/>
    <w:rsid w:val="007A44F0"/>
    <w:rsid w:val="007A55BA"/>
    <w:rsid w:val="007A5999"/>
    <w:rsid w:val="007A706F"/>
    <w:rsid w:val="007A71C2"/>
    <w:rsid w:val="007A7200"/>
    <w:rsid w:val="007A739D"/>
    <w:rsid w:val="007A741F"/>
    <w:rsid w:val="007A7AD0"/>
    <w:rsid w:val="007B0240"/>
    <w:rsid w:val="007B092E"/>
    <w:rsid w:val="007B1024"/>
    <w:rsid w:val="007B1B1C"/>
    <w:rsid w:val="007B1D58"/>
    <w:rsid w:val="007B2E2A"/>
    <w:rsid w:val="007B2F19"/>
    <w:rsid w:val="007B3376"/>
    <w:rsid w:val="007B350F"/>
    <w:rsid w:val="007B37C8"/>
    <w:rsid w:val="007B3F1B"/>
    <w:rsid w:val="007B3FC4"/>
    <w:rsid w:val="007B4390"/>
    <w:rsid w:val="007B45E1"/>
    <w:rsid w:val="007B4DC8"/>
    <w:rsid w:val="007B538C"/>
    <w:rsid w:val="007B5840"/>
    <w:rsid w:val="007B5B92"/>
    <w:rsid w:val="007B606E"/>
    <w:rsid w:val="007B629B"/>
    <w:rsid w:val="007B6A22"/>
    <w:rsid w:val="007B7C23"/>
    <w:rsid w:val="007C05BA"/>
    <w:rsid w:val="007C0634"/>
    <w:rsid w:val="007C3815"/>
    <w:rsid w:val="007C3947"/>
    <w:rsid w:val="007C3E1C"/>
    <w:rsid w:val="007C434D"/>
    <w:rsid w:val="007C4DDD"/>
    <w:rsid w:val="007C4EA2"/>
    <w:rsid w:val="007C4FB0"/>
    <w:rsid w:val="007C505E"/>
    <w:rsid w:val="007C5312"/>
    <w:rsid w:val="007C5580"/>
    <w:rsid w:val="007C5943"/>
    <w:rsid w:val="007C5F98"/>
    <w:rsid w:val="007C6036"/>
    <w:rsid w:val="007C6CA3"/>
    <w:rsid w:val="007C6FDB"/>
    <w:rsid w:val="007C737F"/>
    <w:rsid w:val="007C7C69"/>
    <w:rsid w:val="007C7E0F"/>
    <w:rsid w:val="007C7E3E"/>
    <w:rsid w:val="007C7F00"/>
    <w:rsid w:val="007D0985"/>
    <w:rsid w:val="007D0F95"/>
    <w:rsid w:val="007D1886"/>
    <w:rsid w:val="007D1985"/>
    <w:rsid w:val="007D1BE3"/>
    <w:rsid w:val="007D2B96"/>
    <w:rsid w:val="007D36D7"/>
    <w:rsid w:val="007D492C"/>
    <w:rsid w:val="007D4961"/>
    <w:rsid w:val="007D4AEC"/>
    <w:rsid w:val="007D4F27"/>
    <w:rsid w:val="007D4F82"/>
    <w:rsid w:val="007D55FD"/>
    <w:rsid w:val="007D5FB5"/>
    <w:rsid w:val="007D6393"/>
    <w:rsid w:val="007D69C8"/>
    <w:rsid w:val="007D6DD6"/>
    <w:rsid w:val="007D708C"/>
    <w:rsid w:val="007D70D4"/>
    <w:rsid w:val="007D78DC"/>
    <w:rsid w:val="007D79A2"/>
    <w:rsid w:val="007D79A4"/>
    <w:rsid w:val="007D7BC5"/>
    <w:rsid w:val="007D7DE1"/>
    <w:rsid w:val="007E0657"/>
    <w:rsid w:val="007E08AF"/>
    <w:rsid w:val="007E08D8"/>
    <w:rsid w:val="007E10AE"/>
    <w:rsid w:val="007E1662"/>
    <w:rsid w:val="007E1B4F"/>
    <w:rsid w:val="007E1BCA"/>
    <w:rsid w:val="007E2B51"/>
    <w:rsid w:val="007E2C30"/>
    <w:rsid w:val="007E2C7C"/>
    <w:rsid w:val="007E3341"/>
    <w:rsid w:val="007E4074"/>
    <w:rsid w:val="007E43E8"/>
    <w:rsid w:val="007E533F"/>
    <w:rsid w:val="007E5A55"/>
    <w:rsid w:val="007E63D9"/>
    <w:rsid w:val="007E6658"/>
    <w:rsid w:val="007E67E2"/>
    <w:rsid w:val="007E6EC8"/>
    <w:rsid w:val="007E6F9D"/>
    <w:rsid w:val="007E7235"/>
    <w:rsid w:val="007E7889"/>
    <w:rsid w:val="007E7A4E"/>
    <w:rsid w:val="007F032F"/>
    <w:rsid w:val="007F0883"/>
    <w:rsid w:val="007F0D68"/>
    <w:rsid w:val="007F1006"/>
    <w:rsid w:val="007F1008"/>
    <w:rsid w:val="007F1700"/>
    <w:rsid w:val="007F25C4"/>
    <w:rsid w:val="007F283D"/>
    <w:rsid w:val="007F33F6"/>
    <w:rsid w:val="007F385F"/>
    <w:rsid w:val="007F3B46"/>
    <w:rsid w:val="007F3E27"/>
    <w:rsid w:val="007F403E"/>
    <w:rsid w:val="007F4A9D"/>
    <w:rsid w:val="007F4F85"/>
    <w:rsid w:val="007F51A6"/>
    <w:rsid w:val="007F5230"/>
    <w:rsid w:val="007F5A26"/>
    <w:rsid w:val="007F6715"/>
    <w:rsid w:val="007F6D2E"/>
    <w:rsid w:val="007F7042"/>
    <w:rsid w:val="007F7068"/>
    <w:rsid w:val="007F766E"/>
    <w:rsid w:val="007F78FB"/>
    <w:rsid w:val="007F798F"/>
    <w:rsid w:val="007F7E71"/>
    <w:rsid w:val="008007A6"/>
    <w:rsid w:val="0080089F"/>
    <w:rsid w:val="008008D6"/>
    <w:rsid w:val="00800B54"/>
    <w:rsid w:val="00800BB2"/>
    <w:rsid w:val="00801099"/>
    <w:rsid w:val="008010C8"/>
    <w:rsid w:val="00801333"/>
    <w:rsid w:val="00801547"/>
    <w:rsid w:val="008016F6"/>
    <w:rsid w:val="0080298B"/>
    <w:rsid w:val="008035EF"/>
    <w:rsid w:val="00803E0D"/>
    <w:rsid w:val="00803FEC"/>
    <w:rsid w:val="008040A4"/>
    <w:rsid w:val="00804364"/>
    <w:rsid w:val="00804DE6"/>
    <w:rsid w:val="00804FF9"/>
    <w:rsid w:val="00805278"/>
    <w:rsid w:val="00805310"/>
    <w:rsid w:val="00805B6B"/>
    <w:rsid w:val="008060B6"/>
    <w:rsid w:val="008065A3"/>
    <w:rsid w:val="0080664F"/>
    <w:rsid w:val="0080707E"/>
    <w:rsid w:val="00807A45"/>
    <w:rsid w:val="00807DFA"/>
    <w:rsid w:val="00807FAD"/>
    <w:rsid w:val="008110F1"/>
    <w:rsid w:val="0081159E"/>
    <w:rsid w:val="00811AEC"/>
    <w:rsid w:val="00812640"/>
    <w:rsid w:val="00812C1F"/>
    <w:rsid w:val="00812DAA"/>
    <w:rsid w:val="00812DFA"/>
    <w:rsid w:val="008131A5"/>
    <w:rsid w:val="008131E1"/>
    <w:rsid w:val="008136A9"/>
    <w:rsid w:val="008143C6"/>
    <w:rsid w:val="00814582"/>
    <w:rsid w:val="00814C92"/>
    <w:rsid w:val="00814D57"/>
    <w:rsid w:val="00814DC3"/>
    <w:rsid w:val="00814EE9"/>
    <w:rsid w:val="008150D3"/>
    <w:rsid w:val="008151C5"/>
    <w:rsid w:val="008151E4"/>
    <w:rsid w:val="008153B1"/>
    <w:rsid w:val="00815479"/>
    <w:rsid w:val="008167B7"/>
    <w:rsid w:val="00816B63"/>
    <w:rsid w:val="00816CB3"/>
    <w:rsid w:val="00816CD3"/>
    <w:rsid w:val="00817BCD"/>
    <w:rsid w:val="00817C2C"/>
    <w:rsid w:val="00820008"/>
    <w:rsid w:val="00820A2A"/>
    <w:rsid w:val="008219CF"/>
    <w:rsid w:val="00821B0B"/>
    <w:rsid w:val="00821E5D"/>
    <w:rsid w:val="008227FE"/>
    <w:rsid w:val="00822855"/>
    <w:rsid w:val="008229A2"/>
    <w:rsid w:val="008237F2"/>
    <w:rsid w:val="00824543"/>
    <w:rsid w:val="00824B85"/>
    <w:rsid w:val="00824E8B"/>
    <w:rsid w:val="008257DF"/>
    <w:rsid w:val="00825F56"/>
    <w:rsid w:val="00826269"/>
    <w:rsid w:val="008264EE"/>
    <w:rsid w:val="008265A0"/>
    <w:rsid w:val="00826F9B"/>
    <w:rsid w:val="008276C4"/>
    <w:rsid w:val="0083012E"/>
    <w:rsid w:val="008307CA"/>
    <w:rsid w:val="00830A29"/>
    <w:rsid w:val="00831212"/>
    <w:rsid w:val="008318F2"/>
    <w:rsid w:val="00831EEB"/>
    <w:rsid w:val="00832E92"/>
    <w:rsid w:val="00833656"/>
    <w:rsid w:val="00833A3C"/>
    <w:rsid w:val="00833AA2"/>
    <w:rsid w:val="008340A2"/>
    <w:rsid w:val="008345D9"/>
    <w:rsid w:val="00834EC8"/>
    <w:rsid w:val="00835654"/>
    <w:rsid w:val="00835965"/>
    <w:rsid w:val="008366D7"/>
    <w:rsid w:val="00836C6D"/>
    <w:rsid w:val="0083702E"/>
    <w:rsid w:val="008370F8"/>
    <w:rsid w:val="008371EE"/>
    <w:rsid w:val="00837453"/>
    <w:rsid w:val="008374C0"/>
    <w:rsid w:val="0083753E"/>
    <w:rsid w:val="00837CF9"/>
    <w:rsid w:val="0084000C"/>
    <w:rsid w:val="008409C8"/>
    <w:rsid w:val="00840FAD"/>
    <w:rsid w:val="00840FBF"/>
    <w:rsid w:val="00841D93"/>
    <w:rsid w:val="008428A7"/>
    <w:rsid w:val="0084297C"/>
    <w:rsid w:val="00843D86"/>
    <w:rsid w:val="008440EA"/>
    <w:rsid w:val="00844194"/>
    <w:rsid w:val="00844FFA"/>
    <w:rsid w:val="00845DE2"/>
    <w:rsid w:val="0084658B"/>
    <w:rsid w:val="00846E49"/>
    <w:rsid w:val="00847725"/>
    <w:rsid w:val="00847810"/>
    <w:rsid w:val="008479B0"/>
    <w:rsid w:val="008479B9"/>
    <w:rsid w:val="00847C35"/>
    <w:rsid w:val="00847FDD"/>
    <w:rsid w:val="008505DC"/>
    <w:rsid w:val="008509D8"/>
    <w:rsid w:val="00850BC2"/>
    <w:rsid w:val="00850DA4"/>
    <w:rsid w:val="00851870"/>
    <w:rsid w:val="00851B20"/>
    <w:rsid w:val="00852113"/>
    <w:rsid w:val="008521EE"/>
    <w:rsid w:val="008522E5"/>
    <w:rsid w:val="008525C5"/>
    <w:rsid w:val="00852AC7"/>
    <w:rsid w:val="00852EBE"/>
    <w:rsid w:val="008533A6"/>
    <w:rsid w:val="008533BB"/>
    <w:rsid w:val="00853AB6"/>
    <w:rsid w:val="00854230"/>
    <w:rsid w:val="00854872"/>
    <w:rsid w:val="008553DE"/>
    <w:rsid w:val="00855707"/>
    <w:rsid w:val="008559C1"/>
    <w:rsid w:val="00855AC1"/>
    <w:rsid w:val="00856B93"/>
    <w:rsid w:val="00856DB6"/>
    <w:rsid w:val="0085716E"/>
    <w:rsid w:val="00857178"/>
    <w:rsid w:val="00857195"/>
    <w:rsid w:val="00857E53"/>
    <w:rsid w:val="0086019C"/>
    <w:rsid w:val="00860424"/>
    <w:rsid w:val="00860518"/>
    <w:rsid w:val="00860A22"/>
    <w:rsid w:val="00861841"/>
    <w:rsid w:val="00862398"/>
    <w:rsid w:val="00862916"/>
    <w:rsid w:val="0086296F"/>
    <w:rsid w:val="0086389F"/>
    <w:rsid w:val="00863EA8"/>
    <w:rsid w:val="00864138"/>
    <w:rsid w:val="0086454B"/>
    <w:rsid w:val="008648FD"/>
    <w:rsid w:val="00864F22"/>
    <w:rsid w:val="008650CA"/>
    <w:rsid w:val="008652C3"/>
    <w:rsid w:val="0086599C"/>
    <w:rsid w:val="00866563"/>
    <w:rsid w:val="00866724"/>
    <w:rsid w:val="00866943"/>
    <w:rsid w:val="008672C4"/>
    <w:rsid w:val="00867A55"/>
    <w:rsid w:val="00867E2B"/>
    <w:rsid w:val="008704F6"/>
    <w:rsid w:val="00870563"/>
    <w:rsid w:val="0087057C"/>
    <w:rsid w:val="00871CE1"/>
    <w:rsid w:val="00871EFE"/>
    <w:rsid w:val="00872F5B"/>
    <w:rsid w:val="008734F9"/>
    <w:rsid w:val="00873997"/>
    <w:rsid w:val="00873C46"/>
    <w:rsid w:val="00873FDD"/>
    <w:rsid w:val="008745F4"/>
    <w:rsid w:val="00874784"/>
    <w:rsid w:val="00874AD1"/>
    <w:rsid w:val="00874FE8"/>
    <w:rsid w:val="0087588C"/>
    <w:rsid w:val="00875C6A"/>
    <w:rsid w:val="00875DFD"/>
    <w:rsid w:val="00877789"/>
    <w:rsid w:val="00877F35"/>
    <w:rsid w:val="008806FE"/>
    <w:rsid w:val="00880B0A"/>
    <w:rsid w:val="00881167"/>
    <w:rsid w:val="00881F46"/>
    <w:rsid w:val="00882329"/>
    <w:rsid w:val="0088293D"/>
    <w:rsid w:val="00882CD9"/>
    <w:rsid w:val="0088387E"/>
    <w:rsid w:val="00884637"/>
    <w:rsid w:val="00884ECD"/>
    <w:rsid w:val="00885CD1"/>
    <w:rsid w:val="0088625E"/>
    <w:rsid w:val="00886480"/>
    <w:rsid w:val="0088714F"/>
    <w:rsid w:val="00887315"/>
    <w:rsid w:val="0088789F"/>
    <w:rsid w:val="00887D01"/>
    <w:rsid w:val="00890433"/>
    <w:rsid w:val="00890978"/>
    <w:rsid w:val="0089127B"/>
    <w:rsid w:val="00891398"/>
    <w:rsid w:val="00891B25"/>
    <w:rsid w:val="008920F3"/>
    <w:rsid w:val="00892968"/>
    <w:rsid w:val="00892E55"/>
    <w:rsid w:val="00893074"/>
    <w:rsid w:val="008930D2"/>
    <w:rsid w:val="008930D4"/>
    <w:rsid w:val="0089363E"/>
    <w:rsid w:val="0089370C"/>
    <w:rsid w:val="008939B4"/>
    <w:rsid w:val="008943BF"/>
    <w:rsid w:val="008945D8"/>
    <w:rsid w:val="00894B90"/>
    <w:rsid w:val="00895442"/>
    <w:rsid w:val="0089629A"/>
    <w:rsid w:val="008964BD"/>
    <w:rsid w:val="008964CC"/>
    <w:rsid w:val="00896793"/>
    <w:rsid w:val="0089699B"/>
    <w:rsid w:val="008A0074"/>
    <w:rsid w:val="008A03DD"/>
    <w:rsid w:val="008A0844"/>
    <w:rsid w:val="008A0CBD"/>
    <w:rsid w:val="008A1A79"/>
    <w:rsid w:val="008A1EB9"/>
    <w:rsid w:val="008A254E"/>
    <w:rsid w:val="008A3387"/>
    <w:rsid w:val="008A36AE"/>
    <w:rsid w:val="008A3F39"/>
    <w:rsid w:val="008A4A35"/>
    <w:rsid w:val="008A4C88"/>
    <w:rsid w:val="008A50D8"/>
    <w:rsid w:val="008A532D"/>
    <w:rsid w:val="008A5A3D"/>
    <w:rsid w:val="008A65C6"/>
    <w:rsid w:val="008A6781"/>
    <w:rsid w:val="008A6A54"/>
    <w:rsid w:val="008A6E1F"/>
    <w:rsid w:val="008B02E6"/>
    <w:rsid w:val="008B03D7"/>
    <w:rsid w:val="008B063D"/>
    <w:rsid w:val="008B0A21"/>
    <w:rsid w:val="008B1829"/>
    <w:rsid w:val="008B1A9E"/>
    <w:rsid w:val="008B220A"/>
    <w:rsid w:val="008B2298"/>
    <w:rsid w:val="008B29BE"/>
    <w:rsid w:val="008B33BB"/>
    <w:rsid w:val="008B35DE"/>
    <w:rsid w:val="008B389F"/>
    <w:rsid w:val="008B3BCC"/>
    <w:rsid w:val="008B4412"/>
    <w:rsid w:val="008B457E"/>
    <w:rsid w:val="008B55C2"/>
    <w:rsid w:val="008B56FD"/>
    <w:rsid w:val="008B573D"/>
    <w:rsid w:val="008B5F57"/>
    <w:rsid w:val="008B6216"/>
    <w:rsid w:val="008B64F1"/>
    <w:rsid w:val="008B660B"/>
    <w:rsid w:val="008B6648"/>
    <w:rsid w:val="008B6DAF"/>
    <w:rsid w:val="008B6DD5"/>
    <w:rsid w:val="008B6E7C"/>
    <w:rsid w:val="008B73F4"/>
    <w:rsid w:val="008B741C"/>
    <w:rsid w:val="008B74C6"/>
    <w:rsid w:val="008B75CA"/>
    <w:rsid w:val="008B75FA"/>
    <w:rsid w:val="008C07F1"/>
    <w:rsid w:val="008C09EE"/>
    <w:rsid w:val="008C1854"/>
    <w:rsid w:val="008C1A2D"/>
    <w:rsid w:val="008C1C7B"/>
    <w:rsid w:val="008C1EB8"/>
    <w:rsid w:val="008C25BC"/>
    <w:rsid w:val="008C2C71"/>
    <w:rsid w:val="008C31F3"/>
    <w:rsid w:val="008C3C9A"/>
    <w:rsid w:val="008C5ACC"/>
    <w:rsid w:val="008C604F"/>
    <w:rsid w:val="008C6451"/>
    <w:rsid w:val="008C7DAF"/>
    <w:rsid w:val="008C7E7B"/>
    <w:rsid w:val="008D0E90"/>
    <w:rsid w:val="008D0F23"/>
    <w:rsid w:val="008D1622"/>
    <w:rsid w:val="008D1948"/>
    <w:rsid w:val="008D1E71"/>
    <w:rsid w:val="008D206B"/>
    <w:rsid w:val="008D2903"/>
    <w:rsid w:val="008D2EF7"/>
    <w:rsid w:val="008D316F"/>
    <w:rsid w:val="008D3356"/>
    <w:rsid w:val="008D3968"/>
    <w:rsid w:val="008D3DBE"/>
    <w:rsid w:val="008D41A6"/>
    <w:rsid w:val="008D45A3"/>
    <w:rsid w:val="008D4908"/>
    <w:rsid w:val="008D5355"/>
    <w:rsid w:val="008D6240"/>
    <w:rsid w:val="008D68BB"/>
    <w:rsid w:val="008D6A07"/>
    <w:rsid w:val="008D6B23"/>
    <w:rsid w:val="008D71F0"/>
    <w:rsid w:val="008D77B1"/>
    <w:rsid w:val="008E06F7"/>
    <w:rsid w:val="008E0D14"/>
    <w:rsid w:val="008E1992"/>
    <w:rsid w:val="008E22D3"/>
    <w:rsid w:val="008E2396"/>
    <w:rsid w:val="008E2D5D"/>
    <w:rsid w:val="008E3B70"/>
    <w:rsid w:val="008E3E7D"/>
    <w:rsid w:val="008E4164"/>
    <w:rsid w:val="008E4935"/>
    <w:rsid w:val="008E516A"/>
    <w:rsid w:val="008E567D"/>
    <w:rsid w:val="008E5898"/>
    <w:rsid w:val="008E6837"/>
    <w:rsid w:val="008E703B"/>
    <w:rsid w:val="008E7352"/>
    <w:rsid w:val="008E74C1"/>
    <w:rsid w:val="008E79FD"/>
    <w:rsid w:val="008F0660"/>
    <w:rsid w:val="008F0972"/>
    <w:rsid w:val="008F0A73"/>
    <w:rsid w:val="008F1BA9"/>
    <w:rsid w:val="008F25C4"/>
    <w:rsid w:val="008F25FF"/>
    <w:rsid w:val="008F2964"/>
    <w:rsid w:val="008F2FAE"/>
    <w:rsid w:val="008F3569"/>
    <w:rsid w:val="008F3E66"/>
    <w:rsid w:val="008F4084"/>
    <w:rsid w:val="008F469F"/>
    <w:rsid w:val="008F4908"/>
    <w:rsid w:val="008F4941"/>
    <w:rsid w:val="008F49A0"/>
    <w:rsid w:val="008F4AB8"/>
    <w:rsid w:val="008F55FA"/>
    <w:rsid w:val="008F5A1E"/>
    <w:rsid w:val="008F645D"/>
    <w:rsid w:val="008F651A"/>
    <w:rsid w:val="008F67F0"/>
    <w:rsid w:val="008F70C1"/>
    <w:rsid w:val="008F74F6"/>
    <w:rsid w:val="008F77F8"/>
    <w:rsid w:val="008F7CD0"/>
    <w:rsid w:val="008F7F9F"/>
    <w:rsid w:val="0090009E"/>
    <w:rsid w:val="00900BDD"/>
    <w:rsid w:val="00900FCD"/>
    <w:rsid w:val="00901089"/>
    <w:rsid w:val="00902813"/>
    <w:rsid w:val="00902AEC"/>
    <w:rsid w:val="00902D41"/>
    <w:rsid w:val="00902FE2"/>
    <w:rsid w:val="0090372A"/>
    <w:rsid w:val="00903CF9"/>
    <w:rsid w:val="009049EA"/>
    <w:rsid w:val="00904AC7"/>
    <w:rsid w:val="00904F1C"/>
    <w:rsid w:val="00905BC4"/>
    <w:rsid w:val="00905DA0"/>
    <w:rsid w:val="00906322"/>
    <w:rsid w:val="009069AA"/>
    <w:rsid w:val="00906DAD"/>
    <w:rsid w:val="00907885"/>
    <w:rsid w:val="0090798C"/>
    <w:rsid w:val="0091089A"/>
    <w:rsid w:val="00910AE6"/>
    <w:rsid w:val="00910DEB"/>
    <w:rsid w:val="00911024"/>
    <w:rsid w:val="00911484"/>
    <w:rsid w:val="00911E06"/>
    <w:rsid w:val="0091200F"/>
    <w:rsid w:val="0091233B"/>
    <w:rsid w:val="00913E08"/>
    <w:rsid w:val="009147C0"/>
    <w:rsid w:val="00914ABF"/>
    <w:rsid w:val="00915204"/>
    <w:rsid w:val="00915BA7"/>
    <w:rsid w:val="00916302"/>
    <w:rsid w:val="00916A78"/>
    <w:rsid w:val="00916D63"/>
    <w:rsid w:val="00916FF7"/>
    <w:rsid w:val="0091743C"/>
    <w:rsid w:val="009175A8"/>
    <w:rsid w:val="00917F80"/>
    <w:rsid w:val="009203D1"/>
    <w:rsid w:val="0092094F"/>
    <w:rsid w:val="00920D51"/>
    <w:rsid w:val="009212B7"/>
    <w:rsid w:val="009217BB"/>
    <w:rsid w:val="009222A3"/>
    <w:rsid w:val="0092304A"/>
    <w:rsid w:val="0092312A"/>
    <w:rsid w:val="009241C8"/>
    <w:rsid w:val="00924775"/>
    <w:rsid w:val="0092497E"/>
    <w:rsid w:val="00924F0A"/>
    <w:rsid w:val="00925183"/>
    <w:rsid w:val="009254F7"/>
    <w:rsid w:val="00925B32"/>
    <w:rsid w:val="00925CD1"/>
    <w:rsid w:val="00925D8E"/>
    <w:rsid w:val="0092627A"/>
    <w:rsid w:val="00926955"/>
    <w:rsid w:val="00926B08"/>
    <w:rsid w:val="009270E8"/>
    <w:rsid w:val="00927701"/>
    <w:rsid w:val="00927C3F"/>
    <w:rsid w:val="00930397"/>
    <w:rsid w:val="0093147F"/>
    <w:rsid w:val="009315DF"/>
    <w:rsid w:val="0093164C"/>
    <w:rsid w:val="0093172A"/>
    <w:rsid w:val="009322B9"/>
    <w:rsid w:val="009330C1"/>
    <w:rsid w:val="00933578"/>
    <w:rsid w:val="00933813"/>
    <w:rsid w:val="009338B1"/>
    <w:rsid w:val="009343D7"/>
    <w:rsid w:val="0093483D"/>
    <w:rsid w:val="00934A00"/>
    <w:rsid w:val="00934B3E"/>
    <w:rsid w:val="00934DD7"/>
    <w:rsid w:val="0093533B"/>
    <w:rsid w:val="00936072"/>
    <w:rsid w:val="009375A6"/>
    <w:rsid w:val="009378F1"/>
    <w:rsid w:val="00937966"/>
    <w:rsid w:val="00940BED"/>
    <w:rsid w:val="009410A0"/>
    <w:rsid w:val="009413E7"/>
    <w:rsid w:val="00941910"/>
    <w:rsid w:val="0094268A"/>
    <w:rsid w:val="00942A49"/>
    <w:rsid w:val="00942F6E"/>
    <w:rsid w:val="00943A2C"/>
    <w:rsid w:val="00943BDC"/>
    <w:rsid w:val="009450F9"/>
    <w:rsid w:val="0094588D"/>
    <w:rsid w:val="00945F7B"/>
    <w:rsid w:val="00947119"/>
    <w:rsid w:val="00947788"/>
    <w:rsid w:val="0095022A"/>
    <w:rsid w:val="0095073E"/>
    <w:rsid w:val="00950894"/>
    <w:rsid w:val="00950A3F"/>
    <w:rsid w:val="00951435"/>
    <w:rsid w:val="00951502"/>
    <w:rsid w:val="0095172B"/>
    <w:rsid w:val="00951CC8"/>
    <w:rsid w:val="00952887"/>
    <w:rsid w:val="0095318B"/>
    <w:rsid w:val="00953A0F"/>
    <w:rsid w:val="00953CFB"/>
    <w:rsid w:val="009542FE"/>
    <w:rsid w:val="0095438D"/>
    <w:rsid w:val="0095462D"/>
    <w:rsid w:val="00954F13"/>
    <w:rsid w:val="0095501D"/>
    <w:rsid w:val="009551F5"/>
    <w:rsid w:val="00955500"/>
    <w:rsid w:val="00955AE4"/>
    <w:rsid w:val="00955AF4"/>
    <w:rsid w:val="00955B48"/>
    <w:rsid w:val="00955C79"/>
    <w:rsid w:val="00956879"/>
    <w:rsid w:val="00957048"/>
    <w:rsid w:val="00957710"/>
    <w:rsid w:val="00957CC7"/>
    <w:rsid w:val="009601FE"/>
    <w:rsid w:val="009602C0"/>
    <w:rsid w:val="00960961"/>
    <w:rsid w:val="009609D1"/>
    <w:rsid w:val="00961208"/>
    <w:rsid w:val="009623F5"/>
    <w:rsid w:val="00962674"/>
    <w:rsid w:val="00962BEB"/>
    <w:rsid w:val="009630C5"/>
    <w:rsid w:val="00963752"/>
    <w:rsid w:val="00963D80"/>
    <w:rsid w:val="00964105"/>
    <w:rsid w:val="0096549A"/>
    <w:rsid w:val="009656DF"/>
    <w:rsid w:val="00965D74"/>
    <w:rsid w:val="00966054"/>
    <w:rsid w:val="009661D2"/>
    <w:rsid w:val="009663FB"/>
    <w:rsid w:val="0096649E"/>
    <w:rsid w:val="00966806"/>
    <w:rsid w:val="0096697B"/>
    <w:rsid w:val="00966DE4"/>
    <w:rsid w:val="00966E0E"/>
    <w:rsid w:val="00967507"/>
    <w:rsid w:val="00967662"/>
    <w:rsid w:val="00967C04"/>
    <w:rsid w:val="00967FE9"/>
    <w:rsid w:val="00970368"/>
    <w:rsid w:val="009703E4"/>
    <w:rsid w:val="009708BC"/>
    <w:rsid w:val="00971E66"/>
    <w:rsid w:val="009722FF"/>
    <w:rsid w:val="00973337"/>
    <w:rsid w:val="00973575"/>
    <w:rsid w:val="009739BA"/>
    <w:rsid w:val="00973EFB"/>
    <w:rsid w:val="0097471E"/>
    <w:rsid w:val="009748AE"/>
    <w:rsid w:val="00974C85"/>
    <w:rsid w:val="00976801"/>
    <w:rsid w:val="009777D0"/>
    <w:rsid w:val="00977B54"/>
    <w:rsid w:val="0098050D"/>
    <w:rsid w:val="0098068E"/>
    <w:rsid w:val="00980C0B"/>
    <w:rsid w:val="00980CDD"/>
    <w:rsid w:val="00980F33"/>
    <w:rsid w:val="00981950"/>
    <w:rsid w:val="00981CE9"/>
    <w:rsid w:val="00982122"/>
    <w:rsid w:val="009829A1"/>
    <w:rsid w:val="00983139"/>
    <w:rsid w:val="00983499"/>
    <w:rsid w:val="00983557"/>
    <w:rsid w:val="00983E65"/>
    <w:rsid w:val="009846EA"/>
    <w:rsid w:val="009852A0"/>
    <w:rsid w:val="0098541D"/>
    <w:rsid w:val="00985C8A"/>
    <w:rsid w:val="00985CD8"/>
    <w:rsid w:val="0098664C"/>
    <w:rsid w:val="00986A61"/>
    <w:rsid w:val="009877BD"/>
    <w:rsid w:val="009878EA"/>
    <w:rsid w:val="009879C3"/>
    <w:rsid w:val="00987E62"/>
    <w:rsid w:val="0099061B"/>
    <w:rsid w:val="00990A09"/>
    <w:rsid w:val="00991CC8"/>
    <w:rsid w:val="009925E2"/>
    <w:rsid w:val="00992931"/>
    <w:rsid w:val="00992B8F"/>
    <w:rsid w:val="00992CE1"/>
    <w:rsid w:val="00993B68"/>
    <w:rsid w:val="00993E49"/>
    <w:rsid w:val="0099407F"/>
    <w:rsid w:val="00994148"/>
    <w:rsid w:val="009942AA"/>
    <w:rsid w:val="009948B4"/>
    <w:rsid w:val="00994CD2"/>
    <w:rsid w:val="00995058"/>
    <w:rsid w:val="0099531C"/>
    <w:rsid w:val="00995463"/>
    <w:rsid w:val="00995960"/>
    <w:rsid w:val="00996DEE"/>
    <w:rsid w:val="00996EEB"/>
    <w:rsid w:val="00997A82"/>
    <w:rsid w:val="009A017F"/>
    <w:rsid w:val="009A116F"/>
    <w:rsid w:val="009A163B"/>
    <w:rsid w:val="009A165A"/>
    <w:rsid w:val="009A1730"/>
    <w:rsid w:val="009A189C"/>
    <w:rsid w:val="009A1921"/>
    <w:rsid w:val="009A1CD2"/>
    <w:rsid w:val="009A20D6"/>
    <w:rsid w:val="009A29DC"/>
    <w:rsid w:val="009A2E6D"/>
    <w:rsid w:val="009A3139"/>
    <w:rsid w:val="009A3340"/>
    <w:rsid w:val="009A3815"/>
    <w:rsid w:val="009A388A"/>
    <w:rsid w:val="009A38F2"/>
    <w:rsid w:val="009A409E"/>
    <w:rsid w:val="009A42C6"/>
    <w:rsid w:val="009A444C"/>
    <w:rsid w:val="009A467E"/>
    <w:rsid w:val="009A549F"/>
    <w:rsid w:val="009A6318"/>
    <w:rsid w:val="009A73F4"/>
    <w:rsid w:val="009A75D4"/>
    <w:rsid w:val="009A7729"/>
    <w:rsid w:val="009A7CC1"/>
    <w:rsid w:val="009B0F2F"/>
    <w:rsid w:val="009B1153"/>
    <w:rsid w:val="009B188F"/>
    <w:rsid w:val="009B1C84"/>
    <w:rsid w:val="009B1CD9"/>
    <w:rsid w:val="009B21FD"/>
    <w:rsid w:val="009B2260"/>
    <w:rsid w:val="009B2725"/>
    <w:rsid w:val="009B2877"/>
    <w:rsid w:val="009B3221"/>
    <w:rsid w:val="009B34A7"/>
    <w:rsid w:val="009B34FE"/>
    <w:rsid w:val="009B3B2B"/>
    <w:rsid w:val="009B3D94"/>
    <w:rsid w:val="009B3FF7"/>
    <w:rsid w:val="009B404C"/>
    <w:rsid w:val="009B4064"/>
    <w:rsid w:val="009B4399"/>
    <w:rsid w:val="009B440A"/>
    <w:rsid w:val="009B4E0D"/>
    <w:rsid w:val="009B4E39"/>
    <w:rsid w:val="009B4F8F"/>
    <w:rsid w:val="009B50BE"/>
    <w:rsid w:val="009B5387"/>
    <w:rsid w:val="009B53F8"/>
    <w:rsid w:val="009B5960"/>
    <w:rsid w:val="009B5FB6"/>
    <w:rsid w:val="009B6B30"/>
    <w:rsid w:val="009B6C8C"/>
    <w:rsid w:val="009B732E"/>
    <w:rsid w:val="009C01F5"/>
    <w:rsid w:val="009C0484"/>
    <w:rsid w:val="009C05AF"/>
    <w:rsid w:val="009C0671"/>
    <w:rsid w:val="009C0774"/>
    <w:rsid w:val="009C0970"/>
    <w:rsid w:val="009C0A37"/>
    <w:rsid w:val="009C0AF9"/>
    <w:rsid w:val="009C115E"/>
    <w:rsid w:val="009C117A"/>
    <w:rsid w:val="009C1586"/>
    <w:rsid w:val="009C20C0"/>
    <w:rsid w:val="009C2E0A"/>
    <w:rsid w:val="009C39FB"/>
    <w:rsid w:val="009C3C2D"/>
    <w:rsid w:val="009C413A"/>
    <w:rsid w:val="009C484B"/>
    <w:rsid w:val="009C496E"/>
    <w:rsid w:val="009C5733"/>
    <w:rsid w:val="009C59C2"/>
    <w:rsid w:val="009C5C1E"/>
    <w:rsid w:val="009C5DBB"/>
    <w:rsid w:val="009C6BDA"/>
    <w:rsid w:val="009C6E3C"/>
    <w:rsid w:val="009C73A4"/>
    <w:rsid w:val="009C77B8"/>
    <w:rsid w:val="009C7993"/>
    <w:rsid w:val="009C7F51"/>
    <w:rsid w:val="009D00E4"/>
    <w:rsid w:val="009D026B"/>
    <w:rsid w:val="009D0452"/>
    <w:rsid w:val="009D048B"/>
    <w:rsid w:val="009D05E3"/>
    <w:rsid w:val="009D09B2"/>
    <w:rsid w:val="009D26C3"/>
    <w:rsid w:val="009D2935"/>
    <w:rsid w:val="009D2A37"/>
    <w:rsid w:val="009D2E77"/>
    <w:rsid w:val="009D3155"/>
    <w:rsid w:val="009D36F1"/>
    <w:rsid w:val="009D3E77"/>
    <w:rsid w:val="009D3F67"/>
    <w:rsid w:val="009D4294"/>
    <w:rsid w:val="009D4350"/>
    <w:rsid w:val="009D4592"/>
    <w:rsid w:val="009D4AE7"/>
    <w:rsid w:val="009D5DE1"/>
    <w:rsid w:val="009D686D"/>
    <w:rsid w:val="009D6A8C"/>
    <w:rsid w:val="009D6B1F"/>
    <w:rsid w:val="009D6E28"/>
    <w:rsid w:val="009D6E4E"/>
    <w:rsid w:val="009D6FB7"/>
    <w:rsid w:val="009D725D"/>
    <w:rsid w:val="009D786C"/>
    <w:rsid w:val="009D7A73"/>
    <w:rsid w:val="009D7D02"/>
    <w:rsid w:val="009E0873"/>
    <w:rsid w:val="009E1F93"/>
    <w:rsid w:val="009E2DDC"/>
    <w:rsid w:val="009E2E62"/>
    <w:rsid w:val="009E2F62"/>
    <w:rsid w:val="009E38EB"/>
    <w:rsid w:val="009E39A6"/>
    <w:rsid w:val="009E39F8"/>
    <w:rsid w:val="009E3AC4"/>
    <w:rsid w:val="009E50B8"/>
    <w:rsid w:val="009E525C"/>
    <w:rsid w:val="009E5C05"/>
    <w:rsid w:val="009E603F"/>
    <w:rsid w:val="009E6394"/>
    <w:rsid w:val="009E63A4"/>
    <w:rsid w:val="009E66AE"/>
    <w:rsid w:val="009E66ED"/>
    <w:rsid w:val="009E6B21"/>
    <w:rsid w:val="009E6B3F"/>
    <w:rsid w:val="009E6C28"/>
    <w:rsid w:val="009E6E5C"/>
    <w:rsid w:val="009E6F80"/>
    <w:rsid w:val="009E707A"/>
    <w:rsid w:val="009E730D"/>
    <w:rsid w:val="009E7552"/>
    <w:rsid w:val="009E77A6"/>
    <w:rsid w:val="009F00AA"/>
    <w:rsid w:val="009F07FC"/>
    <w:rsid w:val="009F0CF6"/>
    <w:rsid w:val="009F139E"/>
    <w:rsid w:val="009F1D9F"/>
    <w:rsid w:val="009F1FD9"/>
    <w:rsid w:val="009F3372"/>
    <w:rsid w:val="009F370F"/>
    <w:rsid w:val="009F3A46"/>
    <w:rsid w:val="009F3F71"/>
    <w:rsid w:val="009F48C2"/>
    <w:rsid w:val="009F4A7C"/>
    <w:rsid w:val="009F4FFF"/>
    <w:rsid w:val="009F5614"/>
    <w:rsid w:val="009F5A78"/>
    <w:rsid w:val="009F675A"/>
    <w:rsid w:val="009F69B6"/>
    <w:rsid w:val="009F77D7"/>
    <w:rsid w:val="009F7FC4"/>
    <w:rsid w:val="00A00200"/>
    <w:rsid w:val="00A004B7"/>
    <w:rsid w:val="00A0067A"/>
    <w:rsid w:val="00A011F7"/>
    <w:rsid w:val="00A0205B"/>
    <w:rsid w:val="00A02093"/>
    <w:rsid w:val="00A020C5"/>
    <w:rsid w:val="00A0213F"/>
    <w:rsid w:val="00A02819"/>
    <w:rsid w:val="00A02881"/>
    <w:rsid w:val="00A030D1"/>
    <w:rsid w:val="00A03166"/>
    <w:rsid w:val="00A03347"/>
    <w:rsid w:val="00A03B1A"/>
    <w:rsid w:val="00A03B55"/>
    <w:rsid w:val="00A03B76"/>
    <w:rsid w:val="00A041B0"/>
    <w:rsid w:val="00A047DF"/>
    <w:rsid w:val="00A04C8F"/>
    <w:rsid w:val="00A05D03"/>
    <w:rsid w:val="00A05D97"/>
    <w:rsid w:val="00A069A0"/>
    <w:rsid w:val="00A06CF4"/>
    <w:rsid w:val="00A07007"/>
    <w:rsid w:val="00A07125"/>
    <w:rsid w:val="00A071CF"/>
    <w:rsid w:val="00A07350"/>
    <w:rsid w:val="00A074F9"/>
    <w:rsid w:val="00A076B2"/>
    <w:rsid w:val="00A07896"/>
    <w:rsid w:val="00A07A00"/>
    <w:rsid w:val="00A10427"/>
    <w:rsid w:val="00A1057E"/>
    <w:rsid w:val="00A115B4"/>
    <w:rsid w:val="00A12860"/>
    <w:rsid w:val="00A128C9"/>
    <w:rsid w:val="00A12948"/>
    <w:rsid w:val="00A13694"/>
    <w:rsid w:val="00A1370A"/>
    <w:rsid w:val="00A13DFF"/>
    <w:rsid w:val="00A142F2"/>
    <w:rsid w:val="00A14842"/>
    <w:rsid w:val="00A14A04"/>
    <w:rsid w:val="00A15126"/>
    <w:rsid w:val="00A1519C"/>
    <w:rsid w:val="00A15258"/>
    <w:rsid w:val="00A15D4D"/>
    <w:rsid w:val="00A15F69"/>
    <w:rsid w:val="00A162A3"/>
    <w:rsid w:val="00A162BA"/>
    <w:rsid w:val="00A16D88"/>
    <w:rsid w:val="00A174CD"/>
    <w:rsid w:val="00A1776F"/>
    <w:rsid w:val="00A177CD"/>
    <w:rsid w:val="00A17B63"/>
    <w:rsid w:val="00A20FB3"/>
    <w:rsid w:val="00A21839"/>
    <w:rsid w:val="00A2190B"/>
    <w:rsid w:val="00A21A5F"/>
    <w:rsid w:val="00A22914"/>
    <w:rsid w:val="00A22DA4"/>
    <w:rsid w:val="00A231D7"/>
    <w:rsid w:val="00A2320B"/>
    <w:rsid w:val="00A2379C"/>
    <w:rsid w:val="00A23972"/>
    <w:rsid w:val="00A2399D"/>
    <w:rsid w:val="00A23C73"/>
    <w:rsid w:val="00A23CA1"/>
    <w:rsid w:val="00A23FDF"/>
    <w:rsid w:val="00A247D1"/>
    <w:rsid w:val="00A24DE6"/>
    <w:rsid w:val="00A2642F"/>
    <w:rsid w:val="00A264EB"/>
    <w:rsid w:val="00A267A7"/>
    <w:rsid w:val="00A27C3B"/>
    <w:rsid w:val="00A27C46"/>
    <w:rsid w:val="00A27CE6"/>
    <w:rsid w:val="00A27F74"/>
    <w:rsid w:val="00A30439"/>
    <w:rsid w:val="00A30DF9"/>
    <w:rsid w:val="00A31B02"/>
    <w:rsid w:val="00A31D6F"/>
    <w:rsid w:val="00A31F21"/>
    <w:rsid w:val="00A32070"/>
    <w:rsid w:val="00A325DD"/>
    <w:rsid w:val="00A32827"/>
    <w:rsid w:val="00A328A4"/>
    <w:rsid w:val="00A333A5"/>
    <w:rsid w:val="00A33AF7"/>
    <w:rsid w:val="00A33D11"/>
    <w:rsid w:val="00A33FFF"/>
    <w:rsid w:val="00A34047"/>
    <w:rsid w:val="00A34323"/>
    <w:rsid w:val="00A3502F"/>
    <w:rsid w:val="00A358D7"/>
    <w:rsid w:val="00A35C7F"/>
    <w:rsid w:val="00A35F77"/>
    <w:rsid w:val="00A3648F"/>
    <w:rsid w:val="00A364A6"/>
    <w:rsid w:val="00A36755"/>
    <w:rsid w:val="00A36F30"/>
    <w:rsid w:val="00A36F43"/>
    <w:rsid w:val="00A3702A"/>
    <w:rsid w:val="00A3725A"/>
    <w:rsid w:val="00A3748A"/>
    <w:rsid w:val="00A37DC5"/>
    <w:rsid w:val="00A4050C"/>
    <w:rsid w:val="00A4058F"/>
    <w:rsid w:val="00A405CD"/>
    <w:rsid w:val="00A407E9"/>
    <w:rsid w:val="00A4139E"/>
    <w:rsid w:val="00A413D0"/>
    <w:rsid w:val="00A416B1"/>
    <w:rsid w:val="00A417EF"/>
    <w:rsid w:val="00A41C4D"/>
    <w:rsid w:val="00A42646"/>
    <w:rsid w:val="00A426DA"/>
    <w:rsid w:val="00A42D5A"/>
    <w:rsid w:val="00A43298"/>
    <w:rsid w:val="00A435EE"/>
    <w:rsid w:val="00A442E8"/>
    <w:rsid w:val="00A44879"/>
    <w:rsid w:val="00A4601D"/>
    <w:rsid w:val="00A464B0"/>
    <w:rsid w:val="00A46594"/>
    <w:rsid w:val="00A469DB"/>
    <w:rsid w:val="00A46B0B"/>
    <w:rsid w:val="00A46E0A"/>
    <w:rsid w:val="00A47762"/>
    <w:rsid w:val="00A478BD"/>
    <w:rsid w:val="00A479F2"/>
    <w:rsid w:val="00A47A5F"/>
    <w:rsid w:val="00A500E9"/>
    <w:rsid w:val="00A5024C"/>
    <w:rsid w:val="00A502F9"/>
    <w:rsid w:val="00A504F2"/>
    <w:rsid w:val="00A505A0"/>
    <w:rsid w:val="00A50C92"/>
    <w:rsid w:val="00A5126A"/>
    <w:rsid w:val="00A5175F"/>
    <w:rsid w:val="00A51A4A"/>
    <w:rsid w:val="00A51C9D"/>
    <w:rsid w:val="00A524EB"/>
    <w:rsid w:val="00A525F4"/>
    <w:rsid w:val="00A526B6"/>
    <w:rsid w:val="00A526EB"/>
    <w:rsid w:val="00A52917"/>
    <w:rsid w:val="00A52A9F"/>
    <w:rsid w:val="00A52F68"/>
    <w:rsid w:val="00A52FA4"/>
    <w:rsid w:val="00A53041"/>
    <w:rsid w:val="00A5309B"/>
    <w:rsid w:val="00A532C7"/>
    <w:rsid w:val="00A53DCE"/>
    <w:rsid w:val="00A53F1B"/>
    <w:rsid w:val="00A54D14"/>
    <w:rsid w:val="00A54DE0"/>
    <w:rsid w:val="00A5542D"/>
    <w:rsid w:val="00A55466"/>
    <w:rsid w:val="00A5550E"/>
    <w:rsid w:val="00A557D9"/>
    <w:rsid w:val="00A55C4F"/>
    <w:rsid w:val="00A562BF"/>
    <w:rsid w:val="00A564EA"/>
    <w:rsid w:val="00A5760E"/>
    <w:rsid w:val="00A5774D"/>
    <w:rsid w:val="00A57A8A"/>
    <w:rsid w:val="00A60047"/>
    <w:rsid w:val="00A60770"/>
    <w:rsid w:val="00A607F2"/>
    <w:rsid w:val="00A61000"/>
    <w:rsid w:val="00A61056"/>
    <w:rsid w:val="00A61076"/>
    <w:rsid w:val="00A612AC"/>
    <w:rsid w:val="00A61575"/>
    <w:rsid w:val="00A6209E"/>
    <w:rsid w:val="00A6214C"/>
    <w:rsid w:val="00A62162"/>
    <w:rsid w:val="00A62C8E"/>
    <w:rsid w:val="00A632BD"/>
    <w:rsid w:val="00A63DEE"/>
    <w:rsid w:val="00A64ACE"/>
    <w:rsid w:val="00A64E7A"/>
    <w:rsid w:val="00A65076"/>
    <w:rsid w:val="00A65EFE"/>
    <w:rsid w:val="00A66196"/>
    <w:rsid w:val="00A665D2"/>
    <w:rsid w:val="00A70CB9"/>
    <w:rsid w:val="00A717B8"/>
    <w:rsid w:val="00A7256B"/>
    <w:rsid w:val="00A72616"/>
    <w:rsid w:val="00A72AE4"/>
    <w:rsid w:val="00A731CC"/>
    <w:rsid w:val="00A73A6B"/>
    <w:rsid w:val="00A73CD1"/>
    <w:rsid w:val="00A74A43"/>
    <w:rsid w:val="00A75056"/>
    <w:rsid w:val="00A75830"/>
    <w:rsid w:val="00A75B95"/>
    <w:rsid w:val="00A75CF8"/>
    <w:rsid w:val="00A75F16"/>
    <w:rsid w:val="00A7630C"/>
    <w:rsid w:val="00A763F3"/>
    <w:rsid w:val="00A76664"/>
    <w:rsid w:val="00A76BBB"/>
    <w:rsid w:val="00A76BEB"/>
    <w:rsid w:val="00A77BA6"/>
    <w:rsid w:val="00A77C54"/>
    <w:rsid w:val="00A77CBC"/>
    <w:rsid w:val="00A8183B"/>
    <w:rsid w:val="00A81A39"/>
    <w:rsid w:val="00A81B37"/>
    <w:rsid w:val="00A82240"/>
    <w:rsid w:val="00A82490"/>
    <w:rsid w:val="00A824D8"/>
    <w:rsid w:val="00A82A94"/>
    <w:rsid w:val="00A82E73"/>
    <w:rsid w:val="00A83A88"/>
    <w:rsid w:val="00A83C71"/>
    <w:rsid w:val="00A84FFE"/>
    <w:rsid w:val="00A8672D"/>
    <w:rsid w:val="00A86DDD"/>
    <w:rsid w:val="00A87E27"/>
    <w:rsid w:val="00A9036F"/>
    <w:rsid w:val="00A904C7"/>
    <w:rsid w:val="00A90B6C"/>
    <w:rsid w:val="00A90DBA"/>
    <w:rsid w:val="00A90E29"/>
    <w:rsid w:val="00A91AE8"/>
    <w:rsid w:val="00A91FCC"/>
    <w:rsid w:val="00A924F2"/>
    <w:rsid w:val="00A92650"/>
    <w:rsid w:val="00A939F1"/>
    <w:rsid w:val="00A93C41"/>
    <w:rsid w:val="00A93D2D"/>
    <w:rsid w:val="00A94754"/>
    <w:rsid w:val="00A95BCE"/>
    <w:rsid w:val="00A95C84"/>
    <w:rsid w:val="00A961E3"/>
    <w:rsid w:val="00A969BA"/>
    <w:rsid w:val="00A97040"/>
    <w:rsid w:val="00A97B5F"/>
    <w:rsid w:val="00AA00CC"/>
    <w:rsid w:val="00AA0126"/>
    <w:rsid w:val="00AA0ABD"/>
    <w:rsid w:val="00AA0BCF"/>
    <w:rsid w:val="00AA0C3B"/>
    <w:rsid w:val="00AA0D4A"/>
    <w:rsid w:val="00AA10A2"/>
    <w:rsid w:val="00AA10E1"/>
    <w:rsid w:val="00AA1398"/>
    <w:rsid w:val="00AA1582"/>
    <w:rsid w:val="00AA1690"/>
    <w:rsid w:val="00AA1845"/>
    <w:rsid w:val="00AA1B00"/>
    <w:rsid w:val="00AA2892"/>
    <w:rsid w:val="00AA3AD6"/>
    <w:rsid w:val="00AA40DF"/>
    <w:rsid w:val="00AA494E"/>
    <w:rsid w:val="00AA55D0"/>
    <w:rsid w:val="00AA56E8"/>
    <w:rsid w:val="00AA6CC8"/>
    <w:rsid w:val="00AA6FEF"/>
    <w:rsid w:val="00AA73E4"/>
    <w:rsid w:val="00AA741B"/>
    <w:rsid w:val="00AA7F89"/>
    <w:rsid w:val="00AB0385"/>
    <w:rsid w:val="00AB05FF"/>
    <w:rsid w:val="00AB0D2B"/>
    <w:rsid w:val="00AB0D37"/>
    <w:rsid w:val="00AB1522"/>
    <w:rsid w:val="00AB15D4"/>
    <w:rsid w:val="00AB1A12"/>
    <w:rsid w:val="00AB1C2E"/>
    <w:rsid w:val="00AB2013"/>
    <w:rsid w:val="00AB27D3"/>
    <w:rsid w:val="00AB2A95"/>
    <w:rsid w:val="00AB2BF6"/>
    <w:rsid w:val="00AB2C4A"/>
    <w:rsid w:val="00AB2EBF"/>
    <w:rsid w:val="00AB2FA5"/>
    <w:rsid w:val="00AB363A"/>
    <w:rsid w:val="00AB3662"/>
    <w:rsid w:val="00AB39EF"/>
    <w:rsid w:val="00AB3D6D"/>
    <w:rsid w:val="00AB3DC9"/>
    <w:rsid w:val="00AB4252"/>
    <w:rsid w:val="00AB4443"/>
    <w:rsid w:val="00AB4D0C"/>
    <w:rsid w:val="00AB5D0F"/>
    <w:rsid w:val="00AB5E39"/>
    <w:rsid w:val="00AB5F36"/>
    <w:rsid w:val="00AB66F7"/>
    <w:rsid w:val="00AB6DB1"/>
    <w:rsid w:val="00AB6EC7"/>
    <w:rsid w:val="00AB746F"/>
    <w:rsid w:val="00AB78A0"/>
    <w:rsid w:val="00AB79BC"/>
    <w:rsid w:val="00AB7E99"/>
    <w:rsid w:val="00AC0858"/>
    <w:rsid w:val="00AC09FE"/>
    <w:rsid w:val="00AC0E27"/>
    <w:rsid w:val="00AC10CF"/>
    <w:rsid w:val="00AC12BC"/>
    <w:rsid w:val="00AC268E"/>
    <w:rsid w:val="00AC2C4C"/>
    <w:rsid w:val="00AC3318"/>
    <w:rsid w:val="00AC3830"/>
    <w:rsid w:val="00AC3D11"/>
    <w:rsid w:val="00AC4750"/>
    <w:rsid w:val="00AC485B"/>
    <w:rsid w:val="00AC4B6D"/>
    <w:rsid w:val="00AC59DD"/>
    <w:rsid w:val="00AC5B9E"/>
    <w:rsid w:val="00AC5C6B"/>
    <w:rsid w:val="00AC5EBE"/>
    <w:rsid w:val="00AC62F6"/>
    <w:rsid w:val="00AC731A"/>
    <w:rsid w:val="00AC7670"/>
    <w:rsid w:val="00AC7841"/>
    <w:rsid w:val="00AC7A2B"/>
    <w:rsid w:val="00AC7C9F"/>
    <w:rsid w:val="00AC7E05"/>
    <w:rsid w:val="00AC7FA0"/>
    <w:rsid w:val="00AD013D"/>
    <w:rsid w:val="00AD0211"/>
    <w:rsid w:val="00AD0462"/>
    <w:rsid w:val="00AD0EB8"/>
    <w:rsid w:val="00AD1ADF"/>
    <w:rsid w:val="00AD1DE6"/>
    <w:rsid w:val="00AD20C1"/>
    <w:rsid w:val="00AD2C6B"/>
    <w:rsid w:val="00AD3187"/>
    <w:rsid w:val="00AD3224"/>
    <w:rsid w:val="00AD3C2B"/>
    <w:rsid w:val="00AD4507"/>
    <w:rsid w:val="00AD535A"/>
    <w:rsid w:val="00AD6567"/>
    <w:rsid w:val="00AD6850"/>
    <w:rsid w:val="00AD6902"/>
    <w:rsid w:val="00AD70C0"/>
    <w:rsid w:val="00AD7506"/>
    <w:rsid w:val="00AD7E09"/>
    <w:rsid w:val="00AE0E1A"/>
    <w:rsid w:val="00AE1056"/>
    <w:rsid w:val="00AE1BC1"/>
    <w:rsid w:val="00AE216B"/>
    <w:rsid w:val="00AE258F"/>
    <w:rsid w:val="00AE2FD3"/>
    <w:rsid w:val="00AE302B"/>
    <w:rsid w:val="00AE38D9"/>
    <w:rsid w:val="00AE39C0"/>
    <w:rsid w:val="00AE4276"/>
    <w:rsid w:val="00AE44F6"/>
    <w:rsid w:val="00AE4B3A"/>
    <w:rsid w:val="00AE4D36"/>
    <w:rsid w:val="00AE4DF4"/>
    <w:rsid w:val="00AE4E1E"/>
    <w:rsid w:val="00AE5290"/>
    <w:rsid w:val="00AE5A17"/>
    <w:rsid w:val="00AE629B"/>
    <w:rsid w:val="00AE6B3A"/>
    <w:rsid w:val="00AE7EBD"/>
    <w:rsid w:val="00AF05F1"/>
    <w:rsid w:val="00AF0A92"/>
    <w:rsid w:val="00AF0E45"/>
    <w:rsid w:val="00AF1264"/>
    <w:rsid w:val="00AF147C"/>
    <w:rsid w:val="00AF1974"/>
    <w:rsid w:val="00AF1C2D"/>
    <w:rsid w:val="00AF229A"/>
    <w:rsid w:val="00AF234E"/>
    <w:rsid w:val="00AF2E49"/>
    <w:rsid w:val="00AF2EE4"/>
    <w:rsid w:val="00AF34B6"/>
    <w:rsid w:val="00AF3E47"/>
    <w:rsid w:val="00AF4141"/>
    <w:rsid w:val="00AF42E9"/>
    <w:rsid w:val="00AF45BF"/>
    <w:rsid w:val="00AF5A59"/>
    <w:rsid w:val="00AF61A0"/>
    <w:rsid w:val="00AF65CC"/>
    <w:rsid w:val="00AF6924"/>
    <w:rsid w:val="00AF7105"/>
    <w:rsid w:val="00AF72B1"/>
    <w:rsid w:val="00AF72B4"/>
    <w:rsid w:val="00AF7905"/>
    <w:rsid w:val="00B00858"/>
    <w:rsid w:val="00B008C7"/>
    <w:rsid w:val="00B00A00"/>
    <w:rsid w:val="00B00F59"/>
    <w:rsid w:val="00B01144"/>
    <w:rsid w:val="00B01731"/>
    <w:rsid w:val="00B01AE3"/>
    <w:rsid w:val="00B01AED"/>
    <w:rsid w:val="00B01BA1"/>
    <w:rsid w:val="00B01F41"/>
    <w:rsid w:val="00B02104"/>
    <w:rsid w:val="00B02BE1"/>
    <w:rsid w:val="00B02C82"/>
    <w:rsid w:val="00B03C78"/>
    <w:rsid w:val="00B03EE9"/>
    <w:rsid w:val="00B04AE6"/>
    <w:rsid w:val="00B04C43"/>
    <w:rsid w:val="00B04D7B"/>
    <w:rsid w:val="00B04E59"/>
    <w:rsid w:val="00B052DC"/>
    <w:rsid w:val="00B05419"/>
    <w:rsid w:val="00B056F2"/>
    <w:rsid w:val="00B05765"/>
    <w:rsid w:val="00B05A77"/>
    <w:rsid w:val="00B0650D"/>
    <w:rsid w:val="00B06991"/>
    <w:rsid w:val="00B06B94"/>
    <w:rsid w:val="00B07381"/>
    <w:rsid w:val="00B07895"/>
    <w:rsid w:val="00B101B0"/>
    <w:rsid w:val="00B1076C"/>
    <w:rsid w:val="00B10BDA"/>
    <w:rsid w:val="00B11082"/>
    <w:rsid w:val="00B114C1"/>
    <w:rsid w:val="00B118B4"/>
    <w:rsid w:val="00B11BD4"/>
    <w:rsid w:val="00B11CCD"/>
    <w:rsid w:val="00B11F9B"/>
    <w:rsid w:val="00B1240A"/>
    <w:rsid w:val="00B12AD5"/>
    <w:rsid w:val="00B13243"/>
    <w:rsid w:val="00B132E7"/>
    <w:rsid w:val="00B13439"/>
    <w:rsid w:val="00B139F1"/>
    <w:rsid w:val="00B13A9E"/>
    <w:rsid w:val="00B1411F"/>
    <w:rsid w:val="00B1420D"/>
    <w:rsid w:val="00B1477F"/>
    <w:rsid w:val="00B15289"/>
    <w:rsid w:val="00B155B9"/>
    <w:rsid w:val="00B15746"/>
    <w:rsid w:val="00B158FA"/>
    <w:rsid w:val="00B15A39"/>
    <w:rsid w:val="00B16A73"/>
    <w:rsid w:val="00B1729D"/>
    <w:rsid w:val="00B179B8"/>
    <w:rsid w:val="00B17BAA"/>
    <w:rsid w:val="00B205FB"/>
    <w:rsid w:val="00B20E90"/>
    <w:rsid w:val="00B20ED9"/>
    <w:rsid w:val="00B20F57"/>
    <w:rsid w:val="00B20F8E"/>
    <w:rsid w:val="00B2142F"/>
    <w:rsid w:val="00B21468"/>
    <w:rsid w:val="00B21FD0"/>
    <w:rsid w:val="00B22401"/>
    <w:rsid w:val="00B229A4"/>
    <w:rsid w:val="00B23133"/>
    <w:rsid w:val="00B23748"/>
    <w:rsid w:val="00B23C6B"/>
    <w:rsid w:val="00B23C9D"/>
    <w:rsid w:val="00B2436C"/>
    <w:rsid w:val="00B24BDA"/>
    <w:rsid w:val="00B24D9B"/>
    <w:rsid w:val="00B24F1D"/>
    <w:rsid w:val="00B25838"/>
    <w:rsid w:val="00B25E57"/>
    <w:rsid w:val="00B26010"/>
    <w:rsid w:val="00B2615B"/>
    <w:rsid w:val="00B26231"/>
    <w:rsid w:val="00B26C63"/>
    <w:rsid w:val="00B27269"/>
    <w:rsid w:val="00B272D9"/>
    <w:rsid w:val="00B279A3"/>
    <w:rsid w:val="00B279B0"/>
    <w:rsid w:val="00B27C60"/>
    <w:rsid w:val="00B27D14"/>
    <w:rsid w:val="00B30257"/>
    <w:rsid w:val="00B3038E"/>
    <w:rsid w:val="00B306B4"/>
    <w:rsid w:val="00B30C64"/>
    <w:rsid w:val="00B30D1D"/>
    <w:rsid w:val="00B30F3A"/>
    <w:rsid w:val="00B31239"/>
    <w:rsid w:val="00B312B7"/>
    <w:rsid w:val="00B31710"/>
    <w:rsid w:val="00B31BAC"/>
    <w:rsid w:val="00B320D8"/>
    <w:rsid w:val="00B3328A"/>
    <w:rsid w:val="00B33780"/>
    <w:rsid w:val="00B337B4"/>
    <w:rsid w:val="00B33B87"/>
    <w:rsid w:val="00B34209"/>
    <w:rsid w:val="00B344B1"/>
    <w:rsid w:val="00B34593"/>
    <w:rsid w:val="00B349C5"/>
    <w:rsid w:val="00B352B5"/>
    <w:rsid w:val="00B35358"/>
    <w:rsid w:val="00B353E2"/>
    <w:rsid w:val="00B35697"/>
    <w:rsid w:val="00B3569B"/>
    <w:rsid w:val="00B3587D"/>
    <w:rsid w:val="00B35A16"/>
    <w:rsid w:val="00B35DA5"/>
    <w:rsid w:val="00B367B7"/>
    <w:rsid w:val="00B368FE"/>
    <w:rsid w:val="00B36A2A"/>
    <w:rsid w:val="00B36A2D"/>
    <w:rsid w:val="00B36DC9"/>
    <w:rsid w:val="00B36F5F"/>
    <w:rsid w:val="00B372B8"/>
    <w:rsid w:val="00B372DC"/>
    <w:rsid w:val="00B37353"/>
    <w:rsid w:val="00B377B2"/>
    <w:rsid w:val="00B379A5"/>
    <w:rsid w:val="00B37BD0"/>
    <w:rsid w:val="00B37E06"/>
    <w:rsid w:val="00B4008F"/>
    <w:rsid w:val="00B406A6"/>
    <w:rsid w:val="00B408A3"/>
    <w:rsid w:val="00B40EF1"/>
    <w:rsid w:val="00B41781"/>
    <w:rsid w:val="00B41D69"/>
    <w:rsid w:val="00B4240D"/>
    <w:rsid w:val="00B42990"/>
    <w:rsid w:val="00B42ADF"/>
    <w:rsid w:val="00B42BAF"/>
    <w:rsid w:val="00B42C22"/>
    <w:rsid w:val="00B42F9E"/>
    <w:rsid w:val="00B4385B"/>
    <w:rsid w:val="00B43916"/>
    <w:rsid w:val="00B43E2E"/>
    <w:rsid w:val="00B441A1"/>
    <w:rsid w:val="00B441B7"/>
    <w:rsid w:val="00B4422D"/>
    <w:rsid w:val="00B4494D"/>
    <w:rsid w:val="00B452E3"/>
    <w:rsid w:val="00B452EA"/>
    <w:rsid w:val="00B45555"/>
    <w:rsid w:val="00B45982"/>
    <w:rsid w:val="00B45AA9"/>
    <w:rsid w:val="00B45EE4"/>
    <w:rsid w:val="00B46260"/>
    <w:rsid w:val="00B46DFB"/>
    <w:rsid w:val="00B47410"/>
    <w:rsid w:val="00B47A77"/>
    <w:rsid w:val="00B50049"/>
    <w:rsid w:val="00B50075"/>
    <w:rsid w:val="00B508A2"/>
    <w:rsid w:val="00B50B0A"/>
    <w:rsid w:val="00B51A52"/>
    <w:rsid w:val="00B51DB4"/>
    <w:rsid w:val="00B51EF0"/>
    <w:rsid w:val="00B52229"/>
    <w:rsid w:val="00B524A1"/>
    <w:rsid w:val="00B52B65"/>
    <w:rsid w:val="00B52DF0"/>
    <w:rsid w:val="00B52E82"/>
    <w:rsid w:val="00B52EB6"/>
    <w:rsid w:val="00B53170"/>
    <w:rsid w:val="00B5391C"/>
    <w:rsid w:val="00B53932"/>
    <w:rsid w:val="00B53C83"/>
    <w:rsid w:val="00B53F10"/>
    <w:rsid w:val="00B5464E"/>
    <w:rsid w:val="00B54784"/>
    <w:rsid w:val="00B555FD"/>
    <w:rsid w:val="00B55C73"/>
    <w:rsid w:val="00B56246"/>
    <w:rsid w:val="00B56250"/>
    <w:rsid w:val="00B563E8"/>
    <w:rsid w:val="00B567DD"/>
    <w:rsid w:val="00B568C7"/>
    <w:rsid w:val="00B56B6C"/>
    <w:rsid w:val="00B5793C"/>
    <w:rsid w:val="00B60FC1"/>
    <w:rsid w:val="00B61C81"/>
    <w:rsid w:val="00B62AD1"/>
    <w:rsid w:val="00B62E2D"/>
    <w:rsid w:val="00B631D3"/>
    <w:rsid w:val="00B636C7"/>
    <w:rsid w:val="00B63E59"/>
    <w:rsid w:val="00B63E73"/>
    <w:rsid w:val="00B64532"/>
    <w:rsid w:val="00B654CF"/>
    <w:rsid w:val="00B6586E"/>
    <w:rsid w:val="00B65EA2"/>
    <w:rsid w:val="00B65FAF"/>
    <w:rsid w:val="00B70753"/>
    <w:rsid w:val="00B70AE5"/>
    <w:rsid w:val="00B70CAE"/>
    <w:rsid w:val="00B71E1D"/>
    <w:rsid w:val="00B71EF6"/>
    <w:rsid w:val="00B72A41"/>
    <w:rsid w:val="00B72C8D"/>
    <w:rsid w:val="00B72D4F"/>
    <w:rsid w:val="00B73291"/>
    <w:rsid w:val="00B7338C"/>
    <w:rsid w:val="00B73BE6"/>
    <w:rsid w:val="00B73E00"/>
    <w:rsid w:val="00B744B1"/>
    <w:rsid w:val="00B74FB3"/>
    <w:rsid w:val="00B7532A"/>
    <w:rsid w:val="00B753BF"/>
    <w:rsid w:val="00B75E20"/>
    <w:rsid w:val="00B763A6"/>
    <w:rsid w:val="00B7653B"/>
    <w:rsid w:val="00B76D6B"/>
    <w:rsid w:val="00B77921"/>
    <w:rsid w:val="00B80027"/>
    <w:rsid w:val="00B8060C"/>
    <w:rsid w:val="00B80DD1"/>
    <w:rsid w:val="00B8156F"/>
    <w:rsid w:val="00B81B51"/>
    <w:rsid w:val="00B81EDB"/>
    <w:rsid w:val="00B8228A"/>
    <w:rsid w:val="00B826A0"/>
    <w:rsid w:val="00B826A6"/>
    <w:rsid w:val="00B82A07"/>
    <w:rsid w:val="00B831E8"/>
    <w:rsid w:val="00B8347E"/>
    <w:rsid w:val="00B838BB"/>
    <w:rsid w:val="00B83D82"/>
    <w:rsid w:val="00B8433A"/>
    <w:rsid w:val="00B84883"/>
    <w:rsid w:val="00B8542B"/>
    <w:rsid w:val="00B8620F"/>
    <w:rsid w:val="00B8656D"/>
    <w:rsid w:val="00B8663C"/>
    <w:rsid w:val="00B8686F"/>
    <w:rsid w:val="00B868A0"/>
    <w:rsid w:val="00B86A3F"/>
    <w:rsid w:val="00B86DFE"/>
    <w:rsid w:val="00B87658"/>
    <w:rsid w:val="00B902BF"/>
    <w:rsid w:val="00B90920"/>
    <w:rsid w:val="00B91B43"/>
    <w:rsid w:val="00B91C03"/>
    <w:rsid w:val="00B91D24"/>
    <w:rsid w:val="00B92231"/>
    <w:rsid w:val="00B926EB"/>
    <w:rsid w:val="00B92E91"/>
    <w:rsid w:val="00B934A6"/>
    <w:rsid w:val="00B939CC"/>
    <w:rsid w:val="00B940F5"/>
    <w:rsid w:val="00B94FC5"/>
    <w:rsid w:val="00B95AE3"/>
    <w:rsid w:val="00B960D7"/>
    <w:rsid w:val="00B96464"/>
    <w:rsid w:val="00B964D6"/>
    <w:rsid w:val="00B96A62"/>
    <w:rsid w:val="00B96DC6"/>
    <w:rsid w:val="00B96EAD"/>
    <w:rsid w:val="00B9722E"/>
    <w:rsid w:val="00B97344"/>
    <w:rsid w:val="00B97476"/>
    <w:rsid w:val="00B97F7D"/>
    <w:rsid w:val="00BA0463"/>
    <w:rsid w:val="00BA0520"/>
    <w:rsid w:val="00BA09F9"/>
    <w:rsid w:val="00BA0C3B"/>
    <w:rsid w:val="00BA0CD7"/>
    <w:rsid w:val="00BA1091"/>
    <w:rsid w:val="00BA1A92"/>
    <w:rsid w:val="00BA1D19"/>
    <w:rsid w:val="00BA254F"/>
    <w:rsid w:val="00BA2BD2"/>
    <w:rsid w:val="00BA3068"/>
    <w:rsid w:val="00BA3884"/>
    <w:rsid w:val="00BA3BFE"/>
    <w:rsid w:val="00BA5AF1"/>
    <w:rsid w:val="00BA5E07"/>
    <w:rsid w:val="00BA6991"/>
    <w:rsid w:val="00BA69EB"/>
    <w:rsid w:val="00BA710B"/>
    <w:rsid w:val="00BA7220"/>
    <w:rsid w:val="00BA7FE1"/>
    <w:rsid w:val="00BB0931"/>
    <w:rsid w:val="00BB0E79"/>
    <w:rsid w:val="00BB1E7B"/>
    <w:rsid w:val="00BB1FEE"/>
    <w:rsid w:val="00BB2413"/>
    <w:rsid w:val="00BB25AC"/>
    <w:rsid w:val="00BB263D"/>
    <w:rsid w:val="00BB33DC"/>
    <w:rsid w:val="00BB412E"/>
    <w:rsid w:val="00BB4605"/>
    <w:rsid w:val="00BB4941"/>
    <w:rsid w:val="00BB495D"/>
    <w:rsid w:val="00BB4EF4"/>
    <w:rsid w:val="00BB5C36"/>
    <w:rsid w:val="00BB5DB7"/>
    <w:rsid w:val="00BB676F"/>
    <w:rsid w:val="00BB67A1"/>
    <w:rsid w:val="00BB699C"/>
    <w:rsid w:val="00BB6BCD"/>
    <w:rsid w:val="00BB71E6"/>
    <w:rsid w:val="00BB73EF"/>
    <w:rsid w:val="00BB7754"/>
    <w:rsid w:val="00BC01D4"/>
    <w:rsid w:val="00BC0537"/>
    <w:rsid w:val="00BC0882"/>
    <w:rsid w:val="00BC0FA7"/>
    <w:rsid w:val="00BC16F5"/>
    <w:rsid w:val="00BC1936"/>
    <w:rsid w:val="00BC1E10"/>
    <w:rsid w:val="00BC1EBC"/>
    <w:rsid w:val="00BC2036"/>
    <w:rsid w:val="00BC21BA"/>
    <w:rsid w:val="00BC23B4"/>
    <w:rsid w:val="00BC23F4"/>
    <w:rsid w:val="00BC28B0"/>
    <w:rsid w:val="00BC2974"/>
    <w:rsid w:val="00BC29FD"/>
    <w:rsid w:val="00BC2FAA"/>
    <w:rsid w:val="00BC33B2"/>
    <w:rsid w:val="00BC3428"/>
    <w:rsid w:val="00BC353C"/>
    <w:rsid w:val="00BC395E"/>
    <w:rsid w:val="00BC3DA4"/>
    <w:rsid w:val="00BC5421"/>
    <w:rsid w:val="00BC5A23"/>
    <w:rsid w:val="00BC5DD0"/>
    <w:rsid w:val="00BC5E41"/>
    <w:rsid w:val="00BC5EAC"/>
    <w:rsid w:val="00BC5F59"/>
    <w:rsid w:val="00BC6223"/>
    <w:rsid w:val="00BC6EA8"/>
    <w:rsid w:val="00BC71AB"/>
    <w:rsid w:val="00BD0890"/>
    <w:rsid w:val="00BD0ADA"/>
    <w:rsid w:val="00BD0DD2"/>
    <w:rsid w:val="00BD140B"/>
    <w:rsid w:val="00BD166B"/>
    <w:rsid w:val="00BD2AE8"/>
    <w:rsid w:val="00BD2EC0"/>
    <w:rsid w:val="00BD32E8"/>
    <w:rsid w:val="00BD36AD"/>
    <w:rsid w:val="00BD3E07"/>
    <w:rsid w:val="00BD4C94"/>
    <w:rsid w:val="00BD4F33"/>
    <w:rsid w:val="00BD574F"/>
    <w:rsid w:val="00BD59F6"/>
    <w:rsid w:val="00BD6252"/>
    <w:rsid w:val="00BD638E"/>
    <w:rsid w:val="00BD6676"/>
    <w:rsid w:val="00BD6926"/>
    <w:rsid w:val="00BD6D3E"/>
    <w:rsid w:val="00BD719C"/>
    <w:rsid w:val="00BD73EE"/>
    <w:rsid w:val="00BE0268"/>
    <w:rsid w:val="00BE067C"/>
    <w:rsid w:val="00BE097B"/>
    <w:rsid w:val="00BE0B85"/>
    <w:rsid w:val="00BE0E11"/>
    <w:rsid w:val="00BE1527"/>
    <w:rsid w:val="00BE2425"/>
    <w:rsid w:val="00BE247C"/>
    <w:rsid w:val="00BE2806"/>
    <w:rsid w:val="00BE284A"/>
    <w:rsid w:val="00BE2DCD"/>
    <w:rsid w:val="00BE325F"/>
    <w:rsid w:val="00BE333E"/>
    <w:rsid w:val="00BE3456"/>
    <w:rsid w:val="00BE3E48"/>
    <w:rsid w:val="00BE3FF9"/>
    <w:rsid w:val="00BE4253"/>
    <w:rsid w:val="00BE43FE"/>
    <w:rsid w:val="00BE4C27"/>
    <w:rsid w:val="00BE59AD"/>
    <w:rsid w:val="00BE64E1"/>
    <w:rsid w:val="00BE6B0B"/>
    <w:rsid w:val="00BE6F02"/>
    <w:rsid w:val="00BE7185"/>
    <w:rsid w:val="00BE76CB"/>
    <w:rsid w:val="00BE7709"/>
    <w:rsid w:val="00BE778F"/>
    <w:rsid w:val="00BE7A2C"/>
    <w:rsid w:val="00BF00DC"/>
    <w:rsid w:val="00BF09DA"/>
    <w:rsid w:val="00BF0A11"/>
    <w:rsid w:val="00BF0B95"/>
    <w:rsid w:val="00BF1B85"/>
    <w:rsid w:val="00BF2073"/>
    <w:rsid w:val="00BF2395"/>
    <w:rsid w:val="00BF239D"/>
    <w:rsid w:val="00BF23EE"/>
    <w:rsid w:val="00BF2527"/>
    <w:rsid w:val="00BF270E"/>
    <w:rsid w:val="00BF2C19"/>
    <w:rsid w:val="00BF4109"/>
    <w:rsid w:val="00BF4126"/>
    <w:rsid w:val="00BF4F8A"/>
    <w:rsid w:val="00BF5641"/>
    <w:rsid w:val="00BF572E"/>
    <w:rsid w:val="00BF59F0"/>
    <w:rsid w:val="00BF5F84"/>
    <w:rsid w:val="00BF66F8"/>
    <w:rsid w:val="00BF6AA2"/>
    <w:rsid w:val="00BF751D"/>
    <w:rsid w:val="00BF7A8C"/>
    <w:rsid w:val="00C00954"/>
    <w:rsid w:val="00C00C48"/>
    <w:rsid w:val="00C00F8F"/>
    <w:rsid w:val="00C010B0"/>
    <w:rsid w:val="00C01388"/>
    <w:rsid w:val="00C014D0"/>
    <w:rsid w:val="00C015A5"/>
    <w:rsid w:val="00C01D58"/>
    <w:rsid w:val="00C0229A"/>
    <w:rsid w:val="00C026D1"/>
    <w:rsid w:val="00C03499"/>
    <w:rsid w:val="00C0391A"/>
    <w:rsid w:val="00C04211"/>
    <w:rsid w:val="00C05446"/>
    <w:rsid w:val="00C05796"/>
    <w:rsid w:val="00C057A2"/>
    <w:rsid w:val="00C059DA"/>
    <w:rsid w:val="00C05C83"/>
    <w:rsid w:val="00C064EA"/>
    <w:rsid w:val="00C0680F"/>
    <w:rsid w:val="00C101BE"/>
    <w:rsid w:val="00C10B64"/>
    <w:rsid w:val="00C10F48"/>
    <w:rsid w:val="00C1172F"/>
    <w:rsid w:val="00C1210D"/>
    <w:rsid w:val="00C12F06"/>
    <w:rsid w:val="00C13A62"/>
    <w:rsid w:val="00C13B13"/>
    <w:rsid w:val="00C145C8"/>
    <w:rsid w:val="00C14961"/>
    <w:rsid w:val="00C14B70"/>
    <w:rsid w:val="00C1523F"/>
    <w:rsid w:val="00C15C62"/>
    <w:rsid w:val="00C1606A"/>
    <w:rsid w:val="00C16509"/>
    <w:rsid w:val="00C16661"/>
    <w:rsid w:val="00C167D4"/>
    <w:rsid w:val="00C168F2"/>
    <w:rsid w:val="00C16B2C"/>
    <w:rsid w:val="00C20524"/>
    <w:rsid w:val="00C20535"/>
    <w:rsid w:val="00C205A5"/>
    <w:rsid w:val="00C206E7"/>
    <w:rsid w:val="00C20740"/>
    <w:rsid w:val="00C20E11"/>
    <w:rsid w:val="00C21433"/>
    <w:rsid w:val="00C21453"/>
    <w:rsid w:val="00C2190B"/>
    <w:rsid w:val="00C21F38"/>
    <w:rsid w:val="00C221DA"/>
    <w:rsid w:val="00C223F8"/>
    <w:rsid w:val="00C22B7C"/>
    <w:rsid w:val="00C22FD8"/>
    <w:rsid w:val="00C245F2"/>
    <w:rsid w:val="00C25084"/>
    <w:rsid w:val="00C252AA"/>
    <w:rsid w:val="00C25BBC"/>
    <w:rsid w:val="00C25D1D"/>
    <w:rsid w:val="00C260E3"/>
    <w:rsid w:val="00C26743"/>
    <w:rsid w:val="00C269E3"/>
    <w:rsid w:val="00C26BFE"/>
    <w:rsid w:val="00C27E45"/>
    <w:rsid w:val="00C3015D"/>
    <w:rsid w:val="00C306C7"/>
    <w:rsid w:val="00C31193"/>
    <w:rsid w:val="00C3178C"/>
    <w:rsid w:val="00C319DE"/>
    <w:rsid w:val="00C31CDA"/>
    <w:rsid w:val="00C321E5"/>
    <w:rsid w:val="00C323B2"/>
    <w:rsid w:val="00C32607"/>
    <w:rsid w:val="00C32D3F"/>
    <w:rsid w:val="00C33075"/>
    <w:rsid w:val="00C347A5"/>
    <w:rsid w:val="00C34A15"/>
    <w:rsid w:val="00C35208"/>
    <w:rsid w:val="00C35586"/>
    <w:rsid w:val="00C359F3"/>
    <w:rsid w:val="00C35AF2"/>
    <w:rsid w:val="00C362E5"/>
    <w:rsid w:val="00C3641F"/>
    <w:rsid w:val="00C3647F"/>
    <w:rsid w:val="00C36583"/>
    <w:rsid w:val="00C366EB"/>
    <w:rsid w:val="00C36902"/>
    <w:rsid w:val="00C36A57"/>
    <w:rsid w:val="00C36C24"/>
    <w:rsid w:val="00C371C1"/>
    <w:rsid w:val="00C3724A"/>
    <w:rsid w:val="00C375EA"/>
    <w:rsid w:val="00C405F3"/>
    <w:rsid w:val="00C41420"/>
    <w:rsid w:val="00C41E85"/>
    <w:rsid w:val="00C4205A"/>
    <w:rsid w:val="00C4246A"/>
    <w:rsid w:val="00C42878"/>
    <w:rsid w:val="00C42F4B"/>
    <w:rsid w:val="00C43310"/>
    <w:rsid w:val="00C439AE"/>
    <w:rsid w:val="00C443C9"/>
    <w:rsid w:val="00C447B9"/>
    <w:rsid w:val="00C447D6"/>
    <w:rsid w:val="00C44F68"/>
    <w:rsid w:val="00C45716"/>
    <w:rsid w:val="00C4694C"/>
    <w:rsid w:val="00C46B2D"/>
    <w:rsid w:val="00C471C8"/>
    <w:rsid w:val="00C47709"/>
    <w:rsid w:val="00C47AC1"/>
    <w:rsid w:val="00C50912"/>
    <w:rsid w:val="00C50C0D"/>
    <w:rsid w:val="00C5143C"/>
    <w:rsid w:val="00C5179C"/>
    <w:rsid w:val="00C51CAA"/>
    <w:rsid w:val="00C51ED9"/>
    <w:rsid w:val="00C5202F"/>
    <w:rsid w:val="00C5206D"/>
    <w:rsid w:val="00C5263D"/>
    <w:rsid w:val="00C528C5"/>
    <w:rsid w:val="00C53005"/>
    <w:rsid w:val="00C53576"/>
    <w:rsid w:val="00C53D35"/>
    <w:rsid w:val="00C5452C"/>
    <w:rsid w:val="00C54827"/>
    <w:rsid w:val="00C5491C"/>
    <w:rsid w:val="00C55106"/>
    <w:rsid w:val="00C5512B"/>
    <w:rsid w:val="00C551D9"/>
    <w:rsid w:val="00C55654"/>
    <w:rsid w:val="00C557DD"/>
    <w:rsid w:val="00C558DC"/>
    <w:rsid w:val="00C55BDE"/>
    <w:rsid w:val="00C561D9"/>
    <w:rsid w:val="00C56389"/>
    <w:rsid w:val="00C56AD3"/>
    <w:rsid w:val="00C56F64"/>
    <w:rsid w:val="00C56F87"/>
    <w:rsid w:val="00C5735C"/>
    <w:rsid w:val="00C576AC"/>
    <w:rsid w:val="00C5775B"/>
    <w:rsid w:val="00C57B4C"/>
    <w:rsid w:val="00C57F55"/>
    <w:rsid w:val="00C600B5"/>
    <w:rsid w:val="00C60395"/>
    <w:rsid w:val="00C60E31"/>
    <w:rsid w:val="00C6112A"/>
    <w:rsid w:val="00C61167"/>
    <w:rsid w:val="00C6159D"/>
    <w:rsid w:val="00C618C9"/>
    <w:rsid w:val="00C61E37"/>
    <w:rsid w:val="00C62BAD"/>
    <w:rsid w:val="00C6309A"/>
    <w:rsid w:val="00C63260"/>
    <w:rsid w:val="00C6399C"/>
    <w:rsid w:val="00C63E1F"/>
    <w:rsid w:val="00C642EC"/>
    <w:rsid w:val="00C64E2E"/>
    <w:rsid w:val="00C650DF"/>
    <w:rsid w:val="00C6515D"/>
    <w:rsid w:val="00C652DA"/>
    <w:rsid w:val="00C65494"/>
    <w:rsid w:val="00C655BF"/>
    <w:rsid w:val="00C65749"/>
    <w:rsid w:val="00C65E85"/>
    <w:rsid w:val="00C6648B"/>
    <w:rsid w:val="00C664ED"/>
    <w:rsid w:val="00C665E6"/>
    <w:rsid w:val="00C66CD4"/>
    <w:rsid w:val="00C66F8C"/>
    <w:rsid w:val="00C67297"/>
    <w:rsid w:val="00C67B31"/>
    <w:rsid w:val="00C67EA7"/>
    <w:rsid w:val="00C704FF"/>
    <w:rsid w:val="00C70528"/>
    <w:rsid w:val="00C71C5F"/>
    <w:rsid w:val="00C72180"/>
    <w:rsid w:val="00C72182"/>
    <w:rsid w:val="00C722DA"/>
    <w:rsid w:val="00C7259F"/>
    <w:rsid w:val="00C72E43"/>
    <w:rsid w:val="00C73946"/>
    <w:rsid w:val="00C740DA"/>
    <w:rsid w:val="00C74CBE"/>
    <w:rsid w:val="00C7515E"/>
    <w:rsid w:val="00C7531F"/>
    <w:rsid w:val="00C762E9"/>
    <w:rsid w:val="00C7661A"/>
    <w:rsid w:val="00C76C2B"/>
    <w:rsid w:val="00C76C68"/>
    <w:rsid w:val="00C77AFF"/>
    <w:rsid w:val="00C77DFE"/>
    <w:rsid w:val="00C801EB"/>
    <w:rsid w:val="00C80767"/>
    <w:rsid w:val="00C8088D"/>
    <w:rsid w:val="00C812B0"/>
    <w:rsid w:val="00C8184A"/>
    <w:rsid w:val="00C81AAD"/>
    <w:rsid w:val="00C820D4"/>
    <w:rsid w:val="00C82623"/>
    <w:rsid w:val="00C842AA"/>
    <w:rsid w:val="00C8461D"/>
    <w:rsid w:val="00C84DF9"/>
    <w:rsid w:val="00C84E99"/>
    <w:rsid w:val="00C850D7"/>
    <w:rsid w:val="00C862ED"/>
    <w:rsid w:val="00C86A77"/>
    <w:rsid w:val="00C86C48"/>
    <w:rsid w:val="00C8763C"/>
    <w:rsid w:val="00C876A3"/>
    <w:rsid w:val="00C900EE"/>
    <w:rsid w:val="00C90304"/>
    <w:rsid w:val="00C908C5"/>
    <w:rsid w:val="00C90A7F"/>
    <w:rsid w:val="00C910A9"/>
    <w:rsid w:val="00C91490"/>
    <w:rsid w:val="00C918D1"/>
    <w:rsid w:val="00C9210F"/>
    <w:rsid w:val="00C921D6"/>
    <w:rsid w:val="00C923A5"/>
    <w:rsid w:val="00C925DD"/>
    <w:rsid w:val="00C92760"/>
    <w:rsid w:val="00C93340"/>
    <w:rsid w:val="00C936D7"/>
    <w:rsid w:val="00C94A63"/>
    <w:rsid w:val="00C94A6E"/>
    <w:rsid w:val="00C94D95"/>
    <w:rsid w:val="00C95113"/>
    <w:rsid w:val="00C952D3"/>
    <w:rsid w:val="00C955E8"/>
    <w:rsid w:val="00C95655"/>
    <w:rsid w:val="00C97011"/>
    <w:rsid w:val="00C972AC"/>
    <w:rsid w:val="00CA0424"/>
    <w:rsid w:val="00CA0D00"/>
    <w:rsid w:val="00CA16F6"/>
    <w:rsid w:val="00CA172D"/>
    <w:rsid w:val="00CA1DAF"/>
    <w:rsid w:val="00CA1E47"/>
    <w:rsid w:val="00CA2392"/>
    <w:rsid w:val="00CA26CE"/>
    <w:rsid w:val="00CA2792"/>
    <w:rsid w:val="00CA29AB"/>
    <w:rsid w:val="00CA3281"/>
    <w:rsid w:val="00CA33FC"/>
    <w:rsid w:val="00CA45F1"/>
    <w:rsid w:val="00CA4D8E"/>
    <w:rsid w:val="00CA52E4"/>
    <w:rsid w:val="00CA651F"/>
    <w:rsid w:val="00CA6E50"/>
    <w:rsid w:val="00CA735D"/>
    <w:rsid w:val="00CA7F37"/>
    <w:rsid w:val="00CB0CB2"/>
    <w:rsid w:val="00CB1697"/>
    <w:rsid w:val="00CB1CF6"/>
    <w:rsid w:val="00CB1E03"/>
    <w:rsid w:val="00CB1E1D"/>
    <w:rsid w:val="00CB223B"/>
    <w:rsid w:val="00CB2503"/>
    <w:rsid w:val="00CB2AB4"/>
    <w:rsid w:val="00CB35CA"/>
    <w:rsid w:val="00CB5420"/>
    <w:rsid w:val="00CB5569"/>
    <w:rsid w:val="00CB5729"/>
    <w:rsid w:val="00CB5734"/>
    <w:rsid w:val="00CB57D1"/>
    <w:rsid w:val="00CB6204"/>
    <w:rsid w:val="00CB63CC"/>
    <w:rsid w:val="00CB6C98"/>
    <w:rsid w:val="00CB71CF"/>
    <w:rsid w:val="00CB73DF"/>
    <w:rsid w:val="00CB74E1"/>
    <w:rsid w:val="00CC0E1F"/>
    <w:rsid w:val="00CC14D1"/>
    <w:rsid w:val="00CC270A"/>
    <w:rsid w:val="00CC2D6A"/>
    <w:rsid w:val="00CC314A"/>
    <w:rsid w:val="00CC373B"/>
    <w:rsid w:val="00CC378F"/>
    <w:rsid w:val="00CC475C"/>
    <w:rsid w:val="00CC4DDE"/>
    <w:rsid w:val="00CC4F53"/>
    <w:rsid w:val="00CC578A"/>
    <w:rsid w:val="00CC615E"/>
    <w:rsid w:val="00CC6AC4"/>
    <w:rsid w:val="00CC7D10"/>
    <w:rsid w:val="00CC7F23"/>
    <w:rsid w:val="00CD005A"/>
    <w:rsid w:val="00CD00D3"/>
    <w:rsid w:val="00CD0187"/>
    <w:rsid w:val="00CD08A7"/>
    <w:rsid w:val="00CD174D"/>
    <w:rsid w:val="00CD1D21"/>
    <w:rsid w:val="00CD2277"/>
    <w:rsid w:val="00CD280B"/>
    <w:rsid w:val="00CD2AB4"/>
    <w:rsid w:val="00CD2B48"/>
    <w:rsid w:val="00CD2BD3"/>
    <w:rsid w:val="00CD3371"/>
    <w:rsid w:val="00CD3B85"/>
    <w:rsid w:val="00CD4014"/>
    <w:rsid w:val="00CD490C"/>
    <w:rsid w:val="00CD4B4B"/>
    <w:rsid w:val="00CD51B5"/>
    <w:rsid w:val="00CD5C96"/>
    <w:rsid w:val="00CD6B83"/>
    <w:rsid w:val="00CD6C3D"/>
    <w:rsid w:val="00CE04CC"/>
    <w:rsid w:val="00CE0E76"/>
    <w:rsid w:val="00CE1E53"/>
    <w:rsid w:val="00CE23EB"/>
    <w:rsid w:val="00CE27BA"/>
    <w:rsid w:val="00CE288A"/>
    <w:rsid w:val="00CE2A63"/>
    <w:rsid w:val="00CE315B"/>
    <w:rsid w:val="00CE32B4"/>
    <w:rsid w:val="00CE3D4D"/>
    <w:rsid w:val="00CE3E68"/>
    <w:rsid w:val="00CE41C5"/>
    <w:rsid w:val="00CE4409"/>
    <w:rsid w:val="00CE44B3"/>
    <w:rsid w:val="00CE454E"/>
    <w:rsid w:val="00CE4ABF"/>
    <w:rsid w:val="00CE4EFB"/>
    <w:rsid w:val="00CE5212"/>
    <w:rsid w:val="00CE5BD0"/>
    <w:rsid w:val="00CE640D"/>
    <w:rsid w:val="00CE649A"/>
    <w:rsid w:val="00CE6AE9"/>
    <w:rsid w:val="00CE7635"/>
    <w:rsid w:val="00CF07C0"/>
    <w:rsid w:val="00CF084F"/>
    <w:rsid w:val="00CF0950"/>
    <w:rsid w:val="00CF0CBB"/>
    <w:rsid w:val="00CF0DD5"/>
    <w:rsid w:val="00CF16CF"/>
    <w:rsid w:val="00CF236B"/>
    <w:rsid w:val="00CF2CBD"/>
    <w:rsid w:val="00CF2E77"/>
    <w:rsid w:val="00CF33D2"/>
    <w:rsid w:val="00CF352C"/>
    <w:rsid w:val="00CF3ACC"/>
    <w:rsid w:val="00CF3BEB"/>
    <w:rsid w:val="00CF3FBF"/>
    <w:rsid w:val="00CF4147"/>
    <w:rsid w:val="00CF427F"/>
    <w:rsid w:val="00CF428B"/>
    <w:rsid w:val="00CF4423"/>
    <w:rsid w:val="00CF4741"/>
    <w:rsid w:val="00CF4B7D"/>
    <w:rsid w:val="00CF4CF8"/>
    <w:rsid w:val="00CF5108"/>
    <w:rsid w:val="00CF5733"/>
    <w:rsid w:val="00CF59C6"/>
    <w:rsid w:val="00CF5CA5"/>
    <w:rsid w:val="00CF613E"/>
    <w:rsid w:val="00CF61C0"/>
    <w:rsid w:val="00CF6ADD"/>
    <w:rsid w:val="00CF6D8D"/>
    <w:rsid w:val="00CF794C"/>
    <w:rsid w:val="00D000BD"/>
    <w:rsid w:val="00D008DF"/>
    <w:rsid w:val="00D0113D"/>
    <w:rsid w:val="00D015F3"/>
    <w:rsid w:val="00D01B79"/>
    <w:rsid w:val="00D01DE6"/>
    <w:rsid w:val="00D01E47"/>
    <w:rsid w:val="00D01EAF"/>
    <w:rsid w:val="00D02DF8"/>
    <w:rsid w:val="00D04E9F"/>
    <w:rsid w:val="00D04F93"/>
    <w:rsid w:val="00D0521B"/>
    <w:rsid w:val="00D0567B"/>
    <w:rsid w:val="00D059E4"/>
    <w:rsid w:val="00D05BCF"/>
    <w:rsid w:val="00D05C8B"/>
    <w:rsid w:val="00D05D4A"/>
    <w:rsid w:val="00D05F6B"/>
    <w:rsid w:val="00D06B77"/>
    <w:rsid w:val="00D075D6"/>
    <w:rsid w:val="00D0792C"/>
    <w:rsid w:val="00D07DE4"/>
    <w:rsid w:val="00D07FE1"/>
    <w:rsid w:val="00D105E5"/>
    <w:rsid w:val="00D1065E"/>
    <w:rsid w:val="00D10C34"/>
    <w:rsid w:val="00D112E6"/>
    <w:rsid w:val="00D115A8"/>
    <w:rsid w:val="00D126CE"/>
    <w:rsid w:val="00D13362"/>
    <w:rsid w:val="00D13B2D"/>
    <w:rsid w:val="00D142B2"/>
    <w:rsid w:val="00D14772"/>
    <w:rsid w:val="00D14ADE"/>
    <w:rsid w:val="00D14D2D"/>
    <w:rsid w:val="00D15156"/>
    <w:rsid w:val="00D153B8"/>
    <w:rsid w:val="00D163CC"/>
    <w:rsid w:val="00D16CA3"/>
    <w:rsid w:val="00D16D85"/>
    <w:rsid w:val="00D16EB4"/>
    <w:rsid w:val="00D17559"/>
    <w:rsid w:val="00D177B9"/>
    <w:rsid w:val="00D17832"/>
    <w:rsid w:val="00D17D73"/>
    <w:rsid w:val="00D17FDF"/>
    <w:rsid w:val="00D2009A"/>
    <w:rsid w:val="00D20EF0"/>
    <w:rsid w:val="00D21524"/>
    <w:rsid w:val="00D21B42"/>
    <w:rsid w:val="00D22B3A"/>
    <w:rsid w:val="00D22CCD"/>
    <w:rsid w:val="00D23CB9"/>
    <w:rsid w:val="00D245F3"/>
    <w:rsid w:val="00D24C80"/>
    <w:rsid w:val="00D24D60"/>
    <w:rsid w:val="00D25103"/>
    <w:rsid w:val="00D2581C"/>
    <w:rsid w:val="00D268F2"/>
    <w:rsid w:val="00D2742E"/>
    <w:rsid w:val="00D27D15"/>
    <w:rsid w:val="00D27EA7"/>
    <w:rsid w:val="00D307B2"/>
    <w:rsid w:val="00D310CD"/>
    <w:rsid w:val="00D3140A"/>
    <w:rsid w:val="00D319C1"/>
    <w:rsid w:val="00D32F3D"/>
    <w:rsid w:val="00D32FA7"/>
    <w:rsid w:val="00D3303A"/>
    <w:rsid w:val="00D331C1"/>
    <w:rsid w:val="00D333F9"/>
    <w:rsid w:val="00D335C1"/>
    <w:rsid w:val="00D345B5"/>
    <w:rsid w:val="00D346B3"/>
    <w:rsid w:val="00D34C54"/>
    <w:rsid w:val="00D34D17"/>
    <w:rsid w:val="00D34F1D"/>
    <w:rsid w:val="00D3502D"/>
    <w:rsid w:val="00D3598A"/>
    <w:rsid w:val="00D3650A"/>
    <w:rsid w:val="00D37D4C"/>
    <w:rsid w:val="00D40121"/>
    <w:rsid w:val="00D40853"/>
    <w:rsid w:val="00D410AB"/>
    <w:rsid w:val="00D410AE"/>
    <w:rsid w:val="00D41256"/>
    <w:rsid w:val="00D4204C"/>
    <w:rsid w:val="00D4247C"/>
    <w:rsid w:val="00D42FDC"/>
    <w:rsid w:val="00D43CD0"/>
    <w:rsid w:val="00D442AF"/>
    <w:rsid w:val="00D45066"/>
    <w:rsid w:val="00D45099"/>
    <w:rsid w:val="00D45988"/>
    <w:rsid w:val="00D45FB7"/>
    <w:rsid w:val="00D46419"/>
    <w:rsid w:val="00D4645B"/>
    <w:rsid w:val="00D46585"/>
    <w:rsid w:val="00D47456"/>
    <w:rsid w:val="00D47B5A"/>
    <w:rsid w:val="00D507B0"/>
    <w:rsid w:val="00D50D70"/>
    <w:rsid w:val="00D50E80"/>
    <w:rsid w:val="00D51361"/>
    <w:rsid w:val="00D51528"/>
    <w:rsid w:val="00D523D9"/>
    <w:rsid w:val="00D529F4"/>
    <w:rsid w:val="00D52F61"/>
    <w:rsid w:val="00D530B0"/>
    <w:rsid w:val="00D5317E"/>
    <w:rsid w:val="00D5326F"/>
    <w:rsid w:val="00D53296"/>
    <w:rsid w:val="00D5375D"/>
    <w:rsid w:val="00D53B2A"/>
    <w:rsid w:val="00D53C0B"/>
    <w:rsid w:val="00D53C7D"/>
    <w:rsid w:val="00D53DBA"/>
    <w:rsid w:val="00D553F3"/>
    <w:rsid w:val="00D555F4"/>
    <w:rsid w:val="00D55A86"/>
    <w:rsid w:val="00D55D9D"/>
    <w:rsid w:val="00D55FB1"/>
    <w:rsid w:val="00D56A54"/>
    <w:rsid w:val="00D56B16"/>
    <w:rsid w:val="00D57533"/>
    <w:rsid w:val="00D57C6F"/>
    <w:rsid w:val="00D57EE7"/>
    <w:rsid w:val="00D57FB3"/>
    <w:rsid w:val="00D600CA"/>
    <w:rsid w:val="00D6045A"/>
    <w:rsid w:val="00D6085E"/>
    <w:rsid w:val="00D617CF"/>
    <w:rsid w:val="00D6188B"/>
    <w:rsid w:val="00D61921"/>
    <w:rsid w:val="00D61C47"/>
    <w:rsid w:val="00D61CDA"/>
    <w:rsid w:val="00D6291B"/>
    <w:rsid w:val="00D63222"/>
    <w:rsid w:val="00D63B85"/>
    <w:rsid w:val="00D63DCB"/>
    <w:rsid w:val="00D640C8"/>
    <w:rsid w:val="00D6459B"/>
    <w:rsid w:val="00D64C31"/>
    <w:rsid w:val="00D64CBE"/>
    <w:rsid w:val="00D64FCD"/>
    <w:rsid w:val="00D65CE2"/>
    <w:rsid w:val="00D66E9C"/>
    <w:rsid w:val="00D66FCC"/>
    <w:rsid w:val="00D66FE2"/>
    <w:rsid w:val="00D675AF"/>
    <w:rsid w:val="00D677B4"/>
    <w:rsid w:val="00D67AEC"/>
    <w:rsid w:val="00D67FE0"/>
    <w:rsid w:val="00D7128A"/>
    <w:rsid w:val="00D718B2"/>
    <w:rsid w:val="00D71B8C"/>
    <w:rsid w:val="00D71E3F"/>
    <w:rsid w:val="00D71E64"/>
    <w:rsid w:val="00D71FBA"/>
    <w:rsid w:val="00D725C0"/>
    <w:rsid w:val="00D72741"/>
    <w:rsid w:val="00D72FBA"/>
    <w:rsid w:val="00D7352C"/>
    <w:rsid w:val="00D736E1"/>
    <w:rsid w:val="00D739BB"/>
    <w:rsid w:val="00D748EF"/>
    <w:rsid w:val="00D74975"/>
    <w:rsid w:val="00D74AA4"/>
    <w:rsid w:val="00D74C53"/>
    <w:rsid w:val="00D7563B"/>
    <w:rsid w:val="00D757FD"/>
    <w:rsid w:val="00D75838"/>
    <w:rsid w:val="00D762E8"/>
    <w:rsid w:val="00D76540"/>
    <w:rsid w:val="00D7673D"/>
    <w:rsid w:val="00D769B2"/>
    <w:rsid w:val="00D769E0"/>
    <w:rsid w:val="00D76D6F"/>
    <w:rsid w:val="00D77814"/>
    <w:rsid w:val="00D77DED"/>
    <w:rsid w:val="00D80196"/>
    <w:rsid w:val="00D808C7"/>
    <w:rsid w:val="00D80F26"/>
    <w:rsid w:val="00D80F52"/>
    <w:rsid w:val="00D81162"/>
    <w:rsid w:val="00D81D40"/>
    <w:rsid w:val="00D82164"/>
    <w:rsid w:val="00D821E9"/>
    <w:rsid w:val="00D825D6"/>
    <w:rsid w:val="00D82990"/>
    <w:rsid w:val="00D82D51"/>
    <w:rsid w:val="00D82FE5"/>
    <w:rsid w:val="00D83347"/>
    <w:rsid w:val="00D83697"/>
    <w:rsid w:val="00D83EB2"/>
    <w:rsid w:val="00D840D8"/>
    <w:rsid w:val="00D84661"/>
    <w:rsid w:val="00D84DFC"/>
    <w:rsid w:val="00D859A4"/>
    <w:rsid w:val="00D85A40"/>
    <w:rsid w:val="00D85D07"/>
    <w:rsid w:val="00D86AE4"/>
    <w:rsid w:val="00D86D86"/>
    <w:rsid w:val="00D87507"/>
    <w:rsid w:val="00D8768D"/>
    <w:rsid w:val="00D8796B"/>
    <w:rsid w:val="00D901A9"/>
    <w:rsid w:val="00D91150"/>
    <w:rsid w:val="00D911A0"/>
    <w:rsid w:val="00D9128A"/>
    <w:rsid w:val="00D914DF"/>
    <w:rsid w:val="00D917A2"/>
    <w:rsid w:val="00D91861"/>
    <w:rsid w:val="00D928ED"/>
    <w:rsid w:val="00D92A3C"/>
    <w:rsid w:val="00D92CE2"/>
    <w:rsid w:val="00D930F1"/>
    <w:rsid w:val="00D9390F"/>
    <w:rsid w:val="00D93B76"/>
    <w:rsid w:val="00D93DBF"/>
    <w:rsid w:val="00D94758"/>
    <w:rsid w:val="00D9484F"/>
    <w:rsid w:val="00D9502B"/>
    <w:rsid w:val="00D95846"/>
    <w:rsid w:val="00D95997"/>
    <w:rsid w:val="00D96CB8"/>
    <w:rsid w:val="00D978A7"/>
    <w:rsid w:val="00D9797A"/>
    <w:rsid w:val="00D97BA4"/>
    <w:rsid w:val="00DA0087"/>
    <w:rsid w:val="00DA0243"/>
    <w:rsid w:val="00DA03F6"/>
    <w:rsid w:val="00DA04A6"/>
    <w:rsid w:val="00DA1198"/>
    <w:rsid w:val="00DA164A"/>
    <w:rsid w:val="00DA1B05"/>
    <w:rsid w:val="00DA1FE2"/>
    <w:rsid w:val="00DA20F9"/>
    <w:rsid w:val="00DA23C3"/>
    <w:rsid w:val="00DA2A87"/>
    <w:rsid w:val="00DA2CDE"/>
    <w:rsid w:val="00DA33BA"/>
    <w:rsid w:val="00DA383B"/>
    <w:rsid w:val="00DA3987"/>
    <w:rsid w:val="00DA3999"/>
    <w:rsid w:val="00DA3D27"/>
    <w:rsid w:val="00DA4057"/>
    <w:rsid w:val="00DA483D"/>
    <w:rsid w:val="00DA4F41"/>
    <w:rsid w:val="00DA5293"/>
    <w:rsid w:val="00DA70A1"/>
    <w:rsid w:val="00DA742A"/>
    <w:rsid w:val="00DA7B7C"/>
    <w:rsid w:val="00DA7E5A"/>
    <w:rsid w:val="00DB0B3C"/>
    <w:rsid w:val="00DB1103"/>
    <w:rsid w:val="00DB1926"/>
    <w:rsid w:val="00DB1B6C"/>
    <w:rsid w:val="00DB1BF9"/>
    <w:rsid w:val="00DB1F35"/>
    <w:rsid w:val="00DB2C37"/>
    <w:rsid w:val="00DB37CC"/>
    <w:rsid w:val="00DB3B4D"/>
    <w:rsid w:val="00DB3B54"/>
    <w:rsid w:val="00DB3BE6"/>
    <w:rsid w:val="00DB3E32"/>
    <w:rsid w:val="00DB401A"/>
    <w:rsid w:val="00DB4375"/>
    <w:rsid w:val="00DB4B12"/>
    <w:rsid w:val="00DB501E"/>
    <w:rsid w:val="00DB579E"/>
    <w:rsid w:val="00DB5A29"/>
    <w:rsid w:val="00DB5A2A"/>
    <w:rsid w:val="00DB5BFA"/>
    <w:rsid w:val="00DB5D47"/>
    <w:rsid w:val="00DB705A"/>
    <w:rsid w:val="00DB7833"/>
    <w:rsid w:val="00DB787A"/>
    <w:rsid w:val="00DB791F"/>
    <w:rsid w:val="00DB7A94"/>
    <w:rsid w:val="00DC01C3"/>
    <w:rsid w:val="00DC08F0"/>
    <w:rsid w:val="00DC0FAD"/>
    <w:rsid w:val="00DC1047"/>
    <w:rsid w:val="00DC12D6"/>
    <w:rsid w:val="00DC196D"/>
    <w:rsid w:val="00DC1CB5"/>
    <w:rsid w:val="00DC23AE"/>
    <w:rsid w:val="00DC23C8"/>
    <w:rsid w:val="00DC25A4"/>
    <w:rsid w:val="00DC2A4D"/>
    <w:rsid w:val="00DC2C71"/>
    <w:rsid w:val="00DC2E54"/>
    <w:rsid w:val="00DC3073"/>
    <w:rsid w:val="00DC315C"/>
    <w:rsid w:val="00DC317D"/>
    <w:rsid w:val="00DC3375"/>
    <w:rsid w:val="00DC3483"/>
    <w:rsid w:val="00DC3D3E"/>
    <w:rsid w:val="00DC4050"/>
    <w:rsid w:val="00DC4158"/>
    <w:rsid w:val="00DC4898"/>
    <w:rsid w:val="00DC5A42"/>
    <w:rsid w:val="00DC6388"/>
    <w:rsid w:val="00DC638A"/>
    <w:rsid w:val="00DC65F0"/>
    <w:rsid w:val="00DC66FF"/>
    <w:rsid w:val="00DC6F01"/>
    <w:rsid w:val="00DD0499"/>
    <w:rsid w:val="00DD04A9"/>
    <w:rsid w:val="00DD0887"/>
    <w:rsid w:val="00DD0BE4"/>
    <w:rsid w:val="00DD1B6F"/>
    <w:rsid w:val="00DD2672"/>
    <w:rsid w:val="00DD2AFB"/>
    <w:rsid w:val="00DD3042"/>
    <w:rsid w:val="00DD3173"/>
    <w:rsid w:val="00DD3391"/>
    <w:rsid w:val="00DD33C9"/>
    <w:rsid w:val="00DD365C"/>
    <w:rsid w:val="00DD4002"/>
    <w:rsid w:val="00DD4699"/>
    <w:rsid w:val="00DD4BCB"/>
    <w:rsid w:val="00DD4CF8"/>
    <w:rsid w:val="00DD4EAB"/>
    <w:rsid w:val="00DD505C"/>
    <w:rsid w:val="00DD5D98"/>
    <w:rsid w:val="00DD636F"/>
    <w:rsid w:val="00DD6BA7"/>
    <w:rsid w:val="00DD6D34"/>
    <w:rsid w:val="00DD7006"/>
    <w:rsid w:val="00DD714D"/>
    <w:rsid w:val="00DD748C"/>
    <w:rsid w:val="00DD7C06"/>
    <w:rsid w:val="00DE003F"/>
    <w:rsid w:val="00DE02E4"/>
    <w:rsid w:val="00DE031C"/>
    <w:rsid w:val="00DE0A53"/>
    <w:rsid w:val="00DE0E88"/>
    <w:rsid w:val="00DE11A0"/>
    <w:rsid w:val="00DE1413"/>
    <w:rsid w:val="00DE187C"/>
    <w:rsid w:val="00DE1E84"/>
    <w:rsid w:val="00DE3865"/>
    <w:rsid w:val="00DE3DAB"/>
    <w:rsid w:val="00DE4299"/>
    <w:rsid w:val="00DE4A2D"/>
    <w:rsid w:val="00DE4D57"/>
    <w:rsid w:val="00DE5894"/>
    <w:rsid w:val="00DE5E7E"/>
    <w:rsid w:val="00DE5F00"/>
    <w:rsid w:val="00DE622E"/>
    <w:rsid w:val="00DE63D1"/>
    <w:rsid w:val="00DE64A9"/>
    <w:rsid w:val="00DE6CB8"/>
    <w:rsid w:val="00DE70A3"/>
    <w:rsid w:val="00DE71C9"/>
    <w:rsid w:val="00DE75CB"/>
    <w:rsid w:val="00DE78BA"/>
    <w:rsid w:val="00DE78F7"/>
    <w:rsid w:val="00DE7BA2"/>
    <w:rsid w:val="00DF0059"/>
    <w:rsid w:val="00DF0358"/>
    <w:rsid w:val="00DF0B7A"/>
    <w:rsid w:val="00DF0BB1"/>
    <w:rsid w:val="00DF1649"/>
    <w:rsid w:val="00DF1734"/>
    <w:rsid w:val="00DF1D59"/>
    <w:rsid w:val="00DF2066"/>
    <w:rsid w:val="00DF221C"/>
    <w:rsid w:val="00DF247B"/>
    <w:rsid w:val="00DF2A8C"/>
    <w:rsid w:val="00DF37C5"/>
    <w:rsid w:val="00DF398B"/>
    <w:rsid w:val="00DF3CB8"/>
    <w:rsid w:val="00DF4BFB"/>
    <w:rsid w:val="00DF4D0E"/>
    <w:rsid w:val="00DF5A47"/>
    <w:rsid w:val="00DF5EED"/>
    <w:rsid w:val="00DF5F36"/>
    <w:rsid w:val="00DF5FA5"/>
    <w:rsid w:val="00DF64DD"/>
    <w:rsid w:val="00DF6889"/>
    <w:rsid w:val="00DF68CF"/>
    <w:rsid w:val="00DF6ABD"/>
    <w:rsid w:val="00DF6C0C"/>
    <w:rsid w:val="00DF7AB0"/>
    <w:rsid w:val="00DF7C3E"/>
    <w:rsid w:val="00DF7E96"/>
    <w:rsid w:val="00E00059"/>
    <w:rsid w:val="00E012ED"/>
    <w:rsid w:val="00E013C5"/>
    <w:rsid w:val="00E014A8"/>
    <w:rsid w:val="00E01D3E"/>
    <w:rsid w:val="00E02183"/>
    <w:rsid w:val="00E0262C"/>
    <w:rsid w:val="00E02DCA"/>
    <w:rsid w:val="00E03C27"/>
    <w:rsid w:val="00E03D9A"/>
    <w:rsid w:val="00E0450B"/>
    <w:rsid w:val="00E0477F"/>
    <w:rsid w:val="00E047AE"/>
    <w:rsid w:val="00E048E6"/>
    <w:rsid w:val="00E04ABF"/>
    <w:rsid w:val="00E04ED1"/>
    <w:rsid w:val="00E04EEC"/>
    <w:rsid w:val="00E04F1A"/>
    <w:rsid w:val="00E05752"/>
    <w:rsid w:val="00E066EF"/>
    <w:rsid w:val="00E070FA"/>
    <w:rsid w:val="00E07222"/>
    <w:rsid w:val="00E073B6"/>
    <w:rsid w:val="00E07A9A"/>
    <w:rsid w:val="00E07AB9"/>
    <w:rsid w:val="00E10196"/>
    <w:rsid w:val="00E1038D"/>
    <w:rsid w:val="00E10998"/>
    <w:rsid w:val="00E11F66"/>
    <w:rsid w:val="00E121BC"/>
    <w:rsid w:val="00E12AEF"/>
    <w:rsid w:val="00E12BE0"/>
    <w:rsid w:val="00E12F23"/>
    <w:rsid w:val="00E136EB"/>
    <w:rsid w:val="00E13FB6"/>
    <w:rsid w:val="00E1422D"/>
    <w:rsid w:val="00E14B6C"/>
    <w:rsid w:val="00E14CB2"/>
    <w:rsid w:val="00E15437"/>
    <w:rsid w:val="00E157BA"/>
    <w:rsid w:val="00E1598B"/>
    <w:rsid w:val="00E15E71"/>
    <w:rsid w:val="00E16717"/>
    <w:rsid w:val="00E16C8F"/>
    <w:rsid w:val="00E17377"/>
    <w:rsid w:val="00E17D53"/>
    <w:rsid w:val="00E17DB7"/>
    <w:rsid w:val="00E20C41"/>
    <w:rsid w:val="00E20D88"/>
    <w:rsid w:val="00E20ED0"/>
    <w:rsid w:val="00E20EEB"/>
    <w:rsid w:val="00E20FC1"/>
    <w:rsid w:val="00E20FDE"/>
    <w:rsid w:val="00E2193B"/>
    <w:rsid w:val="00E21C4E"/>
    <w:rsid w:val="00E21EBD"/>
    <w:rsid w:val="00E21F47"/>
    <w:rsid w:val="00E21FE7"/>
    <w:rsid w:val="00E22EC7"/>
    <w:rsid w:val="00E23364"/>
    <w:rsid w:val="00E2382E"/>
    <w:rsid w:val="00E24635"/>
    <w:rsid w:val="00E24761"/>
    <w:rsid w:val="00E247EA"/>
    <w:rsid w:val="00E24851"/>
    <w:rsid w:val="00E24CDE"/>
    <w:rsid w:val="00E25037"/>
    <w:rsid w:val="00E25319"/>
    <w:rsid w:val="00E262AE"/>
    <w:rsid w:val="00E26625"/>
    <w:rsid w:val="00E26F84"/>
    <w:rsid w:val="00E271F2"/>
    <w:rsid w:val="00E27672"/>
    <w:rsid w:val="00E27A19"/>
    <w:rsid w:val="00E27BB3"/>
    <w:rsid w:val="00E27BBF"/>
    <w:rsid w:val="00E301DD"/>
    <w:rsid w:val="00E30223"/>
    <w:rsid w:val="00E308F1"/>
    <w:rsid w:val="00E316C9"/>
    <w:rsid w:val="00E31D7F"/>
    <w:rsid w:val="00E32710"/>
    <w:rsid w:val="00E32AB0"/>
    <w:rsid w:val="00E33E96"/>
    <w:rsid w:val="00E3405B"/>
    <w:rsid w:val="00E34C1F"/>
    <w:rsid w:val="00E34F8F"/>
    <w:rsid w:val="00E35522"/>
    <w:rsid w:val="00E35DD4"/>
    <w:rsid w:val="00E361FE"/>
    <w:rsid w:val="00E36D0A"/>
    <w:rsid w:val="00E36DB6"/>
    <w:rsid w:val="00E3712D"/>
    <w:rsid w:val="00E374CA"/>
    <w:rsid w:val="00E37641"/>
    <w:rsid w:val="00E377AC"/>
    <w:rsid w:val="00E37B45"/>
    <w:rsid w:val="00E37D9D"/>
    <w:rsid w:val="00E4094D"/>
    <w:rsid w:val="00E40B8A"/>
    <w:rsid w:val="00E41191"/>
    <w:rsid w:val="00E41D5F"/>
    <w:rsid w:val="00E4229B"/>
    <w:rsid w:val="00E42B66"/>
    <w:rsid w:val="00E42F2E"/>
    <w:rsid w:val="00E42FE8"/>
    <w:rsid w:val="00E43F4E"/>
    <w:rsid w:val="00E43F88"/>
    <w:rsid w:val="00E44D6F"/>
    <w:rsid w:val="00E45459"/>
    <w:rsid w:val="00E45DC9"/>
    <w:rsid w:val="00E468BA"/>
    <w:rsid w:val="00E46A2C"/>
    <w:rsid w:val="00E47163"/>
    <w:rsid w:val="00E472B1"/>
    <w:rsid w:val="00E472D5"/>
    <w:rsid w:val="00E4744E"/>
    <w:rsid w:val="00E47970"/>
    <w:rsid w:val="00E47982"/>
    <w:rsid w:val="00E47A3F"/>
    <w:rsid w:val="00E47A57"/>
    <w:rsid w:val="00E47F35"/>
    <w:rsid w:val="00E50034"/>
    <w:rsid w:val="00E502FF"/>
    <w:rsid w:val="00E50413"/>
    <w:rsid w:val="00E50949"/>
    <w:rsid w:val="00E50D4D"/>
    <w:rsid w:val="00E511FD"/>
    <w:rsid w:val="00E522C0"/>
    <w:rsid w:val="00E522FB"/>
    <w:rsid w:val="00E52569"/>
    <w:rsid w:val="00E53860"/>
    <w:rsid w:val="00E53EA9"/>
    <w:rsid w:val="00E53ED9"/>
    <w:rsid w:val="00E54842"/>
    <w:rsid w:val="00E54CB2"/>
    <w:rsid w:val="00E550B0"/>
    <w:rsid w:val="00E550F6"/>
    <w:rsid w:val="00E5518F"/>
    <w:rsid w:val="00E55AC2"/>
    <w:rsid w:val="00E55BFD"/>
    <w:rsid w:val="00E5606C"/>
    <w:rsid w:val="00E562F2"/>
    <w:rsid w:val="00E56A06"/>
    <w:rsid w:val="00E56E18"/>
    <w:rsid w:val="00E578C3"/>
    <w:rsid w:val="00E57B27"/>
    <w:rsid w:val="00E600D1"/>
    <w:rsid w:val="00E6055B"/>
    <w:rsid w:val="00E60747"/>
    <w:rsid w:val="00E60A1D"/>
    <w:rsid w:val="00E6119A"/>
    <w:rsid w:val="00E619B8"/>
    <w:rsid w:val="00E61C16"/>
    <w:rsid w:val="00E62579"/>
    <w:rsid w:val="00E62ADB"/>
    <w:rsid w:val="00E635EA"/>
    <w:rsid w:val="00E63973"/>
    <w:rsid w:val="00E63DC3"/>
    <w:rsid w:val="00E64B8B"/>
    <w:rsid w:val="00E64BD2"/>
    <w:rsid w:val="00E66161"/>
    <w:rsid w:val="00E66E18"/>
    <w:rsid w:val="00E67AC3"/>
    <w:rsid w:val="00E67D09"/>
    <w:rsid w:val="00E708F1"/>
    <w:rsid w:val="00E71419"/>
    <w:rsid w:val="00E716E5"/>
    <w:rsid w:val="00E71F31"/>
    <w:rsid w:val="00E7215A"/>
    <w:rsid w:val="00E72448"/>
    <w:rsid w:val="00E73164"/>
    <w:rsid w:val="00E7388D"/>
    <w:rsid w:val="00E73AF4"/>
    <w:rsid w:val="00E73CFF"/>
    <w:rsid w:val="00E74488"/>
    <w:rsid w:val="00E745F5"/>
    <w:rsid w:val="00E74740"/>
    <w:rsid w:val="00E748DA"/>
    <w:rsid w:val="00E74C8F"/>
    <w:rsid w:val="00E75812"/>
    <w:rsid w:val="00E7603B"/>
    <w:rsid w:val="00E76B61"/>
    <w:rsid w:val="00E76EC0"/>
    <w:rsid w:val="00E76F6E"/>
    <w:rsid w:val="00E76F8E"/>
    <w:rsid w:val="00E77AE1"/>
    <w:rsid w:val="00E77BB5"/>
    <w:rsid w:val="00E77BF0"/>
    <w:rsid w:val="00E802F0"/>
    <w:rsid w:val="00E803D3"/>
    <w:rsid w:val="00E80835"/>
    <w:rsid w:val="00E80969"/>
    <w:rsid w:val="00E80C89"/>
    <w:rsid w:val="00E810A3"/>
    <w:rsid w:val="00E81713"/>
    <w:rsid w:val="00E8197B"/>
    <w:rsid w:val="00E82CBC"/>
    <w:rsid w:val="00E831A3"/>
    <w:rsid w:val="00E834E0"/>
    <w:rsid w:val="00E83558"/>
    <w:rsid w:val="00E83FBA"/>
    <w:rsid w:val="00E84059"/>
    <w:rsid w:val="00E84160"/>
    <w:rsid w:val="00E84461"/>
    <w:rsid w:val="00E846B8"/>
    <w:rsid w:val="00E84927"/>
    <w:rsid w:val="00E84F88"/>
    <w:rsid w:val="00E85406"/>
    <w:rsid w:val="00E8605A"/>
    <w:rsid w:val="00E862D9"/>
    <w:rsid w:val="00E86478"/>
    <w:rsid w:val="00E867AC"/>
    <w:rsid w:val="00E87735"/>
    <w:rsid w:val="00E87736"/>
    <w:rsid w:val="00E878C0"/>
    <w:rsid w:val="00E900E1"/>
    <w:rsid w:val="00E90900"/>
    <w:rsid w:val="00E90967"/>
    <w:rsid w:val="00E90C37"/>
    <w:rsid w:val="00E913F3"/>
    <w:rsid w:val="00E915B0"/>
    <w:rsid w:val="00E9171E"/>
    <w:rsid w:val="00E91D34"/>
    <w:rsid w:val="00E92A3A"/>
    <w:rsid w:val="00E92DDD"/>
    <w:rsid w:val="00E93494"/>
    <w:rsid w:val="00E942F8"/>
    <w:rsid w:val="00E95761"/>
    <w:rsid w:val="00E959C4"/>
    <w:rsid w:val="00E959E5"/>
    <w:rsid w:val="00E95C16"/>
    <w:rsid w:val="00E95ED9"/>
    <w:rsid w:val="00E96C1D"/>
    <w:rsid w:val="00E96FDC"/>
    <w:rsid w:val="00E97019"/>
    <w:rsid w:val="00E9704A"/>
    <w:rsid w:val="00E970FA"/>
    <w:rsid w:val="00E97695"/>
    <w:rsid w:val="00E977FB"/>
    <w:rsid w:val="00EA0572"/>
    <w:rsid w:val="00EA06E3"/>
    <w:rsid w:val="00EA1655"/>
    <w:rsid w:val="00EA1D7C"/>
    <w:rsid w:val="00EA260B"/>
    <w:rsid w:val="00EA267D"/>
    <w:rsid w:val="00EA26F2"/>
    <w:rsid w:val="00EA295E"/>
    <w:rsid w:val="00EA2C0D"/>
    <w:rsid w:val="00EA342E"/>
    <w:rsid w:val="00EA34EB"/>
    <w:rsid w:val="00EA34F0"/>
    <w:rsid w:val="00EA3701"/>
    <w:rsid w:val="00EA38DA"/>
    <w:rsid w:val="00EA39E9"/>
    <w:rsid w:val="00EA4E86"/>
    <w:rsid w:val="00EA50A8"/>
    <w:rsid w:val="00EA50E3"/>
    <w:rsid w:val="00EA5B76"/>
    <w:rsid w:val="00EA5E33"/>
    <w:rsid w:val="00EA5F4A"/>
    <w:rsid w:val="00EA6553"/>
    <w:rsid w:val="00EA66EC"/>
    <w:rsid w:val="00EA6892"/>
    <w:rsid w:val="00EA6970"/>
    <w:rsid w:val="00EA6D6E"/>
    <w:rsid w:val="00EA6E82"/>
    <w:rsid w:val="00EB01BE"/>
    <w:rsid w:val="00EB03DC"/>
    <w:rsid w:val="00EB0403"/>
    <w:rsid w:val="00EB0F2D"/>
    <w:rsid w:val="00EB137A"/>
    <w:rsid w:val="00EB1581"/>
    <w:rsid w:val="00EB25FE"/>
    <w:rsid w:val="00EB2677"/>
    <w:rsid w:val="00EB2680"/>
    <w:rsid w:val="00EB2811"/>
    <w:rsid w:val="00EB2970"/>
    <w:rsid w:val="00EB34E5"/>
    <w:rsid w:val="00EB35BD"/>
    <w:rsid w:val="00EB3B4F"/>
    <w:rsid w:val="00EB3B98"/>
    <w:rsid w:val="00EB3F76"/>
    <w:rsid w:val="00EB4181"/>
    <w:rsid w:val="00EB4211"/>
    <w:rsid w:val="00EB47EF"/>
    <w:rsid w:val="00EB4D77"/>
    <w:rsid w:val="00EB52C3"/>
    <w:rsid w:val="00EB5B1E"/>
    <w:rsid w:val="00EB5C8F"/>
    <w:rsid w:val="00EB6265"/>
    <w:rsid w:val="00EB6357"/>
    <w:rsid w:val="00EB6717"/>
    <w:rsid w:val="00EB6884"/>
    <w:rsid w:val="00EB6D57"/>
    <w:rsid w:val="00EB7B5D"/>
    <w:rsid w:val="00EB7F05"/>
    <w:rsid w:val="00EC0690"/>
    <w:rsid w:val="00EC08A3"/>
    <w:rsid w:val="00EC0AC3"/>
    <w:rsid w:val="00EC0E0A"/>
    <w:rsid w:val="00EC0E6D"/>
    <w:rsid w:val="00EC2767"/>
    <w:rsid w:val="00EC28D9"/>
    <w:rsid w:val="00EC2B13"/>
    <w:rsid w:val="00EC3050"/>
    <w:rsid w:val="00EC3825"/>
    <w:rsid w:val="00EC3D88"/>
    <w:rsid w:val="00EC4A22"/>
    <w:rsid w:val="00EC536A"/>
    <w:rsid w:val="00EC64FC"/>
    <w:rsid w:val="00EC6993"/>
    <w:rsid w:val="00EC79DA"/>
    <w:rsid w:val="00ED0004"/>
    <w:rsid w:val="00ED0596"/>
    <w:rsid w:val="00ED08FD"/>
    <w:rsid w:val="00ED0B51"/>
    <w:rsid w:val="00ED17C8"/>
    <w:rsid w:val="00ED22B9"/>
    <w:rsid w:val="00ED26D6"/>
    <w:rsid w:val="00ED273C"/>
    <w:rsid w:val="00ED2A90"/>
    <w:rsid w:val="00ED2A9B"/>
    <w:rsid w:val="00ED2B16"/>
    <w:rsid w:val="00ED2C25"/>
    <w:rsid w:val="00ED3207"/>
    <w:rsid w:val="00ED34E4"/>
    <w:rsid w:val="00ED4272"/>
    <w:rsid w:val="00ED46CD"/>
    <w:rsid w:val="00ED4A18"/>
    <w:rsid w:val="00ED4DD4"/>
    <w:rsid w:val="00ED5054"/>
    <w:rsid w:val="00ED5088"/>
    <w:rsid w:val="00ED5462"/>
    <w:rsid w:val="00ED584B"/>
    <w:rsid w:val="00ED587F"/>
    <w:rsid w:val="00ED638C"/>
    <w:rsid w:val="00ED6DFF"/>
    <w:rsid w:val="00ED7ED3"/>
    <w:rsid w:val="00EE0406"/>
    <w:rsid w:val="00EE0EB6"/>
    <w:rsid w:val="00EE28C4"/>
    <w:rsid w:val="00EE28E6"/>
    <w:rsid w:val="00EE314B"/>
    <w:rsid w:val="00EE329B"/>
    <w:rsid w:val="00EE32C8"/>
    <w:rsid w:val="00EE3972"/>
    <w:rsid w:val="00EE3E19"/>
    <w:rsid w:val="00EE3EBD"/>
    <w:rsid w:val="00EE3FFD"/>
    <w:rsid w:val="00EE4147"/>
    <w:rsid w:val="00EE4358"/>
    <w:rsid w:val="00EE4679"/>
    <w:rsid w:val="00EE4AE9"/>
    <w:rsid w:val="00EE4F06"/>
    <w:rsid w:val="00EE5A49"/>
    <w:rsid w:val="00EE5F14"/>
    <w:rsid w:val="00EE67E3"/>
    <w:rsid w:val="00EE6BBA"/>
    <w:rsid w:val="00EE6CA3"/>
    <w:rsid w:val="00EE784C"/>
    <w:rsid w:val="00EE79B4"/>
    <w:rsid w:val="00EE7D16"/>
    <w:rsid w:val="00EF0173"/>
    <w:rsid w:val="00EF05FF"/>
    <w:rsid w:val="00EF0838"/>
    <w:rsid w:val="00EF0C0C"/>
    <w:rsid w:val="00EF0E69"/>
    <w:rsid w:val="00EF17A6"/>
    <w:rsid w:val="00EF1C71"/>
    <w:rsid w:val="00EF1CC2"/>
    <w:rsid w:val="00EF293A"/>
    <w:rsid w:val="00EF3E0C"/>
    <w:rsid w:val="00EF41C7"/>
    <w:rsid w:val="00EF4BE3"/>
    <w:rsid w:val="00EF5015"/>
    <w:rsid w:val="00EF56E0"/>
    <w:rsid w:val="00EF604B"/>
    <w:rsid w:val="00EF642B"/>
    <w:rsid w:val="00EF726D"/>
    <w:rsid w:val="00EF76AF"/>
    <w:rsid w:val="00EF7C58"/>
    <w:rsid w:val="00F004A3"/>
    <w:rsid w:val="00F00A79"/>
    <w:rsid w:val="00F00F86"/>
    <w:rsid w:val="00F014CF"/>
    <w:rsid w:val="00F01736"/>
    <w:rsid w:val="00F0192A"/>
    <w:rsid w:val="00F01F7F"/>
    <w:rsid w:val="00F0253B"/>
    <w:rsid w:val="00F028C0"/>
    <w:rsid w:val="00F02CE4"/>
    <w:rsid w:val="00F02F80"/>
    <w:rsid w:val="00F03C9F"/>
    <w:rsid w:val="00F03E82"/>
    <w:rsid w:val="00F040AE"/>
    <w:rsid w:val="00F048BC"/>
    <w:rsid w:val="00F04A25"/>
    <w:rsid w:val="00F04D9C"/>
    <w:rsid w:val="00F05764"/>
    <w:rsid w:val="00F05A93"/>
    <w:rsid w:val="00F05DC3"/>
    <w:rsid w:val="00F05EE2"/>
    <w:rsid w:val="00F05F9C"/>
    <w:rsid w:val="00F060DC"/>
    <w:rsid w:val="00F061D3"/>
    <w:rsid w:val="00F061D8"/>
    <w:rsid w:val="00F063E7"/>
    <w:rsid w:val="00F0651F"/>
    <w:rsid w:val="00F06664"/>
    <w:rsid w:val="00F066F8"/>
    <w:rsid w:val="00F06985"/>
    <w:rsid w:val="00F07382"/>
    <w:rsid w:val="00F073BC"/>
    <w:rsid w:val="00F074A9"/>
    <w:rsid w:val="00F1014F"/>
    <w:rsid w:val="00F10C57"/>
    <w:rsid w:val="00F10ED7"/>
    <w:rsid w:val="00F118C8"/>
    <w:rsid w:val="00F11BB6"/>
    <w:rsid w:val="00F11E68"/>
    <w:rsid w:val="00F11F85"/>
    <w:rsid w:val="00F12AE2"/>
    <w:rsid w:val="00F12B0E"/>
    <w:rsid w:val="00F136AF"/>
    <w:rsid w:val="00F13E05"/>
    <w:rsid w:val="00F143ED"/>
    <w:rsid w:val="00F14B61"/>
    <w:rsid w:val="00F14CB8"/>
    <w:rsid w:val="00F14E47"/>
    <w:rsid w:val="00F1549B"/>
    <w:rsid w:val="00F15D7F"/>
    <w:rsid w:val="00F15E8B"/>
    <w:rsid w:val="00F163B8"/>
    <w:rsid w:val="00F173B4"/>
    <w:rsid w:val="00F175FD"/>
    <w:rsid w:val="00F17625"/>
    <w:rsid w:val="00F17CD4"/>
    <w:rsid w:val="00F17E01"/>
    <w:rsid w:val="00F17F4D"/>
    <w:rsid w:val="00F200A5"/>
    <w:rsid w:val="00F2018B"/>
    <w:rsid w:val="00F20A58"/>
    <w:rsid w:val="00F20BE8"/>
    <w:rsid w:val="00F21855"/>
    <w:rsid w:val="00F21913"/>
    <w:rsid w:val="00F21E14"/>
    <w:rsid w:val="00F2201D"/>
    <w:rsid w:val="00F236BB"/>
    <w:rsid w:val="00F2398C"/>
    <w:rsid w:val="00F23BB8"/>
    <w:rsid w:val="00F23BCA"/>
    <w:rsid w:val="00F23CE6"/>
    <w:rsid w:val="00F24218"/>
    <w:rsid w:val="00F245F4"/>
    <w:rsid w:val="00F2469D"/>
    <w:rsid w:val="00F258B0"/>
    <w:rsid w:val="00F25B62"/>
    <w:rsid w:val="00F25F96"/>
    <w:rsid w:val="00F26255"/>
    <w:rsid w:val="00F26D53"/>
    <w:rsid w:val="00F2726F"/>
    <w:rsid w:val="00F2730B"/>
    <w:rsid w:val="00F27672"/>
    <w:rsid w:val="00F27A89"/>
    <w:rsid w:val="00F27E53"/>
    <w:rsid w:val="00F3003F"/>
    <w:rsid w:val="00F30C33"/>
    <w:rsid w:val="00F31AA9"/>
    <w:rsid w:val="00F31BD7"/>
    <w:rsid w:val="00F31EB0"/>
    <w:rsid w:val="00F31F5B"/>
    <w:rsid w:val="00F32415"/>
    <w:rsid w:val="00F32831"/>
    <w:rsid w:val="00F329BC"/>
    <w:rsid w:val="00F33207"/>
    <w:rsid w:val="00F3330A"/>
    <w:rsid w:val="00F34A84"/>
    <w:rsid w:val="00F3567C"/>
    <w:rsid w:val="00F357B8"/>
    <w:rsid w:val="00F35932"/>
    <w:rsid w:val="00F36454"/>
    <w:rsid w:val="00F36885"/>
    <w:rsid w:val="00F3692D"/>
    <w:rsid w:val="00F37080"/>
    <w:rsid w:val="00F37324"/>
    <w:rsid w:val="00F37ADA"/>
    <w:rsid w:val="00F37BF7"/>
    <w:rsid w:val="00F37F31"/>
    <w:rsid w:val="00F40036"/>
    <w:rsid w:val="00F405A7"/>
    <w:rsid w:val="00F409D1"/>
    <w:rsid w:val="00F40AC8"/>
    <w:rsid w:val="00F41C50"/>
    <w:rsid w:val="00F427A2"/>
    <w:rsid w:val="00F42927"/>
    <w:rsid w:val="00F43B96"/>
    <w:rsid w:val="00F43DB3"/>
    <w:rsid w:val="00F43DD8"/>
    <w:rsid w:val="00F440B1"/>
    <w:rsid w:val="00F44400"/>
    <w:rsid w:val="00F448EB"/>
    <w:rsid w:val="00F4556B"/>
    <w:rsid w:val="00F458D1"/>
    <w:rsid w:val="00F46222"/>
    <w:rsid w:val="00F463D1"/>
    <w:rsid w:val="00F46D91"/>
    <w:rsid w:val="00F46E70"/>
    <w:rsid w:val="00F46FBA"/>
    <w:rsid w:val="00F47269"/>
    <w:rsid w:val="00F47604"/>
    <w:rsid w:val="00F47809"/>
    <w:rsid w:val="00F47C97"/>
    <w:rsid w:val="00F50702"/>
    <w:rsid w:val="00F51A89"/>
    <w:rsid w:val="00F52FC3"/>
    <w:rsid w:val="00F534D7"/>
    <w:rsid w:val="00F535DB"/>
    <w:rsid w:val="00F536E1"/>
    <w:rsid w:val="00F5392C"/>
    <w:rsid w:val="00F53AA6"/>
    <w:rsid w:val="00F53F84"/>
    <w:rsid w:val="00F543E5"/>
    <w:rsid w:val="00F54AB6"/>
    <w:rsid w:val="00F558AB"/>
    <w:rsid w:val="00F55994"/>
    <w:rsid w:val="00F55B56"/>
    <w:rsid w:val="00F55C01"/>
    <w:rsid w:val="00F56083"/>
    <w:rsid w:val="00F56655"/>
    <w:rsid w:val="00F56A05"/>
    <w:rsid w:val="00F56B2E"/>
    <w:rsid w:val="00F56DF5"/>
    <w:rsid w:val="00F575F1"/>
    <w:rsid w:val="00F5785A"/>
    <w:rsid w:val="00F60759"/>
    <w:rsid w:val="00F60944"/>
    <w:rsid w:val="00F60A13"/>
    <w:rsid w:val="00F60D85"/>
    <w:rsid w:val="00F616E9"/>
    <w:rsid w:val="00F6187D"/>
    <w:rsid w:val="00F623D2"/>
    <w:rsid w:val="00F6288C"/>
    <w:rsid w:val="00F62F6F"/>
    <w:rsid w:val="00F631E4"/>
    <w:rsid w:val="00F632B3"/>
    <w:rsid w:val="00F63BCD"/>
    <w:rsid w:val="00F63D0B"/>
    <w:rsid w:val="00F642FB"/>
    <w:rsid w:val="00F643D6"/>
    <w:rsid w:val="00F64674"/>
    <w:rsid w:val="00F6467B"/>
    <w:rsid w:val="00F64764"/>
    <w:rsid w:val="00F64822"/>
    <w:rsid w:val="00F6517F"/>
    <w:rsid w:val="00F65945"/>
    <w:rsid w:val="00F66184"/>
    <w:rsid w:val="00F662CE"/>
    <w:rsid w:val="00F66668"/>
    <w:rsid w:val="00F667C8"/>
    <w:rsid w:val="00F6684F"/>
    <w:rsid w:val="00F66C87"/>
    <w:rsid w:val="00F674F1"/>
    <w:rsid w:val="00F67895"/>
    <w:rsid w:val="00F7016B"/>
    <w:rsid w:val="00F70341"/>
    <w:rsid w:val="00F704E7"/>
    <w:rsid w:val="00F708C1"/>
    <w:rsid w:val="00F70A32"/>
    <w:rsid w:val="00F7137A"/>
    <w:rsid w:val="00F71587"/>
    <w:rsid w:val="00F715D4"/>
    <w:rsid w:val="00F72E8F"/>
    <w:rsid w:val="00F72F47"/>
    <w:rsid w:val="00F734FF"/>
    <w:rsid w:val="00F73CB9"/>
    <w:rsid w:val="00F7493B"/>
    <w:rsid w:val="00F74C54"/>
    <w:rsid w:val="00F75367"/>
    <w:rsid w:val="00F75995"/>
    <w:rsid w:val="00F759F0"/>
    <w:rsid w:val="00F75E54"/>
    <w:rsid w:val="00F76129"/>
    <w:rsid w:val="00F76325"/>
    <w:rsid w:val="00F7635E"/>
    <w:rsid w:val="00F763C3"/>
    <w:rsid w:val="00F76D74"/>
    <w:rsid w:val="00F76E46"/>
    <w:rsid w:val="00F77690"/>
    <w:rsid w:val="00F778A1"/>
    <w:rsid w:val="00F77B10"/>
    <w:rsid w:val="00F807F4"/>
    <w:rsid w:val="00F810D7"/>
    <w:rsid w:val="00F811FC"/>
    <w:rsid w:val="00F81371"/>
    <w:rsid w:val="00F8157B"/>
    <w:rsid w:val="00F817CA"/>
    <w:rsid w:val="00F81A10"/>
    <w:rsid w:val="00F82D20"/>
    <w:rsid w:val="00F82DA1"/>
    <w:rsid w:val="00F83124"/>
    <w:rsid w:val="00F83618"/>
    <w:rsid w:val="00F837ED"/>
    <w:rsid w:val="00F84071"/>
    <w:rsid w:val="00F84129"/>
    <w:rsid w:val="00F8458A"/>
    <w:rsid w:val="00F84604"/>
    <w:rsid w:val="00F8495C"/>
    <w:rsid w:val="00F84C14"/>
    <w:rsid w:val="00F852E8"/>
    <w:rsid w:val="00F855FE"/>
    <w:rsid w:val="00F8697C"/>
    <w:rsid w:val="00F876D7"/>
    <w:rsid w:val="00F87A30"/>
    <w:rsid w:val="00F9018F"/>
    <w:rsid w:val="00F9019D"/>
    <w:rsid w:val="00F9019F"/>
    <w:rsid w:val="00F9028B"/>
    <w:rsid w:val="00F91545"/>
    <w:rsid w:val="00F919AD"/>
    <w:rsid w:val="00F92B0D"/>
    <w:rsid w:val="00F92DD8"/>
    <w:rsid w:val="00F9306B"/>
    <w:rsid w:val="00F9379F"/>
    <w:rsid w:val="00F93865"/>
    <w:rsid w:val="00F93990"/>
    <w:rsid w:val="00F93B1F"/>
    <w:rsid w:val="00F93E94"/>
    <w:rsid w:val="00F93FCB"/>
    <w:rsid w:val="00F940FA"/>
    <w:rsid w:val="00F942DA"/>
    <w:rsid w:val="00F947EE"/>
    <w:rsid w:val="00F9493F"/>
    <w:rsid w:val="00F95141"/>
    <w:rsid w:val="00F951A1"/>
    <w:rsid w:val="00F958AF"/>
    <w:rsid w:val="00F95D03"/>
    <w:rsid w:val="00F9607D"/>
    <w:rsid w:val="00F966B4"/>
    <w:rsid w:val="00F96823"/>
    <w:rsid w:val="00F96AD3"/>
    <w:rsid w:val="00F96DA0"/>
    <w:rsid w:val="00F96EAB"/>
    <w:rsid w:val="00F970C4"/>
    <w:rsid w:val="00F974C8"/>
    <w:rsid w:val="00F979BF"/>
    <w:rsid w:val="00F97A6B"/>
    <w:rsid w:val="00FA0EB1"/>
    <w:rsid w:val="00FA194B"/>
    <w:rsid w:val="00FA1A99"/>
    <w:rsid w:val="00FA1EFA"/>
    <w:rsid w:val="00FA29D7"/>
    <w:rsid w:val="00FA2A37"/>
    <w:rsid w:val="00FA320C"/>
    <w:rsid w:val="00FA32CE"/>
    <w:rsid w:val="00FA33C8"/>
    <w:rsid w:val="00FA35C2"/>
    <w:rsid w:val="00FA4047"/>
    <w:rsid w:val="00FA4A43"/>
    <w:rsid w:val="00FA5DC4"/>
    <w:rsid w:val="00FA5EA3"/>
    <w:rsid w:val="00FA5F4A"/>
    <w:rsid w:val="00FA6FD6"/>
    <w:rsid w:val="00FA7462"/>
    <w:rsid w:val="00FB05DB"/>
    <w:rsid w:val="00FB1023"/>
    <w:rsid w:val="00FB105D"/>
    <w:rsid w:val="00FB1C7D"/>
    <w:rsid w:val="00FB20A7"/>
    <w:rsid w:val="00FB20AF"/>
    <w:rsid w:val="00FB2705"/>
    <w:rsid w:val="00FB2E02"/>
    <w:rsid w:val="00FB4BFD"/>
    <w:rsid w:val="00FB51B5"/>
    <w:rsid w:val="00FB5333"/>
    <w:rsid w:val="00FB562A"/>
    <w:rsid w:val="00FB69DD"/>
    <w:rsid w:val="00FB6A99"/>
    <w:rsid w:val="00FB75D9"/>
    <w:rsid w:val="00FB7854"/>
    <w:rsid w:val="00FB7ED2"/>
    <w:rsid w:val="00FC0474"/>
    <w:rsid w:val="00FC0659"/>
    <w:rsid w:val="00FC1189"/>
    <w:rsid w:val="00FC1214"/>
    <w:rsid w:val="00FC18F5"/>
    <w:rsid w:val="00FC1ADF"/>
    <w:rsid w:val="00FC3374"/>
    <w:rsid w:val="00FC36A6"/>
    <w:rsid w:val="00FC3A18"/>
    <w:rsid w:val="00FC3ACD"/>
    <w:rsid w:val="00FC3CB1"/>
    <w:rsid w:val="00FC3E48"/>
    <w:rsid w:val="00FC3F99"/>
    <w:rsid w:val="00FC44A9"/>
    <w:rsid w:val="00FC4E6E"/>
    <w:rsid w:val="00FC59C5"/>
    <w:rsid w:val="00FC5AEE"/>
    <w:rsid w:val="00FC6627"/>
    <w:rsid w:val="00FC6C5D"/>
    <w:rsid w:val="00FC714B"/>
    <w:rsid w:val="00FC7FF9"/>
    <w:rsid w:val="00FD0259"/>
    <w:rsid w:val="00FD0AA8"/>
    <w:rsid w:val="00FD0FBF"/>
    <w:rsid w:val="00FD1722"/>
    <w:rsid w:val="00FD208C"/>
    <w:rsid w:val="00FD22EA"/>
    <w:rsid w:val="00FD293B"/>
    <w:rsid w:val="00FD2BA7"/>
    <w:rsid w:val="00FD2E10"/>
    <w:rsid w:val="00FD3DCA"/>
    <w:rsid w:val="00FD41FC"/>
    <w:rsid w:val="00FD4376"/>
    <w:rsid w:val="00FD4CE1"/>
    <w:rsid w:val="00FD5D3C"/>
    <w:rsid w:val="00FD603A"/>
    <w:rsid w:val="00FD648A"/>
    <w:rsid w:val="00FD65B3"/>
    <w:rsid w:val="00FE0279"/>
    <w:rsid w:val="00FE0A60"/>
    <w:rsid w:val="00FE0C50"/>
    <w:rsid w:val="00FE13E7"/>
    <w:rsid w:val="00FE1C78"/>
    <w:rsid w:val="00FE1F30"/>
    <w:rsid w:val="00FE25D3"/>
    <w:rsid w:val="00FE267D"/>
    <w:rsid w:val="00FE27F6"/>
    <w:rsid w:val="00FE28AE"/>
    <w:rsid w:val="00FE2C2C"/>
    <w:rsid w:val="00FE301F"/>
    <w:rsid w:val="00FE3189"/>
    <w:rsid w:val="00FE31BB"/>
    <w:rsid w:val="00FE3C4C"/>
    <w:rsid w:val="00FE406B"/>
    <w:rsid w:val="00FE4891"/>
    <w:rsid w:val="00FE4CEC"/>
    <w:rsid w:val="00FE5B62"/>
    <w:rsid w:val="00FE7729"/>
    <w:rsid w:val="00FE77AD"/>
    <w:rsid w:val="00FE7A4D"/>
    <w:rsid w:val="00FE7AE6"/>
    <w:rsid w:val="00FE7E82"/>
    <w:rsid w:val="00FE7FB0"/>
    <w:rsid w:val="00FF061E"/>
    <w:rsid w:val="00FF065B"/>
    <w:rsid w:val="00FF0BE4"/>
    <w:rsid w:val="00FF0CC7"/>
    <w:rsid w:val="00FF0CEA"/>
    <w:rsid w:val="00FF1188"/>
    <w:rsid w:val="00FF153C"/>
    <w:rsid w:val="00FF175E"/>
    <w:rsid w:val="00FF20A0"/>
    <w:rsid w:val="00FF2DB5"/>
    <w:rsid w:val="00FF2E2E"/>
    <w:rsid w:val="00FF2EBE"/>
    <w:rsid w:val="00FF33BA"/>
    <w:rsid w:val="00FF3707"/>
    <w:rsid w:val="00FF3B71"/>
    <w:rsid w:val="00FF509C"/>
    <w:rsid w:val="00FF541C"/>
    <w:rsid w:val="00FF5534"/>
    <w:rsid w:val="00FF5C14"/>
    <w:rsid w:val="00FF5F86"/>
    <w:rsid w:val="00FF6BDD"/>
    <w:rsid w:val="00FF7286"/>
    <w:rsid w:val="00FF73F9"/>
    <w:rsid w:val="00FF770D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Garamond" w:ascii="Garamond"/>
      <w:sz w:val="28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sz w:val="16"/>
      <w:u w:val="double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hAnsi="Times New Roman" w:ascii="Times New Roman"/>
      <w:b/>
      <w:bCs/>
      <w:sz w:val="24"/>
      <w:u w:val="single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rFonts w:hAnsi="Times New Roman" w:ascii="Times New Roman"/>
      <w:b/>
      <w:bCs/>
      <w:sz w:val="24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Naslov" w:type="paragraph">
    <w:name w:val="Title"/>
    <w:basedOn w:val="Normal"/>
    <w:qFormat/>
    <w:pPr>
      <w:jc w:val="center"/>
    </w:pPr>
    <w:rPr>
      <w:rFonts w:hAnsi="Times New Roman" w:ascii="Times New Roman"/>
      <w:b/>
      <w:sz w:val="24"/>
    </w:rPr>
  </w:style>
  <w:style w:styleId="Tijeloteksta" w:type="paragraph">
    <w:name w:val="Body Text"/>
    <w:basedOn w:val="Normal"/>
    <w:rPr>
      <w:rFonts w:hAnsi="Times New Roman" w:ascii="Times New Roman"/>
      <w:sz w:val="24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sz w:val="24"/>
    </w:rPr>
  </w:style>
  <w:style w:styleId="Tekstbalonia" w:type="paragraph">
    <w:name w:val="Balloon Text"/>
    <w:basedOn w:val="Normal"/>
    <w:semiHidden/>
    <w:rsid w:val="00FA5DC4"/>
    <w:rPr>
      <w:rFonts w:cs="Tahoma" w:hAnsi="Tahoma" w:ascii="Tahoma"/>
      <w:sz w:val="16"/>
      <w:szCs w:val="16"/>
    </w:rPr>
  </w:style>
  <w:style w:styleId="SlijeenaHiperveza" w:type="character">
    <w:name w:val="FollowedHyperlink"/>
    <w:rsid w:val="00541701"/>
    <w:rPr>
      <w:color w:val="800080"/>
      <w:u w:val="single"/>
    </w:rPr>
  </w:style>
  <w:style w:styleId="Zaglavlje" w:type="paragraph">
    <w:name w:val="header"/>
    <w:basedOn w:val="Normal"/>
    <w:link w:val="ZaglavljeChar"/>
    <w:rsid w:val="004B1E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B1EF0"/>
    <w:rPr>
      <w:rFonts w:hAnsi="Garamond" w:ascii="Garamond"/>
      <w:sz w:val="28"/>
      <w:lang w:eastAsia="en-US"/>
    </w:rPr>
  </w:style>
  <w:style w:styleId="Podnoje" w:type="paragraph">
    <w:name w:val="footer"/>
    <w:basedOn w:val="Normal"/>
    <w:link w:val="PodnojeChar"/>
    <w:rsid w:val="004B1E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B1EF0"/>
    <w:rPr>
      <w:rFonts w:hAnsi="Garamond" w:ascii="Garamond"/>
      <w:sz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0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F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F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Garamond" w:hAnsi="Garamond"/>
      <w:sz w:val="28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16"/>
      <w:u w:val="double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u w:val="single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b/>
      <w:bCs/>
      <w:sz w:val="24"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Naslov" w:type="paragraph">
    <w:name w:val="Title"/>
    <w:basedOn w:val="Normal"/>
    <w:qFormat/>
    <w:pPr>
      <w:jc w:val="center"/>
    </w:pPr>
    <w:rPr>
      <w:rFonts w:ascii="Times New Roman" w:hAnsi="Times New Roman"/>
      <w:b/>
      <w:sz w:val="24"/>
    </w:rPr>
  </w:style>
  <w:style w:styleId="Tijeloteksta" w:type="paragraph">
    <w:name w:val="Body Text"/>
    <w:basedOn w:val="Normal"/>
    <w:rPr>
      <w:rFonts w:ascii="Times New Roman" w:hAnsi="Times New Roman"/>
      <w:sz w:val="24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sz w:val="24"/>
    </w:rPr>
  </w:style>
  <w:style w:styleId="Tekstbalonia" w:type="paragraph">
    <w:name w:val="Balloon Text"/>
    <w:basedOn w:val="Normal"/>
    <w:semiHidden/>
    <w:rsid w:val="00FA5DC4"/>
    <w:rPr>
      <w:rFonts w:ascii="Tahoma" w:cs="Tahoma" w:hAnsi="Tahoma"/>
      <w:sz w:val="16"/>
      <w:szCs w:val="16"/>
    </w:rPr>
  </w:style>
  <w:style w:styleId="SlijeenaHiperveza" w:type="character">
    <w:name w:val="FollowedHyperlink"/>
    <w:rsid w:val="00541701"/>
    <w:rPr>
      <w:color w:val="800080"/>
      <w:u w:val="single"/>
    </w:rPr>
  </w:style>
  <w:style w:styleId="Zaglavlje" w:type="paragraph">
    <w:name w:val="header"/>
    <w:basedOn w:val="Normal"/>
    <w:link w:val="ZaglavljeChar"/>
    <w:rsid w:val="004B1E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B1EF0"/>
    <w:rPr>
      <w:rFonts w:ascii="Garamond" w:hAnsi="Garamond"/>
      <w:sz w:val="28"/>
      <w:lang w:eastAsia="en-US"/>
    </w:rPr>
  </w:style>
  <w:style w:styleId="Podnoje" w:type="paragraph">
    <w:name w:val="footer"/>
    <w:basedOn w:val="Normal"/>
    <w:link w:val="PodnojeChar"/>
    <w:rsid w:val="004B1E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B1EF0"/>
    <w:rPr>
      <w:rFonts w:ascii="Garamond" w:hAnsi="Garamond"/>
      <w:sz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0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F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F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St-3224/2016-15</izvorni_sadrzaj>
    <derivirana_varijabla naziv="DomainObject.Oznaka_1">St-3224/2016-15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3224</izvorni_sadrzaj>
    <derivirana_varijabla naziv="DomainObject.Predmet.Broj_1">3224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St-3224/2016</izvorni_sadrzaj>
    <derivirana_varijabla naziv="DomainObject.Predmet.OznakaBroj_1">St-3224/2016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GRUBEŠA CONSULTUM j.d.o.o. za usluge zastupanog po punomoćniku Mario Grubeša</izvorni_sadrzaj>
    <derivirana_varijabla naziv="DomainObject.Predmet.ProtustrankaFormated_1">  GRUBEŠA CONSULTUM j.d.o.o. za usluge zastupanog po punomoćniku Mario Grubeša</derivirana_varijabla>
  </DomainObject.Predmet.ProtustrankaFormated>
  <DomainObject.Predmet.ProtustrankaFormatedOIB>
    <izvorni_sadrzaj>  GRUBEŠA CONSULTUM j.d.o.o. za usluge, OIB 17016303979 zastupanog po punomoćniku Mario Grubeša</izvorni_sadrzaj>
    <derivirana_varijabla naziv="DomainObject.Predmet.ProtustrankaFormatedOIB_1">  GRUBEŠA CONSULTUM j.d.o.o. za usluge, OIB 17016303979 zastupanog po punomoćniku Mario Grubeša</derivirana_varijabla>
  </DomainObject.Predmet.ProtustrankaFormatedOIB>
  <DomainObject.Predmet.ProtustrankaFormatedWithAdress>
    <izvorni_sadrzaj> GRUBEŠA CONSULTUM j.d.o.o. za usluge, Vatrogasna 2, 10380 Sveti Ivan Zelina zastupanog po punomoćniku Mario Grubeša</izvorni_sadrzaj>
    <derivirana_varijabla naziv="DomainObject.Predmet.ProtustrankaFormatedWithAdress_1"> GRUBEŠA CONSULTUM j.d.o.o. za usluge, Vatrogasna 2, 10380 Sveti Ivan Zelina zastupanog po punomoćniku Mario Grubeša</derivirana_varijabla>
  </DomainObject.Predmet.ProtustrankaFormatedWithAdress>
  <DomainObject.Predmet.ProtustrankaFormatedWithAdressOIB>
    <izvorni_sadrzaj> GRUBEŠA CONSULTUM j.d.o.o. za usluge, OIB 17016303979, Vatrogasna 2, 10380 Sveti Ivan Zelina zastupanog po punomoćniku Mario Grubeša</izvorni_sadrzaj>
    <derivirana_varijabla naziv="DomainObject.Predmet.ProtustrankaFormatedWithAdressOIB_1"> GRUBEŠA CONSULTUM j.d.o.o. za usluge, OIB 17016303979, Vatrogasna 2, 10380 Sveti Ivan Zelina zastupanog po punomoćniku Mario Grubeša</derivirana_varijabla>
  </DomainObject.Predmet.ProtustrankaFormatedWithAdressOIB>
  <DomainObject.Predmet.ProtustrankaWithAdress>
    <izvorni_sadrzaj>GRUBEŠA CONSULTUM j.d.o.o. za usluge Vatrogasna 2, 10380 Sveti Ivan Zelina</izvorni_sadrzaj>
    <derivirana_varijabla naziv="DomainObject.Predmet.ProtustrankaWithAdress_1">GRUBEŠA CONSULTUM j.d.o.o. za usluge Vatrogasna 2, 10380 Sveti Ivan Zelina</derivirana_varijabla>
  </DomainObject.Predmet.ProtustrankaWithAdress>
  <DomainObject.Predmet.ProtustrankaWithAdressOIB>
    <izvorni_sadrzaj>GRUBEŠA CONSULTUM j.d.o.o. za usluge, OIB 17016303979, Vatrogasna 2, 10380 Sveti Ivan Zelina</izvorni_sadrzaj>
    <derivirana_varijabla naziv="DomainObject.Predmet.ProtustrankaWithAdressOIB_1">GRUBEŠA CONSULTUM j.d.o.o. za usluge, OIB 17016303979, Vatrogasna 2, 10380 Sveti Ivan Zelina</derivirana_varijabla>
  </DomainObject.Predmet.ProtustrankaWithAdressOIB>
  <DomainObject.Predmet.ProtustrankaNazivFormated>
    <izvorni_sadrzaj>GRUBEŠA CONSULTUM j.d.o.o. za usluge</izvorni_sadrzaj>
    <derivirana_varijabla naziv="DomainObject.Predmet.ProtustrankaNazivFormated_1">GRUBEŠA CONSULTUM j.d.o.o. za usluge</derivirana_varijabla>
  </DomainObject.Predmet.ProtustrankaNazivFormated>
  <DomainObject.Predmet.ProtustrankaNazivFormatedOIB>
    <izvorni_sadrzaj>GRUBEŠA CONSULTUM j.d.o.o. za usluge, OIB 17016303979</izvorni_sadrzaj>
    <derivirana_varijabla naziv="DomainObject.Predmet.ProtustrankaNazivFormatedOIB_1">GRUBEŠA CONSULTUM j.d.o.o. za usluge, OIB 17016303979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Grubeša</izvorni_sadrzaj>
    <derivirana_varijabla naziv="DomainObject.Predmet.StrankaFormated_1">  FINA Regionalni centar Zagreb; Mario Grubeša</derivirana_varijabla>
  </DomainObject.Predmet.StrankaFormated>
  <DomainObject.Predmet.StrankaFormatedOIB>
    <izvorni_sadrzaj>  FINA Regionalni centar Zagreb, OIB 85821130368; Mario Grubeša, OIB 29116376373</izvorni_sadrzaj>
    <derivirana_varijabla naziv="DomainObject.Predmet.StrankaFormatedOIB_1">  FINA Regionalni centar Zagreb, OIB 85821130368; Mario Grubeša, OIB 29116376373</derivirana_varijabla>
  </DomainObject.Predmet.StrankaFormatedOIB>
  <DomainObject.Predmet.StrankaFormatedWithAdress>
    <izvorni_sadrzaj> FINA Regionalni centar Zagreb, Trg svibanjskih žrtava 1995. br. 1, 10000 Zagreb; Mario Grubeša, Filipovići 13, 10380 Filipovići</izvorni_sadrzaj>
    <derivirana_varijabla naziv="DomainObject.Predmet.StrankaFormatedWithAdress_1"> FINA Regionalni centar Zagreb, Trg svibanjskih žrtava 1995. br. 1, 10000 Zagreb; Mario Grubeša, Filipovići 13, 10380 Filipovići</derivirana_varijabla>
  </DomainObject.Predmet.StrankaFormatedWithAdress>
  <DomainObject.Predmet.StrankaFormatedWithAdressOIB>
    <izvorni_sadrzaj> FINA Regionalni centar Zagreb, OIB 85821130368, Trg svibanjskih žrtava 1995. br. 1, 10000 Zagreb; Mario Grubeša, OIB 29116376373, Filipovići 13, 10380 Filipovići</izvorni_sadrzaj>
    <derivirana_varijabla naziv="DomainObject.Predmet.StrankaFormatedWithAdressOIB_1"> FINA Regionalni centar Zagreb, OIB 85821130368, Trg svibanjskih žrtava 1995. br. 1, 10000 Zagreb; Mario Grubeša, OIB 29116376373, Filipovići 13, 10380 Filipovići</derivirana_varijabla>
  </DomainObject.Predmet.StrankaFormatedWithAdressOIB>
  <DomainObject.Predmet.StrankaWithAdress>
    <izvorni_sadrzaj>FINA Regionalni centar Zagreb Trg svibanjskih žrtava 1995. br. 1,10000 Zagreb,Mario Grubeša Filipovići 13,10380 Filipovići</izvorni_sadrzaj>
    <derivirana_varijabla naziv="DomainObject.Predmet.StrankaWithAdress_1">FINA Regionalni centar Zagreb Trg svibanjskih žrtava 1995. br. 1,10000 Zagreb,Mario Grubeša Filipovići 13,10380 Filipovići</derivirana_varijabla>
  </DomainObject.Predmet.StrankaWithAdress>
  <DomainObject.Predmet.StrankaWithAdressOIB>
    <izvorni_sadrzaj>FINA Regionalni centar Zagreb, OIB 85821130368, Trg svibanjskih žrtava 1995. br. 1,10000 Zagreb,Mario Grubeša, OIB 29116376373, Filipovići 13,10380 Filipovići</izvorni_sadrzaj>
    <derivirana_varijabla naziv="DomainObject.Predmet.StrankaWithAdressOIB_1">FINA Regionalni centar Zagreb, OIB 85821130368, Trg svibanjskih žrtava 1995. br. 1,10000 Zagreb,Mario Grubeša, OIB 29116376373, Filipovići 13,10380 Filipovići</derivirana_varijabla>
  </DomainObject.Predmet.StrankaWithAdressOIB>
  <DomainObject.Predmet.StrankaNazivFormated>
    <izvorni_sadrzaj>FINA Regionalni centar Zagreb,Mario Grubeša</izvorni_sadrzaj>
    <derivirana_varijabla naziv="DomainObject.Predmet.StrankaNazivFormated_1">FINA Regionalni centar Zagreb,Mario Grubeša</derivirana_varijabla>
  </DomainObject.Predmet.StrankaNazivFormated>
  <DomainObject.Predmet.StrankaNazivFormatedOIB>
    <izvorni_sadrzaj>FINA Regionalni centar Zagreb, OIB 85821130368,Mario Grubeša, OIB 29116376373</izvorni_sadrzaj>
    <derivirana_varijabla naziv="DomainObject.Predmet.StrankaNazivFormatedOIB_1">FINA Regionalni centar Zagreb, OIB 85821130368,Mario Grubeša, OIB 29116376373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Mario Grubeša</item>
    </izvorni_sadrzaj>
    <derivirana_varijabla naziv="DomainObject.Predmet.StrankaListFormated_1">
      <item>FINA Regionalni centar Zagreb</item>
      <item>Mario Grubeša</item>
    </derivirana_varijabla>
  </DomainObject.Predmet.StrankaListFormated>
  <DomainObject.Predmet.StrankaListFormatedOIB>
    <izvorni_sadrzaj>
      <item>FINA Regionalni centar Zagreb, OIB 85821130368</item>
      <item>Mario Grubeša, OIB 29116376373</item>
    </izvorni_sadrzaj>
    <derivirana_varijabla naziv="DomainObject.Predmet.StrankaListFormatedOIB_1">
      <item>FINA Regionalni centar Zagreb, OIB 85821130368</item>
      <item>Mario Grubeša, OIB 29116376373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Grubeša, Filipovići 13, 10380 Filipovići</item>
    </izvorni_sadrzaj>
    <derivirana_varijabla naziv="DomainObject.Predmet.StrankaListFormatedWithAdress_1">
      <item>FINA Regionalni centar Zagreb, Trg svibanjskih žrtava 1995. br. 1, 10000 Zagreb</item>
      <item>Mario Grubeša, Filipovići 13, 10380 Filipovići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Grubeša, OIB 29116376373, Filipovići 13, 10380 Filipovići</item>
    </izvorni_sadrzaj>
    <derivirana_varijabla naziv="DomainObject.Predmet.StrankaListFormatedWithAdressOIB_1">
      <item>FINA Regionalni centar Zagreb, OIB 85821130368, Trg svibanjskih žrtava 1995. br. 1, 10000 Zagreb</item>
      <item>Mario Grubeša, OIB 29116376373, Filipovići 13, 10380 Filipovići</item>
    </derivirana_varijabla>
  </DomainObject.Predmet.StrankaListFormatedWithAdressOIB>
  <DomainObject.Predmet.StrankaListNazivFormated>
    <izvorni_sadrzaj>
      <item>FINA Regionalni centar Zagreb</item>
      <item>Mario Grubeša</item>
    </izvorni_sadrzaj>
    <derivirana_varijabla naziv="DomainObject.Predmet.StrankaListNazivFormated_1">
      <item>FINA Regionalni centar Zagreb</item>
      <item>Mario Grubeša</item>
    </derivirana_varijabla>
  </DomainObject.Predmet.StrankaListNazivFormated>
  <DomainObject.Predmet.StrankaListNazivFormatedOIB>
    <izvorni_sadrzaj>
      <item>FINA Regionalni centar Zagreb, OIB 85821130368</item>
      <item>Mario Grubeša, OIB 29116376373</item>
    </izvorni_sadrzaj>
    <derivirana_varijabla naziv="DomainObject.Predmet.StrankaListNazivFormatedOIB_1">
      <item>FINA Regionalni centar Zagreb, OIB 85821130368</item>
      <item>Mario Grubeša, OIB 29116376373</item>
    </derivirana_varijabla>
  </DomainObject.Predmet.StrankaListNazivFormatedOIB>
  <DomainObject.Predmet.ProtuStrankaListFormated>
    <izvorni_sadrzaj>
      <item>GRUBEŠA CONSULTUM j.d.o.o. za usluge zastupanog po punomoćniku Mario Grubeša</item>
    </izvorni_sadrzaj>
    <derivirana_varijabla naziv="DomainObject.Predmet.ProtuStrankaListFormated_1">
      <item>GRUBEŠA CONSULTUM j.d.o.o. za usluge zastupanog po punomoćniku Mario Grubeša</item>
    </derivirana_varijabla>
  </DomainObject.Predmet.ProtuStrankaListFormated>
  <DomainObject.Predmet.ProtuStrankaListFormatedOIB>
    <izvorni_sadrzaj>
      <item>GRUBEŠA CONSULTUM j.d.o.o. za usluge, OIB 17016303979 zastupanog po punomoćniku Mario Grubeša</item>
    </izvorni_sadrzaj>
    <derivirana_varijabla naziv="DomainObject.Predmet.ProtuStrankaListFormatedOIB_1">
      <item>GRUBEŠA CONSULTUM j.d.o.o. za usluge, OIB 17016303979 zastupanog po punomoćniku Mario Grubeša</item>
    </derivirana_varijabla>
  </DomainObject.Predmet.ProtuStrankaListFormatedOIB>
  <DomainObject.Predmet.ProtuStrankaListFormatedWithAdress>
    <izvorni_sadrzaj>
      <item>GRUBEŠA CONSULTUM j.d.o.o. za usluge, Vatrogasna 2, 10380 Sveti Ivan Zelina zastupanog po punomoćniku Mario Grubeša</item>
    </izvorni_sadrzaj>
    <derivirana_varijabla naziv="DomainObject.Predmet.ProtuStrankaListFormatedWithAdress_1">
      <item>GRUBEŠA CONSULTUM j.d.o.o. za usluge, Vatrogasna 2, 10380 Sveti Ivan Zelina zastupanog po punomoćniku Mario Grubeša</item>
    </derivirana_varijabla>
  </DomainObject.Predmet.ProtuStrankaListFormatedWithAdress>
  <DomainObject.Predmet.ProtuStrankaListFormatedWithAdressOIB>
    <izvorni_sadrzaj>
      <item>GRUBEŠA CONSULTUM j.d.o.o. za usluge, OIB 17016303979, Vatrogasna 2, 10380 Sveti Ivan Zelina zastupanog po punomoćniku Mario Grubeša</item>
    </izvorni_sadrzaj>
    <derivirana_varijabla naziv="DomainObject.Predmet.ProtuStrankaListFormatedWithAdressOIB_1">
      <item>GRUBEŠA CONSULTUM j.d.o.o. za usluge, OIB 17016303979, Vatrogasna 2, 10380 Sveti Ivan Zelina zastupanog po punomoćniku Mario Grubeša</item>
    </derivirana_varijabla>
  </DomainObject.Predmet.ProtuStrankaListFormatedWithAdressOIB>
  <DomainObject.Predmet.ProtuStrankaListNazivFormated>
    <izvorni_sadrzaj>
      <item>GRUBEŠA CONSULTUM j.d.o.o. za usluge</item>
    </izvorni_sadrzaj>
    <derivirana_varijabla naziv="DomainObject.Predmet.ProtuStrankaListNazivFormated_1">
      <item>GRUBEŠA CONSULTUM j.d.o.o. za usluge</item>
    </derivirana_varijabla>
  </DomainObject.Predmet.ProtuStrankaListNazivFormated>
  <DomainObject.Predmet.ProtuStrankaListNazivFormatedOIB>
    <izvorni_sadrzaj>
      <item>GRUBEŠA CONSULTUM j.d.o.o. za usluge, OIB 17016303979</item>
    </izvorni_sadrzaj>
    <derivirana_varijabla naziv="DomainObject.Predmet.ProtuStrankaListNazivFormatedOIB_1">
      <item>GRUBEŠA CONSULTUM j.d.o.o. za usluge, OIB 17016303979</item>
    </derivirana_varijabla>
  </DomainObject.Predmet.ProtuStrankaListNazivFormatedOIB>
  <DomainObject.Predmet.OstaliListFormated>
    <izvorni_sadrzaj>
      <item>Mario Grubeša punomoćnik sudionika u postupku GRUBEŠA CONSULTUM j.d.o.o. za usluge</item>
      <item>OTP banka Hrvatska dioničko društvo</item>
      <item>Martin Lukin</item>
    </izvorni_sadrzaj>
    <derivirana_varijabla naziv="DomainObject.Predmet.OstaliListFormated_1">
      <item>Mario Grubeša punomoćnik sudionika u postupku GRUBEŠA CONSULTUM j.d.o.o. za usluge</item>
      <item>OTP banka Hrvatska dioničko društvo</item>
      <item>Martin Lukin</item>
    </derivirana_varijabla>
  </DomainObject.Predmet.OstaliListFormated>
  <DomainObject.Predmet.OstaliListFormatedOIB>
    <izvorni_sadrzaj>
      <item>Mario Grubeša, OIB 29116376373 punomoćnik sudionika u postupku GRUBEŠA CONSULTUM j.d.o.o. za usluge</item>
      <item>OTP banka Hrvatska dioničko društvo, OIB 52508873833</item>
      <item>Martin Lukin, OIB 12398076495</item>
    </izvorni_sadrzaj>
    <derivirana_varijabla naziv="DomainObject.Predmet.OstaliListFormatedOIB_1">
      <item>Mario Grubeša, OIB 29116376373 punomoćnik sudionika u postupku GRUBEŠA CONSULTUM j.d.o.o. za usluge</item>
      <item>OTP banka Hrvatska dioničko društvo, OIB 52508873833</item>
      <item>Martin Lukin, OIB 12398076495</item>
    </derivirana_varijabla>
  </DomainObject.Predmet.OstaliListFormatedOIB>
  <DomainObject.Predmet.OstaliListFormatedWithAdress>
    <izvorni_sadrzaj>
      <item>Mario Grubeša, Filipovići 13, 10380 Filipovići punomoćnik sudionika u postupku GRUBEŠA CONSULTUM j.d.o.o. za usluge</item>
      <item>OTP banka Hrvatska dioničko društvo, Ulica Domovinskog rata 3, 23000 Zadar</item>
      <item>Martin Lukin, Gračanske Dužice 8 D, 10000 Zagreb</item>
    </izvorni_sadrzaj>
    <derivirana_varijabla naziv="DomainObject.Predmet.OstaliListFormatedWithAdress_1">
      <item>Mario Grubeša, Filipovići 13, 10380 Filipovići punomoćnik sudionika u postupku GRUBEŠA CONSULTUM j.d.o.o. za usluge</item>
      <item>OTP banka Hrvatska dioničko društvo, Ulica Domovinskog rata 3, 23000 Zadar</item>
      <item>Martin Lukin, Gračanske Dužice 8 D, 10000 Zagreb</item>
    </derivirana_varijabla>
  </DomainObject.Predmet.OstaliListFormatedWithAdress>
  <DomainObject.Predmet.OstaliListFormatedWithAdressOIB>
    <izvorni_sadrzaj>
      <item>Mario Grubeša, OIB 29116376373, Filipovići 13, 10380 Filipovići punomoćnik sudionika u postupku GRUBEŠA CONSULTUM j.d.o.o. za usluge</item>
      <item>OTP banka Hrvatska dioničko društvo, OIB 52508873833, Ulica Domovinskog rata 3, 23000 Zadar</item>
      <item>Martin Lukin, OIB 12398076495, Gračanske Dužice 8 D, 10000 Zagreb</item>
    </izvorni_sadrzaj>
    <derivirana_varijabla naziv="DomainObject.Predmet.OstaliListFormatedWithAdressOIB_1">
      <item>Mario Grubeša, OIB 29116376373, Filipovići 13, 10380 Filipovići punomoćnik sudionika u postupku GRUBEŠA CONSULTUM j.d.o.o. za usluge</item>
      <item>OTP banka Hrvatska dioničko društvo, OIB 52508873833, Ulica Domovinskog rata 3, 23000 Zadar</item>
      <item>Martin Lukin, OIB 12398076495, Gračanske Dužice 8 D, 10000 Zagreb</item>
    </derivirana_varijabla>
  </DomainObject.Predmet.OstaliListFormatedWithAdressOIB>
  <DomainObject.Predmet.OstaliListNazivFormated>
    <izvorni_sadrzaj>
      <item>Mario Grubeša</item>
      <item>OTP banka Hrvatska dioničko društvo</item>
      <item>Martin Lukin</item>
    </izvorni_sadrzaj>
    <derivirana_varijabla naziv="DomainObject.Predmet.OstaliListNazivFormated_1">
      <item>Mario Grubeša</item>
      <item>OTP banka Hrvatska dioničko društvo</item>
      <item>Martin Lukin</item>
    </derivirana_varijabla>
  </DomainObject.Predmet.OstaliListNazivFormated>
  <DomainObject.Predmet.OstaliListNazivFormatedOIB>
    <izvorni_sadrzaj>
      <item>Mario Grubeša, OIB 29116376373</item>
      <item>OTP banka Hrvatska dioničko društvo, OIB 52508873833</item>
      <item>Martin Lukin, OIB 12398076495</item>
    </izvorni_sadrzaj>
    <derivirana_varijabla naziv="DomainObject.Predmet.OstaliListNazivFormatedOIB_1">
      <item>Mario Grubeša, OIB 29116376373</item>
      <item>OTP banka Hrvatska dioničko društvo, OIB 52508873833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GRUBEŠA CONSULTUM j.d.o.o. za usluge</izvorni_sadrzaj>
    <derivirana_varijabla naziv="DomainObject.Predmet.ProtustrankaIDrugi_1">GRUBEŠA CONSULTUM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GRUBEŠA CONSULTUM j.d.o.o. za usluge, OIB 17016303979, Vatrogasna 2, 10380 Sveti Ivan Zelina</izvorni_sadrzaj>
    <derivirana_varijabla naziv="DomainObject.Predmet.ProtustrankaIDrugiAdressOIB_1">GRUBEŠA CONSULTUM j.d.o.o. za usluge, OIB 17016303979, Vatrogasna 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GRUBEŠA CONSULTUM j.d.o.o. za usluge</item>
      <item>Mario Grubeša</item>
      <item>OTP banka Hrvatska dioničko društvo</item>
      <item>Mario Grubeša</item>
      <item>Martin Lukin</item>
    </izvorni_sadrzaj>
    <derivirana_varijabla naziv="DomainObject.Predmet.SudioniciListNaziv_1">
      <item>FINA Regionalni centar Zagreb</item>
      <item>GRUBEŠA CONSULTUM j.d.o.o. za usluge</item>
      <item>Mario Grubeša</item>
      <item>OTP banka Hrvatska dioničko društvo</item>
      <item>Mario Grubeša</item>
      <item>Martin Lukin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GRUBEŠA CONSULTUM j.d.o.o. za usluge, OIB 17016303979, Vatrogasna 2,10380 Sveti Ivan Zelina</item>
      <item>Mario Grubeša, OIB 29116376373, Filipovići 13,10380 Filipovići</item>
      <item>OTP banka Hrvatska dioničko društvo, OIB 52508873833, Ulica Domovinskog rata 3,23000 Zadar</item>
      <item>Mario Grubeša, OIB 29116376373, Filipovići 13,10380 Filipovići</item>
      <item>Martin Lukin, OIB 12398076495, Gračanske Dužice 8 D,10000 Zagreb</item>
    </izvorni_sadrzaj>
    <derivirana_varijabla naziv="DomainObject.Predmet.SudioniciListAdressOIB_1">
      <item>FINA Regionalni centar Zagreb, OIB 85821130368, Trg svibanjskih žrtava 1995. br. 1,10000 Zagreb</item>
      <item>GRUBEŠA CONSULTUM j.d.o.o. za usluge, OIB 17016303979, Vatrogasna 2,10380 Sveti Ivan Zelina</item>
      <item>Mario Grubeša, OIB 29116376373, Filipovići 13,10380 Filipovići</item>
      <item>OTP banka Hrvatska dioničko društvo, OIB 52508873833, Ulica Domovinskog rata 3,23000 Zadar</item>
      <item>Mario Grubeša, OIB 29116376373, Filipovići 13,10380 Filipovići</item>
      <item>Martin Lukin, OIB 12398076495, Gračanske Dužice 8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17016303979</item>
      <item>, OIB 29116376373</item>
      <item>, OIB 52508873833</item>
      <item>, OIB 29116376373</item>
      <item>, OIB 12398076495</item>
    </izvorni_sadrzaj>
    <derivirana_varijabla naziv="DomainObject.Predmet.SudioniciListNazivOIB_1">
      <item>, OIB 85821130368</item>
      <item>, OIB 17016303979</item>
      <item>, OIB 29116376373</item>
      <item>, OIB 52508873833</item>
      <item>, OIB 29116376373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5289B3-4E2D-4C42-AE63-47F5744E4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Antolic</properties:Company>
  <properties:Pages>2</properties:Pages>
  <properties:Words>703</properties:Words>
  <properties:Characters>4473</properties:Characters>
  <properties:Lines>99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odvjetničko društvo</vt:lpstr>
      <vt:lpstr>odvjetničko društvo</vt:lpstr>
    </vt:vector>
  </properties:TitlesOfParts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2017-03-07T12:37:00Z</dcterms:created>
  <dc:creator>Martin Lukin</dc:creator>
  <cp:lastModifiedBy>Karmela Dolenc</cp:lastModifiedBy>
  <cp:lastPrinted>2017-03-02T18:06:00Z</cp:lastPrinted>
  <dcterms:modified xmlns:xsi="http://www.w3.org/2001/XMLSchema-instance" xsi:type="dcterms:W3CDTF">2017-03-07T12:38:00Z</dcterms:modified>
  <cp:revision>3</cp:revision>
  <dc:title>odvjetničko društvo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St-3224/2016-15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