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e7e3" w14:paraId="fa3e7e3" w:rsidRDefault="00AE649C" w:rsidP="00FA5B5E" w:rsidR="00AE649C" w:rsidRPr="00B76F3C">
      <w:pPr>
        <w:pStyle w:val="Naslov3"/>
        <w15:collapsed w:val="false"/>
      </w:pPr>
    </w:p>
    <w:p w:rsidRDefault="00B453E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453EC" w:rsidP="00B453EC" w:rsidR="00B453E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St-297/2015-5.</w:t>
      </w:r>
    </w:p>
    <w:p w:rsidRDefault="00B453EC" w:rsidP="00B453EC" w:rsidR="00B453EC">
      <w:pPr>
        <w:outlineLvl w:val="0"/>
        <w:rPr>
          <w:rFonts w:cs="Arial" w:hAnsi="Arial" w:ascii="Arial"/>
          <w:noProof/>
        </w:rPr>
      </w:pPr>
    </w:p>
    <w:p w:rsidRDefault="00B453EC" w:rsidP="00B453EC" w:rsidR="00B453E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453EC" w:rsidP="00B453EC" w:rsidR="00B453EC">
      <w:pPr>
        <w:rPr>
          <w:rFonts w:cs="Arial" w:hAnsi="Arial" w:ascii="Arial"/>
          <w:b/>
          <w:noProof/>
        </w:rPr>
      </w:pPr>
    </w:p>
    <w:p w:rsidRDefault="00B453EC" w:rsidP="00B453EC" w:rsidR="00B453E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453EC" w:rsidP="00B453EC" w:rsidR="00B453EC">
      <w:pPr>
        <w:outlineLvl w:val="0"/>
        <w:rPr>
          <w:rFonts w:cs="Arial" w:hAnsi="Arial" w:ascii="Arial"/>
          <w:noProof/>
        </w:rPr>
      </w:pPr>
    </w:p>
    <w:p w:rsidRDefault="00B453EC" w:rsidP="00B453EC" w:rsidR="00B453E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VATES j.d.o.o. za usluge iz </w:t>
      </w:r>
      <w:proofErr w:type="spellStart"/>
      <w:r>
        <w:rPr>
          <w:rFonts w:cs="Arial" w:hAnsi="Arial" w:ascii="Arial"/>
        </w:rPr>
        <w:t>Ivanske</w:t>
      </w:r>
      <w:proofErr w:type="spellEnd"/>
      <w:r>
        <w:rPr>
          <w:rFonts w:cs="Arial" w:hAnsi="Arial" w:ascii="Arial"/>
        </w:rPr>
        <w:t>, Ivana Mažuranića 26, MBS 010090817, OIB 65592266702, d</w:t>
      </w:r>
      <w:r>
        <w:rPr>
          <w:rFonts w:cs="Arial" w:hAnsi="Arial" w:ascii="Arial"/>
          <w:noProof/>
        </w:rPr>
        <w:t>ana 14. ožujka 2016. godine</w:t>
      </w:r>
    </w:p>
    <w:p w:rsidRDefault="00B453EC" w:rsidP="00B453EC" w:rsidR="00B453E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453EC" w:rsidP="00B453EC" w:rsidR="00B453E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Snježani </w:t>
      </w:r>
      <w:proofErr w:type="spellStart"/>
      <w:r>
        <w:rPr>
          <w:rFonts w:cs="Arial" w:hAnsi="Arial" w:ascii="Arial"/>
        </w:rPr>
        <w:t>Dečur</w:t>
      </w:r>
      <w:proofErr w:type="spellEnd"/>
      <w:r>
        <w:rPr>
          <w:rFonts w:cs="Arial" w:hAnsi="Arial" w:ascii="Arial"/>
        </w:rPr>
        <w:t xml:space="preserve"> iz </w:t>
      </w:r>
      <w:proofErr w:type="spellStart"/>
      <w:r>
        <w:rPr>
          <w:rFonts w:cs="Arial" w:hAnsi="Arial" w:ascii="Arial"/>
        </w:rPr>
        <w:t>Križica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Križic</w:t>
      </w:r>
      <w:proofErr w:type="spellEnd"/>
      <w:r>
        <w:rPr>
          <w:rFonts w:cs="Arial" w:hAnsi="Arial" w:ascii="Arial"/>
        </w:rPr>
        <w:t xml:space="preserve"> 22, OIB 37152491965, kao osobi ovlaštenoj za zastupanje dužnika po zakonu da u roku od 8 dana plati predujam za namirenje troškova stečajnog postupka i to iznos od 1.000,00 kuna u Fond za namirenje troškova postupka koji se vodi kod ovog suda IBAN:HR6123900011300000630 Model HR05 50-297-15 i dodatni iznos predujma od 10.000,00 kuna, na račun ovog suda IBAN:HR6123900011300000630, Model HR 05 540-297-15. Rok od 8 dana počinje teći istekom 8 dana od dana objave ovog rješenja na e-oglasnoj ploči ovog suda. </w:t>
      </w:r>
    </w:p>
    <w:p w:rsidRDefault="00B453EC" w:rsidP="00B453EC" w:rsidR="00B453E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453EC" w:rsidP="00B453EC" w:rsidR="00B453E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Snježana </w:t>
      </w:r>
      <w:proofErr w:type="spellStart"/>
      <w:r>
        <w:rPr>
          <w:rFonts w:cs="Arial" w:hAnsi="Arial" w:ascii="Arial"/>
          <w:lang w:eastAsia="hr-HR"/>
        </w:rPr>
        <w:t>Dečur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Križica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Križic</w:t>
      </w:r>
      <w:proofErr w:type="spellEnd"/>
      <w:r>
        <w:rPr>
          <w:rFonts w:cs="Arial" w:hAnsi="Arial" w:ascii="Arial"/>
          <w:lang w:eastAsia="hr-HR"/>
        </w:rPr>
        <w:t xml:space="preserve"> 22, OIB 37152491965,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B453EC" w:rsidP="00B453EC" w:rsidR="00B453E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Snježane </w:t>
      </w:r>
      <w:proofErr w:type="spellStart"/>
      <w:r>
        <w:rPr>
          <w:rFonts w:cs="Arial" w:hAnsi="Arial" w:ascii="Arial"/>
          <w:lang w:eastAsia="hr-HR"/>
        </w:rPr>
        <w:t>Dečur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Križica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Križic</w:t>
      </w:r>
      <w:proofErr w:type="spellEnd"/>
      <w:r>
        <w:rPr>
          <w:rFonts w:cs="Arial" w:hAnsi="Arial" w:ascii="Arial"/>
          <w:lang w:eastAsia="hr-HR"/>
        </w:rPr>
        <w:t xml:space="preserve"> 22, OIB 37152491965,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51-297-15,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HR05 540-297-15.</w:t>
      </w:r>
    </w:p>
    <w:p w:rsidRDefault="00B453EC" w:rsidP="00B453EC" w:rsidR="00B453EC">
      <w:pPr>
        <w:ind w:firstLine="851"/>
        <w:jc w:val="both"/>
        <w:rPr>
          <w:rFonts w:cs="Arial" w:eastAsia="Calibri" w:hAnsi="Arial" w:ascii="Arial"/>
        </w:rPr>
      </w:pPr>
    </w:p>
    <w:p w:rsidRDefault="00B453EC" w:rsidP="00B453EC" w:rsidR="00B453E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lastRenderedPageBreak/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B453EC" w:rsidP="00B453EC" w:rsidR="00B453EC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B453EC" w:rsidP="00B453EC" w:rsidR="00B453E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28. listopada 2015. dužnik u Očevidniku redoslijeda osnova za plaćanje ima evidentirane neizvršene osnove za plaćanje u neprekinutom razdoblju od 120 dana, u ukupnom iznosu od 8.013,33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B453EC" w:rsidP="00B453EC" w:rsidR="00B453EC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453EC" w:rsidP="00B453EC" w:rsidR="00B453E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B453EC" w:rsidP="00B453EC" w:rsidR="00B453E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Snježana </w:t>
      </w:r>
      <w:proofErr w:type="spellStart"/>
      <w:r>
        <w:rPr>
          <w:rFonts w:cs="Arial" w:hAnsi="Arial" w:ascii="Arial"/>
          <w:lang w:eastAsia="hr-HR"/>
        </w:rPr>
        <w:t>Dečur</w:t>
      </w:r>
      <w:proofErr w:type="spellEnd"/>
      <w:r>
        <w:rPr>
          <w:rFonts w:cs="Arial" w:hAnsi="Arial" w:ascii="Arial"/>
          <w:lang w:eastAsia="hr-HR"/>
        </w:rPr>
        <w:t xml:space="preserve"> iz </w:t>
      </w:r>
      <w:proofErr w:type="spellStart"/>
      <w:r>
        <w:rPr>
          <w:rFonts w:cs="Arial" w:hAnsi="Arial" w:ascii="Arial"/>
          <w:lang w:eastAsia="hr-HR"/>
        </w:rPr>
        <w:t>Križica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Križic</w:t>
      </w:r>
      <w:proofErr w:type="spellEnd"/>
      <w:r>
        <w:rPr>
          <w:rFonts w:cs="Arial" w:hAnsi="Arial" w:ascii="Arial"/>
          <w:lang w:eastAsia="hr-HR"/>
        </w:rPr>
        <w:t xml:space="preserve"> 22, OIB 37152491965,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>dok iz prijedloga Financijske agencije proizlazi da na dan 28</w:t>
      </w:r>
      <w:r>
        <w:rPr>
          <w:rFonts w:cs="Arial" w:hAnsi="Arial" w:ascii="Arial"/>
        </w:rPr>
        <w:t>. listopada 2015. godine dužnik u Očevidniku redoslijeda osnova za plaćanje ima evidentirane neizvršene osnove za plaćanje u neprekinutom razdoblju od 120 dana, u ukupnom iznosu od 8.013,33 kn.</w:t>
      </w:r>
    </w:p>
    <w:p w:rsidRDefault="00B453EC" w:rsidP="00B453EC" w:rsidR="00B453E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Snježanu </w:t>
      </w:r>
      <w:proofErr w:type="spellStart"/>
      <w:r>
        <w:rPr>
          <w:rFonts w:cs="Arial" w:eastAsia="Calibri" w:hAnsi="Arial" w:ascii="Arial"/>
        </w:rPr>
        <w:t>Dečur</w:t>
      </w:r>
      <w:proofErr w:type="spellEnd"/>
      <w:r>
        <w:rPr>
          <w:rFonts w:cs="Arial" w:eastAsia="Calibri" w:hAnsi="Arial" w:ascii="Arial"/>
        </w:rPr>
        <w:t xml:space="preserve"> postojala istekom razdoblja od 60 dana i ona je </w:t>
      </w:r>
      <w:r>
        <w:rPr>
          <w:rFonts w:cs="Arial" w:eastAsia="Calibri" w:hAnsi="Arial" w:ascii="Arial"/>
        </w:rPr>
        <w:lastRenderedPageBreak/>
        <w:t>najkasnije u daljnjem roku od 21 dana bila dužna podnijeti prijedlog za pokretanje stečajnog postupka, što nije učinila.</w:t>
      </w:r>
    </w:p>
    <w:p w:rsidRDefault="00B453EC" w:rsidP="00B453EC" w:rsidR="00B453E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B453EC" w:rsidP="00B453EC" w:rsidR="00B453EC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B453EC" w:rsidP="00B453EC" w:rsidR="00B453EC">
      <w:pPr>
        <w:rPr>
          <w:rFonts w:cs="Arial" w:eastAsia="Calibri" w:hAnsi="Arial" w:ascii="Arial"/>
        </w:rPr>
      </w:pPr>
    </w:p>
    <w:p w:rsidRDefault="00B453EC" w:rsidP="00B453EC" w:rsidR="00B453EC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14</w:t>
      </w:r>
      <w:r>
        <w:rPr>
          <w:rFonts w:cs="Arial" w:hAnsi="Arial" w:ascii="Arial"/>
          <w:noProof/>
        </w:rPr>
        <w:t>. ožujka 2016. godine</w:t>
      </w:r>
    </w:p>
    <w:p w:rsidRDefault="00B453EC" w:rsidP="00B453EC" w:rsidR="00B453EC">
      <w:pPr>
        <w:jc w:val="center"/>
        <w:rPr>
          <w:rFonts w:cs="Arial" w:eastAsia="Calibri" w:hAnsi="Arial" w:ascii="Arial"/>
        </w:rPr>
      </w:pPr>
    </w:p>
    <w:p w:rsidRDefault="00B453EC" w:rsidP="00B453EC" w:rsidR="00B453E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B453EC" w:rsidP="00B453EC" w:rsidR="00B453EC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B453EC" w:rsidP="00B453EC" w:rsidR="00B453EC">
      <w:pPr>
        <w:rPr>
          <w:rFonts w:cs="Arial" w:eastAsia="Calibri" w:hAnsi="Arial" w:ascii="Arial"/>
        </w:rPr>
      </w:pPr>
    </w:p>
    <w:p w:rsidRDefault="00B453EC" w:rsidP="00B453EC" w:rsidR="00B453EC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453EC" w:rsidP="00B453EC" w:rsidR="00B453EC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B453EC" w:rsidP="00B453EC" w:rsidR="00B453EC">
      <w:pPr>
        <w:rPr>
          <w:rFonts w:cs="Arial" w:eastAsia="Calibri" w:hAnsi="Arial" w:ascii="Arial"/>
        </w:rPr>
      </w:pPr>
    </w:p>
    <w:p w:rsidRDefault="00B453EC" w:rsidP="00B453EC" w:rsidR="00B453EC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453EC" w:rsidP="00B453EC" w:rsidR="00B453EC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B453EC" w:rsidP="00B453EC" w:rsidR="00B453EC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B453EC" w:rsidP="00B453EC" w:rsidR="00B453EC">
      <w:pPr>
        <w:rPr>
          <w:rFonts w:cs="Arial" w:hAnsi="Arial" w:ascii="Arial"/>
        </w:rPr>
      </w:pPr>
      <w:r>
        <w:rPr>
          <w:rFonts w:cs="Arial" w:hAnsi="Arial" w:ascii="Arial"/>
        </w:rPr>
        <w:t>Bj.14.3.2016.g.</w:t>
      </w:r>
    </w:p>
    <w:p w:rsidRDefault="00B453EC" w:rsidP="00B453EC" w:rsidR="00B453EC">
      <w:pPr>
        <w:rPr>
          <w:rFonts w:cs="Arial" w:eastAsia="Calibri" w:hAnsi="Arial" w:ascii="Arial"/>
        </w:rPr>
      </w:pPr>
    </w:p>
    <w:p w:rsidRDefault="00B453EC" w:rsidP="00B453EC" w:rsidR="00B453EC">
      <w:pPr>
        <w:rPr>
          <w:rFonts w:cs="Arial" w:eastAsia="Calibri" w:hAnsi="Arial" w:ascii="Arial"/>
        </w:rPr>
      </w:pPr>
    </w:p>
    <w:p w:rsidRDefault="00B453EC" w:rsidP="00B453EC" w:rsidR="00B453EC">
      <w:pPr>
        <w:rPr>
          <w:rFonts w:cs="Arial" w:eastAsia="Times New Roman" w:hAnsi="Arial" w:ascii="Arial"/>
        </w:rPr>
      </w:pPr>
    </w:p>
    <w:p w:rsidRDefault="00B453EC" w:rsidP="00B453EC" w:rsidR="00B453EC">
      <w:pPr>
        <w:pStyle w:val="Poetniodjeljak"/>
        <w:rPr>
          <w:rFonts w:cs="Arial" w:hAnsi="Arial" w:ascii="Arial"/>
        </w:rPr>
      </w:pPr>
    </w:p>
    <w:p w:rsidRDefault="00B453EC" w:rsidP="00B453EC" w:rsidR="00B453EC">
      <w:pPr>
        <w:pStyle w:val="NormaleSPIS"/>
        <w:rPr>
          <w:rFonts w:cs="Arial" w:hAnsi="Arial" w:ascii="Arial"/>
          <w:noProof/>
        </w:rPr>
      </w:pPr>
    </w:p>
    <w:p w:rsidRDefault="00B453EC" w:rsidP="00B453EC" w:rsidR="00B453EC">
      <w:pPr>
        <w:rPr>
          <w:rFonts w:cs="Arial" w:hAnsi="Arial" w:ascii="Arial"/>
        </w:rPr>
      </w:pPr>
    </w:p>
    <w:p w:rsidRDefault="00B453EC" w:rsidP="00B453EC" w:rsidR="00B453EC">
      <w:pPr>
        <w:rPr>
          <w:rFonts w:cs="Arial" w:hAnsi="Arial" w:ascii="Arial"/>
        </w:rPr>
      </w:pPr>
    </w:p>
    <w:p w:rsidRDefault="00B453EC" w:rsidP="00B453EC" w:rsidR="00B453E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B453EC" w:rsidP="00B453EC" w:rsidR="00B453EC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3EC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85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St-297/2015-5</izvorni_sadrzaj>
    <derivirana_varijabla naziv="DomainObject.Oznaka_1">St-297/2015-5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VATES jednostavno društvo s ograničenom odgovornošću za usluge, Ivanska zastupanog po punomoćniku SNJEŽANA DEČUR</izvorni_sadrzaj>
    <derivirana_varijabla naziv="DomainObject.Predmet.ProtustrankaFormated_1">  VATES jednostavno društvo s ograničenom odgovornošću za usluge, Ivanska zastupanog po punomoćniku SNJEŽANA DEČUR</derivirana_varijabla>
  </DomainObject.Predmet.ProtustrankaFormated>
  <DomainObject.Predmet.ProtustrankaFormatedOIB>
    <izvorni_sadrzaj>  VATES jednostavno društvo s ograničenom odgovornošću za usluge, Ivanska, OIB 65592266702 zastupanog po punomoćniku SNJEŽANA DEČUR</izvorni_sadrzaj>
    <derivirana_varijabla naziv="DomainObject.Predmet.ProtustrankaFormatedOIB_1">  VATES jednostavno društvo s ograničenom odgovornošću za usluge, Ivanska, OIB 65592266702 zastupanog po punomoćniku SNJEŽANA DEČUR</derivirana_varijabla>
  </DomainObject.Predmet.ProtustrankaFormatedOIB>
  <DomainObject.Predmet.ProtustrankaFormatedWithAdress>
    <izvorni_sadrzaj> VATES jednostavno društvo s ograničenom odgovornošću za usluge, Ivanska, Ivana Mažuranića 26, 43231 Ivanska zastupanog po punomoćniku SNJEŽANA DEČUR</izvorni_sadrzaj>
    <derivirana_varijabla naziv="DomainObject.Predmet.ProtustrankaFormatedWithAdress_1"> VATES jednostavno društvo s ograničenom odgovornošću za usluge, Ivanska, Ivana Mažuranića 26, 43231 Ivanska zastupanog po punomoćniku SNJEŽANA DEČUR</derivirana_varijabla>
  </DomainObject.Predmet.ProtustrankaFormatedWithAdress>
  <DomainObject.Predmet.ProtustrankaFormatedWithAdressOIB>
    <izvorni_sadrzaj> VATES jednostavno društvo s ograničenom odgovornošću za usluge, Ivanska, OIB 65592266702, Ivana Mažuranića 26, 43231 Ivanska zastupanog po punomoćniku SNJEŽANA DEČUR</izvorni_sadrzaj>
    <derivirana_varijabla naziv="DomainObject.Predmet.ProtustrankaFormatedWithAdressOIB_1"> VATES jednostavno društvo s ograničenom odgovornošću za usluge, Ivanska, OIB 65592266702, Ivana Mažuranića 26, 43231 Ivanska zastupanog po punomoćniku SNJEŽANA DEČUR</derivirana_varijabla>
  </DomainObject.Predmet.ProtustrankaFormatedWithAdressOIB>
  <DomainObject.Predmet.ProtustrankaWithAdress>
    <izvorni_sadrzaj>VATES jednostavno društvo s ograničenom odgovornošću za usluge, Ivanska Ivana Mažuranića 26, 43231 Ivanska</izvorni_sadrzaj>
    <derivirana_varijabla naziv="DomainObject.Predmet.ProtustrankaWithAdress_1">VATES jednostavno društvo s ograničenom odgovornošću za usluge, Ivanska Ivana Mažuranića 26, 43231 Ivanska</derivirana_varijabla>
  </DomainObject.Predmet.ProtustrankaWithAdress>
  <DomainObject.Predmet.ProtustrankaWithAdressOIB>
    <izvorni_sadrzaj>VATES jednostavno društvo s ograničenom odgovornošću za usluge, Ivanska, OIB 65592266702, Ivana Mažuranića 26, 43231 Ivanska</izvorni_sadrzaj>
    <derivirana_varijabla naziv="DomainObject.Predmet.ProtustrankaWithAdressOIB_1">VATES jednostavno društvo s ograničenom odgovornošću za usluge, Ivanska, OIB 65592266702, Ivana Mažuranića 26, 43231 Ivanska</derivirana_varijabla>
  </DomainObject.Predmet.ProtustrankaWithAdressOIB>
  <DomainObject.Predmet.ProtustrankaNazivFormated>
    <izvorni_sadrzaj>VATES jednostavno društvo s ograničenom odgovornošću za usluge, Ivanska</izvorni_sadrzaj>
    <derivirana_varijabla naziv="DomainObject.Predmet.ProtustrankaNazivFormated_1">VATES jednostavno društvo s ograničenom odgovornošću za usluge, Ivanska</derivirana_varijabla>
  </DomainObject.Predmet.ProtustrankaNazivFormated>
  <DomainObject.Predmet.ProtustrankaNazivFormatedOIB>
    <izvorni_sadrzaj>VATES jednostavno društvo s ograničenom odgovornošću za usluge, Ivanska, OIB 65592266702</izvorni_sadrzaj>
    <derivirana_varijabla naziv="DomainObject.Predmet.ProtustrankaNazivFormatedOIB_1">VATES jednostavno društvo s ograničenom odgovornošću za usluge, Ivanska, OIB 65592266702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VATES jednostavno društvo s ograničenom odgovornošću za usluge, Ivanska zastupanog po punomoćniku SNJEŽANA DEČUR</item>
    </izvorni_sadrzaj>
    <derivirana_varijabla naziv="DomainObject.Predmet.ProtuStrankaListFormated_1">
      <item>VATES jednostavno društvo s ograničenom odgovornošću za usluge, Ivanska zastupanog po punomoćniku SNJEŽANA DEČUR</item>
    </derivirana_varijabla>
  </DomainObject.Predmet.ProtuStrankaListFormated>
  <DomainObject.Predmet.ProtuStrankaListFormatedOIB>
    <izvorni_sadrzaj>
      <item>VATES jednostavno društvo s ograničenom odgovornošću za usluge, Ivanska, OIB 65592266702 zastupanog po punomoćniku SNJEŽANA DEČUR</item>
    </izvorni_sadrzaj>
    <derivirana_varijabla naziv="DomainObject.Predmet.ProtuStrankaListFormatedOIB_1">
      <item>VATES jednostavno društvo s ograničenom odgovornošću za usluge, Ivanska, OIB 65592266702 zastupanog po punomoćniku SNJEŽANA DEČUR</item>
    </derivirana_varijabla>
  </DomainObject.Predmet.ProtuStrankaListFormatedOIB>
  <DomainObject.Predmet.ProtuStrankaListFormatedWithAdress>
    <izvorni_sadrzaj>
      <item>VATES jednostavno društvo s ograničenom odgovornošću za usluge, Ivanska, Ivana Mažuranića 26, 43231 Ivanska zastupanog po punomoćniku SNJEŽANA DEČUR</item>
    </izvorni_sadrzaj>
    <derivirana_varijabla naziv="DomainObject.Predmet.ProtuStrankaListFormatedWithAdress_1">
      <item>VATES jednostavno društvo s ograničenom odgovornošću za usluge, Ivanska, Ivana Mažuranića 26, 43231 Ivanska zastupanog po punomoćniku SNJEŽANA DEČUR</item>
    </derivirana_varijabla>
  </DomainObject.Predmet.ProtuStrankaListFormatedWithAdress>
  <DomainObject.Predmet.ProtuStrankaListFormatedWithAdressOIB>
    <izvorni_sadrzaj>
      <item>VATES jednostavno društvo s ograničenom odgovornošću za usluge, Ivanska, OIB 65592266702, Ivana Mažuranića 26, 43231 Ivanska zastupanog po punomoćniku SNJEŽANA DEČUR</item>
    </izvorni_sadrzaj>
    <derivirana_varijabla naziv="DomainObject.Predmet.ProtuStrankaListFormatedWithAdressOIB_1">
      <item>VATES jednostavno društvo s ograničenom odgovornošću za usluge, Ivanska, OIB 65592266702, Ivana Mažuranića 26, 43231 Ivanska zastupanog po punomoćniku SNJEŽANA DEČUR</item>
    </derivirana_varijabla>
  </DomainObject.Predmet.ProtuStrankaListFormatedWithAdressOIB>
  <DomainObject.Predmet.ProtuStrankaListNazivFormated>
    <izvorni_sadrzaj>
      <item>VATES jednostavno društvo s ograničenom odgovornošću za usluge, Ivanska</item>
    </izvorni_sadrzaj>
    <derivirana_varijabla naziv="DomainObject.Predmet.ProtuStrankaListNazivFormated_1">
      <item>VATES jednostavno društvo s ograničenom odgovornošću za usluge, Ivanska</item>
    </derivirana_varijabla>
  </DomainObject.Predmet.ProtuStrankaListNazivFormated>
  <DomainObject.Predmet.ProtuStrankaListNazivFormatedOIB>
    <izvorni_sadrzaj>
      <item>VATES jednostavno društvo s ograničenom odgovornošću za usluge, Ivanska, OIB 65592266702</item>
    </izvorni_sadrzaj>
    <derivirana_varijabla naziv="DomainObject.Predmet.ProtuStrankaListNazivFormatedOIB_1">
      <item>VATES jednostavno društvo s ograničenom odgovornošću za usluge, Ivanska, OIB 65592266702</item>
    </derivirana_varijabla>
  </DomainObject.Predmet.ProtuStrankaListNazivFormatedOIB>
  <DomainObject.Predmet.OstaliListFormated>
    <izvorni_sadrzaj>
      <item>SNJEŽANA DEČUR punomoćnik sudionika u postupku VATES jednostavno društvo s ograničenom odgovornošću za usluge, Ivanska</item>
    </izvorni_sadrzaj>
    <derivirana_varijabla naziv="DomainObject.Predmet.OstaliListFormated_1">
      <item>SNJEŽANA DEČUR punomoćnik sudionika u postupku VATES jednostavno društvo s ograničenom odgovornošću za usluge, Ivanska</item>
    </derivirana_varijabla>
  </DomainObject.Predmet.OstaliListFormated>
  <DomainObject.Predmet.OstaliListFormatedOIB>
    <izvorni_sadrzaj>
      <item>SNJEŽANA DEČUR, OIB 37152491965 punomoćnik sudionika u postupku VATES jednostavno društvo s ograničenom odgovornošću za usluge, Ivanska</item>
    </izvorni_sadrzaj>
    <derivirana_varijabla naziv="DomainObject.Predmet.OstaliListFormatedOIB_1">
      <item>SNJEŽANA DEČUR, OIB 37152491965 punomoćnik sudionika u postupku VATES jednostavno društvo s ograničenom odgovornošću za usluge, Ivanska</item>
    </derivirana_varijabla>
  </DomainObject.Predmet.OstaliListFormatedOIB>
  <DomainObject.Predmet.OstaliListFormatedWithAdress>
    <izvorni_sadrzaj>
      <item>SNJEŽANA DEČUR, Križic 22., 43231 Križic punomoćnik sudionika u postupku VATES jednostavno društvo s ograničenom odgovornošću za usluge, Ivanska</item>
    </izvorni_sadrzaj>
    <derivirana_varijabla naziv="DomainObject.Predmet.OstaliListFormatedWithAdress_1">
      <item>SNJEŽANA DEČUR, Križic 22., 43231 Križic punomoćnik sudionika u postupku VATES jednostavno društvo s ograničenom odgovornošću za usluge, Ivanska</item>
    </derivirana_varijabla>
  </DomainObject.Predmet.OstaliListFormatedWithAdress>
  <DomainObject.Predmet.OstaliListFormatedWithAdressOIB>
    <izvorni_sadrzaj>
      <item>SNJEŽANA DEČUR, OIB 37152491965, Križic 22., 43231 Križic punomoćnik sudionika u postupku VATES jednostavno društvo s ograničenom odgovornošću za usluge, Ivanska</item>
    </izvorni_sadrzaj>
    <derivirana_varijabla naziv="DomainObject.Predmet.OstaliListFormatedWithAdressOIB_1">
      <item>SNJEŽANA DEČUR, OIB 37152491965, Križic 22., 43231 Križic punomoćnik sudionika u postupku VATES jednostavno društvo s ograničenom odgovornošću za usluge, Ivanska</item>
    </derivirana_varijabla>
  </DomainObject.Predmet.OstaliListFormatedWithAdressOIB>
  <DomainObject.Predmet.OstaliListNazivFormated>
    <izvorni_sadrzaj>
      <item>SNJEŽANA DEČUR</item>
    </izvorni_sadrzaj>
    <derivirana_varijabla naziv="DomainObject.Predmet.OstaliListNazivFormated_1">
      <item>SNJEŽANA DEČUR</item>
    </derivirana_varijabla>
  </DomainObject.Predmet.OstaliListNazivFormated>
  <DomainObject.Predmet.OstaliListNazivFormatedOIB>
    <izvorni_sadrzaj>
      <item>SNJEŽANA DEČUR, OIB 37152491965</item>
    </izvorni_sadrzaj>
    <derivirana_varijabla naziv="DomainObject.Predmet.OstaliListNazivFormatedOIB_1">
      <item>SNJEŽANA DEČUR, OIB 37152491965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St-297/2015-5</izvorni_sadrzaj>
    <derivirana_varijabla naziv="DomainObject.PoslovniBrojDokumenta_1">St-297/2015-5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VATES jednostavno društvo s ograničenom odgovornošću za usluge, Ivanska</izvorni_sadrzaj>
    <derivirana_varijabla naziv="DomainObject.Predmet.ProtustrankaIDrugi_1">VATES jednostavno društvo s ograničenom odgovornošću za usluge,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VATES jednostavno društvo s ograničenom odgovornošću za usluge, Ivanska, OIB 65592266702, Ivana Mažuranića 26, 43231 Ivanska</izvorni_sadrzaj>
    <derivirana_varijabla naziv="DomainObject.Predmet.ProtustrankaIDrugiAdressOIB_1">VATES jednostavno društvo s ograničenom odgovornošću za usluge, Ivanska, OIB 65592266702, Ivana Mažuranića 26,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VATES jednostavno društvo s ograničenom odgovornošću za usluge, Ivanska</item>
      <item>SNJEŽANA DEČUR</item>
    </izvorni_sadrzaj>
    <derivirana_varijabla naziv="DomainObject.Predmet.SudioniciListNaziv_1">
      <item>FINA, RC ZAGREB, Podružnica Bjelovar</item>
      <item>VATES jednostavno društvo s ograničenom odgovornošću za usluge, Ivanska</item>
      <item>SNJEŽANA DEČUR</item>
    </derivirana_varijabla>
  </DomainObject.Predmet.SudioniciListNaziv>
  <DomainObject.Predmet.SudioniciListAdressOIB>
    <izvorni_sadrzaj>
      <item>FINA, RC ZAGREB, Podružnica Bjelovar, OIB 85821130368, F. Supila 4,43000 Bjelovar</item>
      <item>VATES jednostavno društvo s ograničenom odgovornošću za usluge, Ivanska, OIB 65592266702, Ivana Mažuranića 26,43231 Ivanska</item>
      <item>SNJEŽANA DEČUR, OIB 37152491965, Križic 22.,43231 Križic</item>
    </izvorni_sadrzaj>
    <derivirana_varijabla naziv="DomainObject.Predmet.SudioniciListAdressOIB_1">
      <item>FINA, RC ZAGREB, Podružnica Bjelovar, OIB 85821130368, F. Supila 4,43000 Bjelovar</item>
      <item>VATES jednostavno društvo s ograničenom odgovornošću za usluge, Ivanska, OIB 65592266702, Ivana Mažuranića 26,43231 Ivanska</item>
      <item>SNJEŽANA DEČUR, OIB 37152491965, Križic 22.,43231 Križic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EDC76-FD0C-4334-9B73-584052C7C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983</properties:Words>
  <properties:Characters>5460</properties:Characters>
  <properties:Lines>120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2016-03-14T07:52:00Z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St-297/2015-5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