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d505" w14:paraId="f0cd505" w:rsidRDefault="007B052D" w:rsidP="007B052D" w:rsidR="007B052D" w:rsidRPr="002660A0">
      <w:pPr>
        <w:spacing w:after="120"/>
        <w:jc w:val="center"/>
        <w15:collapsed w:val="false"/>
        <w:rPr>
          <w:rFonts w:eastAsia="MS Gothic"/>
          <w:color w:val="548DD4"/>
          <w:sz w:val="48"/>
          <w:szCs w:val="72"/>
        </w:rPr>
      </w:pPr>
      <w:bookmarkStart w:name="_Toc283111383" w:id="0"/>
      <w:bookmarkStart w:name="_Toc292093909" w:id="1"/>
      <w:bookmarkStart w:name="_GoBack" w:id="2"/>
      <w:bookmarkEnd w:id="2"/>
    </w:p>
    <w:p w:rsidRDefault="007B052D" w:rsidP="007B052D" w:rsidR="007B052D" w:rsidRPr="002660A0">
      <w:pPr>
        <w:tabs>
          <w:tab w:pos="4536" w:val="center"/>
          <w:tab w:pos="9072" w:val="right"/>
        </w:tabs>
        <w:ind w:right="360"/>
        <w:rPr>
          <w:rFonts w:eastAsia="MS Gothic"/>
          <w:b/>
          <w:color w:val="548DD4"/>
          <w:sz w:val="36"/>
          <w:szCs w:val="48"/>
        </w:rPr>
      </w:pPr>
      <w:r w:rsidRPr="002660A0">
        <w:rPr>
          <w:rFonts w:eastAsia="MS Gothic"/>
          <w:color w:val="548DD4"/>
          <w:sz w:val="48"/>
          <w:szCs w:val="72"/>
        </w:rPr>
        <w:t xml:space="preserve">         </w:t>
      </w:r>
    </w:p>
    <w:p w:rsidRDefault="0073669C" w:rsidP="00E53BEA" w:rsidR="0073669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b/>
          <w:color w:val="548DD4"/>
          <w:sz w:val="52"/>
          <w:szCs w:val="52"/>
          <w:lang w:val="en-US"/>
        </w:rPr>
      </w:pPr>
    </w:p>
    <w:p w:rsidRDefault="00A56E6F" w:rsidP="00E53BEA" w:rsidR="00A56E6F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2"/>
          <w:szCs w:val="52"/>
        </w:rPr>
      </w:pPr>
    </w:p>
    <w:p w:rsidRDefault="001211C3" w:rsidP="007B052D" w:rsidR="001211C3" w:rsidRPr="002660A0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3C46B6" w:rsidP="00393B66" w:rsidR="00DC543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  <w:r>
        <w:rPr>
          <w:rFonts w:cs="Arial" w:hAnsi="Arial" w:ascii="Arial"/>
          <w:noProof/>
          <w:sz w:val="20"/>
          <w:szCs w:val="20"/>
          <w:lang w:eastAsia="hr-HR" w:val="hr-HR"/>
        </w:rPr>
        <w:drawing>
          <wp:anchor allowOverlap="true" layoutInCell="true" locked="false" behindDoc="true" relativeHeight="251656192" simplePos="false" distR="114300" distL="114300" distB="0" distT="0">
            <wp:simplePos y="0" x="0"/>
            <wp:positionH relativeFrom="column">
              <wp:posOffset>2540</wp:posOffset>
            </wp:positionH>
            <wp:positionV relativeFrom="paragraph">
              <wp:posOffset>201295</wp:posOffset>
            </wp:positionV>
            <wp:extent cy="1663014" cx="6562725"/>
            <wp:effectExtent b="0" r="0" t="0" l="0"/>
            <wp:wrapTight wrapText="bothSides">
              <wp:wrapPolygon edited="false">
                <wp:start y="1485" x="8402"/>
                <wp:lineTo y="1980" x="8026"/>
                <wp:lineTo y="5693" x="1756"/>
                <wp:lineTo y="7426" x="1379"/>
                <wp:lineTo y="9158" x="1066"/>
                <wp:lineTo y="14356" x="1191"/>
                <wp:lineTo y="17079" x="1944"/>
                <wp:lineTo y="17079" x="13857"/>
                <wp:lineTo y="16584" x="18998"/>
                <wp:lineTo y="16089" x="20064"/>
                <wp:lineTo y="11386" x="20064"/>
                <wp:lineTo y="10643" x="19249"/>
                <wp:lineTo y="9653" x="15299"/>
                <wp:lineTo y="5445" x="15173"/>
                <wp:lineTo y="1485" x="9217"/>
                <wp:lineTo y="1485" x="8402"/>
              </wp:wrapPolygon>
            </wp:wrapTight>
            <wp:docPr descr="Rezultat slike za cedrus novo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Rezultat slike za cedrus novo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014" cx="656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3669C" w:rsidP="00393B66" w:rsidR="0073669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73669C" w:rsidP="00113E14" w:rsidR="0073669C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73669C" w:rsidP="00113E14" w:rsidR="0073669C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3C46B6" w:rsidP="00113E14" w:rsidR="003C46B6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3C46B6" w:rsidP="00113E14" w:rsidR="003C46B6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3C46B6" w:rsidP="00113E14" w:rsidR="003C46B6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3C46B6" w:rsidP="00113E14" w:rsidR="003C46B6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3C46B6" w:rsidP="00113E14" w:rsidR="003C46B6" w:rsidRPr="002660A0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3B3E53" w:rsidP="003B3E53" w:rsidR="003B3E53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48"/>
          <w:szCs w:val="48"/>
        </w:rPr>
      </w:pPr>
      <w:r w:rsidRPr="00E53BEA">
        <w:rPr>
          <w:rFonts w:eastAsia="MS Gothic"/>
          <w:color w:themeColor="accent1" w:val="4F81BD"/>
          <w:sz w:val="48"/>
          <w:szCs w:val="48"/>
        </w:rPr>
        <w:t>Plan financijskog i operativnog restrukturiranja</w:t>
      </w:r>
    </w:p>
    <w:p w:rsidRDefault="00A95E68" w:rsidP="00270FE1" w:rsidR="0010380B" w:rsidRP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8"/>
          <w:szCs w:val="48"/>
        </w:rPr>
      </w:pPr>
      <w:r w:rsidRPr="00E53BEA">
        <w:rPr>
          <w:rFonts w:eastAsia="MS Gothic"/>
          <w:color w:val="548DD4"/>
          <w:sz w:val="48"/>
          <w:szCs w:val="48"/>
        </w:rPr>
        <w:t>(2017. - 2022</w:t>
      </w:r>
      <w:r w:rsidR="003B3E53" w:rsidRPr="00E53BEA">
        <w:rPr>
          <w:rFonts w:eastAsia="MS Gothic"/>
          <w:color w:val="548DD4"/>
          <w:sz w:val="48"/>
          <w:szCs w:val="48"/>
        </w:rPr>
        <w:t>.)</w:t>
      </w:r>
    </w:p>
    <w:p w:rsidRDefault="00D605E9" w:rsidP="00113E14" w:rsidR="00D605E9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E53BEA" w:rsidP="00270FE1" w:rsid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113E14" w:rsidP="00270FE1" w:rsidR="00113E14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E53BEA" w:rsidP="002E3277" w:rsidR="00E53BEA" w:rsidRPr="002660A0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9674A5" w:rsidP="002E3277" w:rsidR="009674A5">
      <w:pPr>
        <w:spacing w:after="240"/>
        <w:jc w:val="right"/>
        <w:rPr>
          <w:noProof/>
          <w:color w:themeColor="accent1" w:val="4F81BD"/>
          <w:sz w:val="40"/>
          <w:szCs w:val="40"/>
        </w:rPr>
      </w:pPr>
    </w:p>
    <w:p w:rsidRDefault="009674A5" w:rsidP="002E3277" w:rsidR="009674A5">
      <w:pPr>
        <w:spacing w:after="240"/>
        <w:jc w:val="right"/>
        <w:rPr>
          <w:noProof/>
          <w:color w:themeColor="accent1" w:val="4F81BD"/>
          <w:sz w:val="40"/>
          <w:szCs w:val="40"/>
        </w:rPr>
      </w:pPr>
    </w:p>
    <w:p w:rsidRDefault="009674A5" w:rsidP="002E3277" w:rsidR="009674A5">
      <w:pPr>
        <w:spacing w:after="240"/>
        <w:jc w:val="right"/>
        <w:rPr>
          <w:noProof/>
          <w:color w:themeColor="accent1" w:val="4F81BD"/>
          <w:sz w:val="40"/>
          <w:szCs w:val="40"/>
        </w:rPr>
      </w:pPr>
    </w:p>
    <w:p w:rsidRDefault="009674A5" w:rsidP="002E3277" w:rsidR="009674A5">
      <w:pPr>
        <w:spacing w:after="240"/>
        <w:jc w:val="right"/>
        <w:rPr>
          <w:noProof/>
          <w:color w:themeColor="accent1" w:val="4F81BD"/>
          <w:sz w:val="40"/>
          <w:szCs w:val="40"/>
        </w:rPr>
      </w:pPr>
    </w:p>
    <w:p w:rsidRDefault="009674A5" w:rsidP="002E3277" w:rsidR="009674A5">
      <w:pPr>
        <w:spacing w:after="240"/>
        <w:jc w:val="right"/>
        <w:rPr>
          <w:noProof/>
          <w:color w:themeColor="accent1" w:val="4F81BD"/>
          <w:sz w:val="40"/>
          <w:szCs w:val="40"/>
        </w:rPr>
      </w:pPr>
    </w:p>
    <w:p w:rsidRDefault="004E50F3" w:rsidP="002E3277" w:rsidR="00820B25" w:rsidRPr="002E3277">
      <w:pPr>
        <w:spacing w:after="240"/>
        <w:jc w:val="right"/>
        <w:rPr>
          <w:noProof/>
          <w:color w:themeColor="accent1" w:val="4F81BD"/>
          <w:sz w:val="40"/>
          <w:szCs w:val="40"/>
        </w:rPr>
      </w:pPr>
      <w:r>
        <w:rPr>
          <w:noProof/>
          <w:color w:themeColor="accent1" w:val="4F81BD"/>
          <w:sz w:val="40"/>
          <w:szCs w:val="40"/>
        </w:rPr>
        <w:t>23</w:t>
      </w:r>
      <w:r w:rsidR="00C3482A">
        <w:rPr>
          <w:noProof/>
          <w:color w:themeColor="accent1" w:val="4F81BD"/>
          <w:sz w:val="40"/>
          <w:szCs w:val="40"/>
        </w:rPr>
        <w:t>.02</w:t>
      </w:r>
      <w:r w:rsidR="009B1A4C">
        <w:rPr>
          <w:noProof/>
          <w:color w:themeColor="accent1" w:val="4F81BD"/>
          <w:sz w:val="40"/>
          <w:szCs w:val="40"/>
        </w:rPr>
        <w:t>.</w:t>
      </w:r>
      <w:r w:rsidR="00C3482A">
        <w:rPr>
          <w:noProof/>
          <w:color w:themeColor="accent1" w:val="4F81BD"/>
          <w:sz w:val="40"/>
          <w:szCs w:val="40"/>
        </w:rPr>
        <w:t>2018</w:t>
      </w:r>
      <w:r w:rsidR="006E1B1D">
        <w:rPr>
          <w:noProof/>
          <w:color w:themeColor="accent1" w:val="4F81BD"/>
          <w:sz w:val="40"/>
          <w:szCs w:val="40"/>
        </w:rPr>
        <w:t>.</w:t>
      </w:r>
      <w:bookmarkStart w:name="_Toc472012441" w:id="3"/>
      <w:bookmarkStart w:name="_Toc451235615" w:id="4"/>
      <w:bookmarkEnd w:id="0"/>
      <w:bookmarkEnd w:id="1"/>
      <w:r w:rsidR="00820B25">
        <w:rPr>
          <w:bCs/>
          <w:i/>
          <w:caps/>
          <w:sz w:val="22"/>
          <w:szCs w:val="32"/>
        </w:rPr>
        <w:br w:type="page"/>
      </w:r>
    </w:p>
    <w:p w:rsidRDefault="00E53BEA" w:rsidP="00E53BEA" w:rsidR="00E53BEA" w:rsidRPr="00784160">
      <w:pPr>
        <w:jc w:val="center"/>
        <w:rPr>
          <w:rFonts w:eastAsia="Times New Roman"/>
          <w:b/>
          <w:bCs/>
          <w:i/>
          <w:caps/>
          <w:sz w:val="28"/>
          <w:szCs w:val="28"/>
          <w:lang w:eastAsia="hr-HR" w:val="hr-HR"/>
        </w:rPr>
      </w:pPr>
      <w:r w:rsidRPr="00784160">
        <w:rPr>
          <w:rFonts w:eastAsia="Times New Roman"/>
          <w:b/>
          <w:bCs/>
          <w:i/>
          <w:caps/>
          <w:sz w:val="28"/>
          <w:szCs w:val="28"/>
          <w:lang w:eastAsia="hr-HR" w:val="hr-HR"/>
        </w:rPr>
        <w:lastRenderedPageBreak/>
        <w:t>sadržaj:</w:t>
      </w:r>
    </w:p>
    <w:p w:rsidRDefault="00E53BEA" w:rsidP="00E53BEA" w:rsidR="00E53BEA" w:rsidRPr="0010380B">
      <w:pPr>
        <w:jc w:val="center"/>
        <w:rPr>
          <w:rFonts w:eastAsia="Times New Roman"/>
          <w:bCs/>
          <w:i/>
          <w:caps/>
          <w:sz w:val="21"/>
          <w:szCs w:val="20"/>
          <w:lang w:eastAsia="hr-HR" w:val="hr-HR"/>
        </w:rPr>
      </w:pPr>
    </w:p>
    <w:p w:rsidRDefault="00E53BEA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r w:rsidRPr="00100FE0">
        <w:rPr>
          <w:rFonts w:cs="Times New Roman"/>
          <w:sz w:val="20"/>
          <w:szCs w:val="20"/>
        </w:rPr>
        <w:fldChar w:fldCharType="begin"/>
      </w:r>
      <w:r w:rsidRPr="00100FE0">
        <w:rPr>
          <w:rFonts w:cs="Times New Roman"/>
          <w:sz w:val="20"/>
          <w:szCs w:val="20"/>
        </w:rPr>
        <w:instrText xml:space="preserve"> TOC \o "1-3" \h \z \u </w:instrText>
      </w:r>
      <w:r w:rsidRPr="00100FE0">
        <w:rPr>
          <w:rFonts w:cs="Times New Roman"/>
          <w:sz w:val="20"/>
          <w:szCs w:val="20"/>
        </w:rPr>
        <w:fldChar w:fldCharType="separate"/>
      </w:r>
      <w:hyperlink w:anchor="_Toc507415189" w:history="true">
        <w:r w:rsidR="00EB6464" w:rsidRPr="00BA25BF">
          <w:rPr>
            <w:rStyle w:val="Hiperveza"/>
            <w:noProof/>
          </w:rPr>
          <w:t>POPIS PRILOGA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_Toc507415189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2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190" w:history="true">
        <w:r w:rsidR="00EB6464" w:rsidRPr="00BA25BF">
          <w:rPr>
            <w:rStyle w:val="Hiperveza"/>
            <w:noProof/>
          </w:rPr>
          <w:t>OBAVIJEST VJEROVNICIMA O PODNOŠENJU ZAHTJEVA ZA POKRETANJE PREDSTEČAJNOG POSTUPKA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_Toc507415190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3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191" w:history="true">
        <w:r w:rsidR="00EB6464" w:rsidRPr="00BA25BF">
          <w:rPr>
            <w:rStyle w:val="Hiperveza"/>
            <w:noProof/>
          </w:rPr>
          <w:t>1. UVOD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_Toc507415191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4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507415192" w:history="true">
        <w:r w:rsidR="00EB6464" w:rsidRPr="00BA25BF">
          <w:rPr>
            <w:rStyle w:val="Hiperveza"/>
            <w:noProof/>
          </w:rPr>
          <w:t>1.1.</w:t>
        </w:r>
        <w:r w:rsidR="00EB6464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>Opći podaci.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_Toc507415192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5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7415193" w:history="true">
        <w:r w:rsidR="00EB6464" w:rsidRPr="00BA25BF">
          <w:rPr>
            <w:rStyle w:val="Hiperveza"/>
            <w:noProof/>
          </w:rPr>
          <w:t>1.1.1.</w:t>
        </w:r>
        <w:r w:rsidR="00EB6464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>Predmet poslovanja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_Toc507415193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5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7415194" w:history="true">
        <w:r w:rsidR="00EB6464" w:rsidRPr="00BA25BF">
          <w:rPr>
            <w:rStyle w:val="Hiperveza"/>
            <w:noProof/>
          </w:rPr>
          <w:t>1.1.2.</w:t>
        </w:r>
        <w:r w:rsidR="00EB6464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>Uprava tvrtke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_Toc507415194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6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7415195" w:history="true">
        <w:r w:rsidR="00EB6464" w:rsidRPr="00BA25BF">
          <w:rPr>
            <w:rStyle w:val="Hiperveza"/>
            <w:noProof/>
          </w:rPr>
          <w:t>1.1.3.</w:t>
        </w:r>
        <w:r w:rsidR="00EB6464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>Vlasnička struktura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_Toc507415195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6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7415196" w:history="true">
        <w:r w:rsidR="00EB6464" w:rsidRPr="00BA25BF">
          <w:rPr>
            <w:rStyle w:val="Hiperveza"/>
            <w:noProof/>
          </w:rPr>
          <w:t>1.1.4.</w:t>
        </w:r>
        <w:r w:rsidR="00EB6464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>Operativno poslovanje i tržišna situacija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_Toc507415196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7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7415197" w:history="true">
        <w:r w:rsidR="00EB6464" w:rsidRPr="00BA25BF">
          <w:rPr>
            <w:rStyle w:val="Hiperveza"/>
            <w:noProof/>
          </w:rPr>
          <w:t>1.1.5.</w:t>
        </w:r>
        <w:r w:rsidR="00EB6464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>Analiza zaposlenih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_Toc507415197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7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7415198" w:history="true">
        <w:r w:rsidR="00EB6464" w:rsidRPr="00BA25BF">
          <w:rPr>
            <w:rStyle w:val="Hiperveza"/>
            <w:noProof/>
          </w:rPr>
          <w:t>1.1.6.</w:t>
        </w:r>
        <w:r w:rsidR="00EB6464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>Financijsko izvješće na 30.09.2017. godine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_Toc507415198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8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7415199" w:history="true">
        <w:r w:rsidR="00EB6464" w:rsidRPr="00BA25BF">
          <w:rPr>
            <w:rStyle w:val="Hiperveza"/>
            <w:noProof/>
            <w:lang w:val="en-US"/>
          </w:rPr>
          <w:t>1.1.7.</w:t>
        </w:r>
        <w:r w:rsidR="00EB6464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 xml:space="preserve">Opis činjenica i okolnosti iz kojih proizlazi postojanje </w:t>
        </w:r>
        <w:r w:rsidR="00EB6464" w:rsidRPr="00BA25BF">
          <w:rPr>
            <w:rStyle w:val="Hiperveza"/>
            <w:noProof/>
            <w:lang w:val="en-US"/>
          </w:rPr>
          <w:t>prijeteće nesposobnosti za plaćanje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_Toc507415199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12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7415200" w:history="true">
        <w:r w:rsidR="00EB6464" w:rsidRPr="00BA25BF">
          <w:rPr>
            <w:rStyle w:val="Hiperveza"/>
            <w:noProof/>
          </w:rPr>
          <w:t>1.1.8.</w:t>
        </w:r>
        <w:r w:rsidR="00EB6464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>Opis činjenica i okolnosti iz kojih proizlazi postojanje uvjeta za otvaranje predstečajnog postupka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_Toc507415200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14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7415201" w:history="true">
        <w:r w:rsidR="00EB6464" w:rsidRPr="00BA25BF">
          <w:rPr>
            <w:rStyle w:val="Hiperveza"/>
            <w:noProof/>
          </w:rPr>
          <w:t>1.1.9.</w:t>
        </w:r>
        <w:r w:rsidR="00EB6464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EB6464" w:rsidRPr="00BA25BF">
          <w:rPr>
            <w:rStyle w:val="Hiperveza"/>
            <w:noProof/>
          </w:rPr>
          <w:t>Ukupne obveze društva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_Toc507415201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14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202" w:history="true">
        <w:r w:rsidR="00EB6464" w:rsidRPr="00BA25BF">
          <w:rPr>
            <w:rStyle w:val="Hiperveza"/>
            <w:noProof/>
          </w:rPr>
          <w:t>2. IZRAČUN MANJKA LIKVIDNIH SREDSTAVA NA DAN PRILOŽENIH FINANCIJSKIH IZVJEŠTAJA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_Toc507415202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19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203" w:history="true">
        <w:r w:rsidR="00EB6464" w:rsidRPr="00BA25BF">
          <w:rPr>
            <w:rStyle w:val="Hiperveza"/>
            <w:noProof/>
          </w:rPr>
          <w:t>3. OPIS MJERA  FINANCIJSKOG  RESTRUKTURIRANJA I IZRAČUN NJIHOVIH UČINAKA NA MANJAK LIKVIDNIH SREDSTAVA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_Toc507415203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20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507415204" w:history="true">
        <w:r w:rsidR="00EB6464" w:rsidRPr="00BA25BF">
          <w:rPr>
            <w:rStyle w:val="Hiperveza"/>
            <w:noProof/>
          </w:rPr>
          <w:t>3.1.   Izračun financijskih mjera na manjak likvidnih sredstava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_Toc507415204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34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205" w:history="true">
        <w:r w:rsidR="00EB6464" w:rsidRPr="00BA25BF">
          <w:rPr>
            <w:rStyle w:val="Hiperveza"/>
            <w:noProof/>
          </w:rPr>
          <w:t>4.   OPIS MJERA OPERATIVNOG RESTRUKTURIRANJA I IZRAČUN NJIHOVIH UČINAKA NA POSLOVANJE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_Toc507415205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35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507415206" w:history="true">
        <w:r w:rsidR="00EB6464" w:rsidRPr="00BA25BF">
          <w:rPr>
            <w:rStyle w:val="Hiperveza"/>
            <w:noProof/>
          </w:rPr>
          <w:t>4.1    Izračun učinka operativnih mjera na poslovanje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_Toc507415206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36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207" w:history="true">
        <w:r w:rsidR="00EB6464" w:rsidRPr="00BA25BF">
          <w:rPr>
            <w:rStyle w:val="Hiperveza"/>
            <w:noProof/>
          </w:rPr>
          <w:t>5. PLAN POSLOVANJA ZA NAREDNIH 5 GODINA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_Toc507415207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37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208" w:history="true">
        <w:r w:rsidR="00EB6464" w:rsidRPr="00BA25BF">
          <w:rPr>
            <w:rStyle w:val="Hiperveza"/>
            <w:noProof/>
          </w:rPr>
          <w:t>6. PLANIRANA BILANCA NA ZADNJI DAN PETOGODIŠNJEG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_Toc507415208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39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209" w:history="true">
        <w:r w:rsidR="00EB6464" w:rsidRPr="00BA25BF">
          <w:rPr>
            <w:rStyle w:val="Hiperveza"/>
            <w:noProof/>
          </w:rPr>
          <w:t>RAZDOBLJA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_Toc507415209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39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210" w:history="true">
        <w:r w:rsidR="00EB6464" w:rsidRPr="00BA25BF">
          <w:rPr>
            <w:rStyle w:val="Hiperveza"/>
            <w:noProof/>
          </w:rPr>
          <w:t>7. PONUDA VJEROVNICIMA U PREDSTEČAJNOM POSTUPKU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_Toc507415210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40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211" w:history="true">
        <w:r w:rsidR="00EB6464" w:rsidRPr="00BA25BF">
          <w:rPr>
            <w:rStyle w:val="Hiperveza"/>
            <w:noProof/>
          </w:rPr>
          <w:t>8. ROKOVI ZA DOBROVOLJNO ISPUNJENJE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_Toc507415211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71</w:t>
        </w:r>
        <w:r w:rsidR="00EB6464">
          <w:rPr>
            <w:noProof/>
            <w:webHidden/>
          </w:rPr>
          <w:fldChar w:fldCharType="end"/>
        </w:r>
      </w:hyperlink>
    </w:p>
    <w:p w:rsidRDefault="00FD11AD" w:rsidR="00EB6464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7415212" w:history="true">
        <w:r w:rsidR="00EB6464" w:rsidRPr="00BA25BF">
          <w:rPr>
            <w:rStyle w:val="Hiperveza"/>
            <w:noProof/>
          </w:rPr>
          <w:t>9. PLANIRANI TROŠKOVI RESTRUKTURIRANJA</w:t>
        </w:r>
        <w:r w:rsidR="00EB6464">
          <w:rPr>
            <w:noProof/>
            <w:webHidden/>
          </w:rPr>
          <w:tab/>
        </w:r>
        <w:r w:rsidR="00EB6464">
          <w:rPr>
            <w:noProof/>
            <w:webHidden/>
          </w:rPr>
          <w:fldChar w:fldCharType="begin"/>
        </w:r>
        <w:r w:rsidR="00EB6464">
          <w:rPr>
            <w:noProof/>
            <w:webHidden/>
          </w:rPr>
          <w:instrText xml:space="preserve"> PAGEREF _Toc507415212 \h </w:instrText>
        </w:r>
        <w:r w:rsidR="00EB6464">
          <w:rPr>
            <w:noProof/>
            <w:webHidden/>
          </w:rPr>
        </w:r>
        <w:r w:rsidR="00EB6464">
          <w:rPr>
            <w:noProof/>
            <w:webHidden/>
          </w:rPr>
          <w:fldChar w:fldCharType="separate"/>
        </w:r>
        <w:r w:rsidR="0012386E">
          <w:rPr>
            <w:noProof/>
            <w:webHidden/>
          </w:rPr>
          <w:t>75</w:t>
        </w:r>
        <w:r w:rsidR="00EB6464">
          <w:rPr>
            <w:noProof/>
            <w:webHidden/>
          </w:rPr>
          <w:fldChar w:fldCharType="end"/>
        </w:r>
      </w:hyperlink>
    </w:p>
    <w:p w:rsidRDefault="00E53BEA" w:rsidP="00C14254" w:rsidR="00100FE0" w:rsidRPr="00C14254">
      <w:pPr>
        <w:tabs>
          <w:tab w:pos="9906" w:leader="dot" w:val="right"/>
        </w:tabs>
        <w:spacing w:lineRule="auto" w:line="276"/>
        <w:jc w:val="both"/>
      </w:pPr>
      <w:r w:rsidRPr="00100FE0">
        <w:rPr>
          <w:sz w:val="20"/>
          <w:szCs w:val="20"/>
        </w:rPr>
        <w:fldChar w:fldCharType="end"/>
      </w:r>
      <w:bookmarkStart w:name="_Toc477898290" w:id="5"/>
    </w:p>
    <w:p w:rsidRDefault="00535DE9" w:rsidP="00DF043A" w:rsidR="00535DE9" w:rsidRPr="00981451">
      <w:pPr>
        <w:pStyle w:val="Naslov1"/>
      </w:pPr>
      <w:bookmarkStart w:name="_Toc507415189" w:id="6"/>
      <w:r w:rsidRPr="00981451">
        <w:lastRenderedPageBreak/>
        <w:t>POPIS PRILOGA</w:t>
      </w:r>
      <w:bookmarkEnd w:id="3"/>
      <w:bookmarkEnd w:id="5"/>
      <w:bookmarkEnd w:id="6"/>
      <w:r w:rsidRPr="00981451">
        <w:t xml:space="preserve"> </w:t>
      </w:r>
    </w:p>
    <w:p w:rsidRDefault="00535DE9" w:rsidP="00535DE9" w:rsidR="00535DE9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535DE9" w:rsidR="00A906D5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A)  </w:t>
      </w:r>
      <w:r w:rsidR="00A906D5" w:rsidRPr="00E53BEA">
        <w:rPr>
          <w:rStyle w:val="tabletextfield"/>
          <w:b/>
          <w:u w:val="single"/>
        </w:rPr>
        <w:t xml:space="preserve">Popis imovine i obveza dužnika: </w:t>
      </w:r>
    </w:p>
    <w:p w:rsidRDefault="00A906D5" w:rsidP="00535DE9" w:rsidR="00A906D5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C229FA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pojedinačnih obveza prema svim vjerovnicima </w:t>
      </w:r>
    </w:p>
    <w:p w:rsidRDefault="00C229FA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dužnikovih dužnika</w:t>
      </w:r>
    </w:p>
    <w:p w:rsidRDefault="003F593E" w:rsidP="00CE7DA1" w:rsidR="003F593E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tražbina radnika</w:t>
      </w:r>
    </w:p>
    <w:p w:rsidRDefault="003F593E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I</w:t>
      </w:r>
      <w:r w:rsidR="00C229FA" w:rsidRPr="00E53BEA">
        <w:rPr>
          <w:rStyle w:val="tabletextfield"/>
        </w:rPr>
        <w:t xml:space="preserve">zjava da </w:t>
      </w:r>
      <w:r w:rsidR="00C229FA" w:rsidRPr="00E53BEA">
        <w:rPr>
          <w:rStyle w:val="tabletextfield"/>
          <w:color w:themeColor="text1" w:val="000000"/>
        </w:rPr>
        <w:t>sklapanje predstečajn</w:t>
      </w:r>
      <w:r w:rsidR="00DD3B54" w:rsidRPr="00E53BEA">
        <w:rPr>
          <w:rStyle w:val="tabletextfield"/>
          <w:color w:themeColor="text1" w:val="000000"/>
        </w:rPr>
        <w:t xml:space="preserve">og postupka </w:t>
      </w:r>
      <w:r w:rsidR="00C229FA" w:rsidRPr="00E53BEA">
        <w:rPr>
          <w:rStyle w:val="tabletextfield"/>
          <w:color w:themeColor="text1" w:val="000000"/>
        </w:rPr>
        <w:t>neće</w:t>
      </w:r>
      <w:r w:rsidR="00C229FA" w:rsidRPr="00E53BEA">
        <w:rPr>
          <w:rStyle w:val="tabletextfield"/>
        </w:rPr>
        <w:t xml:space="preserve"> utjecati na tražbine radnika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nekretnina dužnika</w:t>
      </w:r>
      <w:r w:rsidR="000B2963" w:rsidRPr="00E53BEA">
        <w:rPr>
          <w:rStyle w:val="tabletextfield"/>
        </w:rPr>
        <w:t xml:space="preserve"> + zk izva</w:t>
      </w:r>
      <w:r w:rsidR="001A7CC6" w:rsidRPr="00E53BEA">
        <w:rPr>
          <w:rStyle w:val="tabletextfield"/>
        </w:rPr>
        <w:t>ci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pokretnina dužnika 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razlučnih prava 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izlučnih prava </w:t>
      </w:r>
    </w:p>
    <w:p w:rsidRDefault="00A906D5" w:rsidP="00CE7DA1" w:rsidR="008A6886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Visina prosječnih mjesečnih troškova </w:t>
      </w:r>
    </w:p>
    <w:p w:rsidRDefault="00153F15" w:rsidP="00153F15" w:rsidR="00153F15" w:rsidRPr="00E53BEA">
      <w:pPr>
        <w:pStyle w:val="Odlomakpopisa"/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8A6886" w:rsidR="008A6886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7F6238" w:rsidR="008A6886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B)  Ostalo </w:t>
      </w:r>
    </w:p>
    <w:p w:rsidRDefault="008A6886" w:rsidP="008A6886" w:rsidR="008A6886" w:rsidRPr="00E53BEA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Obavijest vjerovnicima o podnošenju zahtjeva za pokretanje predstečajnog postupka</w:t>
      </w: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Opis pregovora s vjerovnicima</w:t>
      </w:r>
    </w:p>
    <w:p w:rsidRDefault="006A3583" w:rsidP="00CE7DA1" w:rsidR="006A3583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t xml:space="preserve">Popis svih postupaka pred sudovima ili javnopravnim tijelima u kojima je dužnik stranka </w:t>
      </w:r>
      <w:r w:rsidR="0071364D" w:rsidRPr="00E53BEA">
        <w:t xml:space="preserve">+ dokazi </w:t>
      </w: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color w:themeColor="text1" w:val="000000"/>
        </w:rPr>
      </w:pPr>
      <w:r w:rsidRPr="00E53BEA">
        <w:rPr>
          <w:rStyle w:val="tabletextfield"/>
          <w:color w:themeColor="text1" w:val="000000"/>
        </w:rPr>
        <w:t>GFI – podaci</w:t>
      </w:r>
      <w:r w:rsidR="00474322" w:rsidRPr="00E53BEA">
        <w:rPr>
          <w:rStyle w:val="tabletextfield"/>
          <w:color w:themeColor="text1" w:val="000000"/>
        </w:rPr>
        <w:t xml:space="preserve">  </w:t>
      </w:r>
    </w:p>
    <w:p w:rsidRDefault="00535DE9" w:rsidP="00DF043A" w:rsidR="00535DE9" w:rsidRPr="00E53BEA">
      <w:pPr>
        <w:pStyle w:val="Naslov1"/>
      </w:pPr>
    </w:p>
    <w:p w:rsidRDefault="00535DE9" w:rsidP="00DF043A" w:rsidR="00535DE9" w:rsidRPr="00E53BEA">
      <w:pPr>
        <w:pStyle w:val="Naslov1"/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A440C" w:rsidP="00DB42B8" w:rsidR="00DA440C" w:rsidRPr="00E53BEA">
      <w:pPr>
        <w:tabs>
          <w:tab w:pos="8300" w:val="right"/>
        </w:tabs>
        <w:spacing w:lineRule="auto" w:line="360"/>
      </w:pPr>
      <w:r w:rsidRPr="00E53BEA">
        <w:tab/>
      </w:r>
    </w:p>
    <w:p w:rsidRDefault="00C5541A" w:rsidR="00C5541A" w:rsidRPr="00E53BEA">
      <w:pPr>
        <w:rPr>
          <w:b/>
          <w:i/>
          <w:color w:val="FF6600"/>
        </w:rPr>
      </w:pPr>
      <w:r w:rsidRPr="00E53BEA">
        <w:rPr>
          <w:b/>
          <w:i/>
          <w:color w:val="FF6600"/>
        </w:rPr>
        <w:br w:type="page"/>
      </w:r>
    </w:p>
    <w:p w:rsidRDefault="00DA440C" w:rsidP="00DF043A" w:rsidR="00DA440C" w:rsidRPr="00E53BEA">
      <w:pPr>
        <w:pStyle w:val="Naslov1"/>
      </w:pPr>
      <w:bookmarkStart w:name="_Toc472012442" w:id="7"/>
      <w:bookmarkStart w:name="_Toc477898291" w:id="8"/>
      <w:bookmarkStart w:name="_Toc507415190" w:id="9"/>
      <w:r w:rsidRPr="00E53BEA">
        <w:lastRenderedPageBreak/>
        <w:t>OBAVIJEST VJEROVNICIMA O PODNOŠENJU ZAHTJEVA ZA POKRETANJE PREDSTEČAJNOG POSTUPKA</w:t>
      </w:r>
      <w:bookmarkEnd w:id="7"/>
      <w:bookmarkEnd w:id="8"/>
      <w:bookmarkEnd w:id="9"/>
    </w:p>
    <w:p w:rsidRDefault="00B43C06" w:rsidP="00B43C06" w:rsidR="00B43C06" w:rsidRPr="00E53BEA"/>
    <w:p w:rsidRDefault="00966048" w:rsidP="00785C49" w:rsidR="00966048" w:rsidRPr="00E53BEA">
      <w:pPr>
        <w:spacing w:lineRule="auto" w:line="360"/>
      </w:pPr>
    </w:p>
    <w:p w:rsidRDefault="009F1111" w:rsidP="00785C49" w:rsidR="00DA440C" w:rsidRPr="00E53BEA">
      <w:pPr>
        <w:spacing w:lineRule="auto" w:line="360"/>
        <w:jc w:val="both"/>
      </w:pPr>
      <w:r w:rsidRPr="00E53BEA">
        <w:t xml:space="preserve">Uprava društva </w:t>
      </w:r>
      <w:r w:rsidR="00A93E09">
        <w:t>CEDRUS NOVO</w:t>
      </w:r>
      <w:r w:rsidR="00A95E68" w:rsidRPr="00E53BEA">
        <w:t xml:space="preserve"> d.o.o.</w:t>
      </w:r>
      <w:r w:rsidR="000B39B0" w:rsidRPr="00E53BEA">
        <w:t xml:space="preserve">, </w:t>
      </w:r>
      <w:r w:rsidR="001475E5">
        <w:t>ovom izjavom,</w:t>
      </w:r>
      <w:r w:rsidR="00DA440C" w:rsidRPr="00E53BEA"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Sve obavijesti i dokumentacij</w:t>
      </w:r>
      <w:r w:rsidR="001733BC" w:rsidRPr="00E53BEA">
        <w:t>a vezane uz predstečajni postupak</w:t>
      </w:r>
      <w:r w:rsidRPr="00E53BEA">
        <w:t xml:space="preserve"> tvrtke </w:t>
      </w:r>
      <w:r w:rsidR="00A93E09">
        <w:t>CEDRUS NOVO</w:t>
      </w:r>
      <w:r w:rsidR="00A95E68" w:rsidRPr="00E53BEA">
        <w:t xml:space="preserve"> d.o.o.</w:t>
      </w:r>
      <w:r w:rsidR="009F1111" w:rsidRPr="00E53BEA">
        <w:t xml:space="preserve"> </w:t>
      </w:r>
      <w:r w:rsidR="007440F6" w:rsidRPr="00E53BEA">
        <w:rPr>
          <w:bCs/>
          <w:lang w:eastAsia="zh-CN"/>
        </w:rPr>
        <w:t>bit</w:t>
      </w:r>
      <w:r w:rsidRPr="00E53BEA">
        <w:rPr>
          <w:bCs/>
          <w:lang w:eastAsia="zh-CN"/>
        </w:rPr>
        <w:t xml:space="preserve"> će javno dostupne na internet </w:t>
      </w:r>
      <w:r w:rsidRPr="00E53BEA">
        <w:t xml:space="preserve">stranicama Ministarstva </w:t>
      </w:r>
      <w:r w:rsidR="007440F6" w:rsidRPr="00E53BEA">
        <w:t xml:space="preserve">pravosuđa na e-oglasnoj ploči. </w:t>
      </w:r>
      <w:r w:rsidRPr="00E53BEA">
        <w:t xml:space="preserve">Ovim putem pozivamo sve vjerovnike tvrtke </w:t>
      </w:r>
      <w:r w:rsidR="00A93E09">
        <w:t>CEDRUS NOVO</w:t>
      </w:r>
      <w:r w:rsidR="00A95E68" w:rsidRPr="00E53BEA">
        <w:t xml:space="preserve"> d.o.o.</w:t>
      </w:r>
      <w:r w:rsidR="000B39B0" w:rsidRPr="00E53BEA">
        <w:t xml:space="preserve"> </w:t>
      </w:r>
      <w:r w:rsidRPr="00E53BEA">
        <w:rPr>
          <w:bCs/>
          <w:lang w:eastAsia="zh-CN"/>
        </w:rPr>
        <w:t>da podrže naš Plan restrukturiranja, a sve u svrhu nastavka poslovanja i namirenja tražb</w:t>
      </w:r>
      <w:r w:rsidR="00B43C06" w:rsidRPr="00E53BEA">
        <w:rPr>
          <w:bCs/>
          <w:lang w:eastAsia="zh-CN"/>
        </w:rPr>
        <w:t>i</w:t>
      </w:r>
      <w:r w:rsidRPr="00E53BEA">
        <w:rPr>
          <w:bCs/>
          <w:lang w:eastAsia="zh-CN"/>
        </w:rPr>
        <w:t xml:space="preserve">na vjerovnika te omogućavanja poslovanja našeg Društva.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Nakon prihvaćanja Prijedloga z</w:t>
      </w:r>
      <w:r w:rsidR="001733BC" w:rsidRPr="00E53BEA">
        <w:t>a otvaranje predstečajnog postupka</w:t>
      </w:r>
      <w:r w:rsidRPr="00E53BEA">
        <w:t xml:space="preserve"> za tvrtku </w:t>
      </w:r>
      <w:r w:rsidR="00A93E09">
        <w:t>CEDRUS NOVO</w:t>
      </w:r>
      <w:r w:rsidR="00A95E68" w:rsidRPr="00E53BEA">
        <w:t xml:space="preserve"> d.o.o.</w:t>
      </w:r>
      <w:r w:rsidR="00C5541A" w:rsidRPr="00E53BEA">
        <w:rPr>
          <w:bCs/>
        </w:rPr>
        <w:t xml:space="preserve"> </w:t>
      </w:r>
      <w:r w:rsidRPr="00E53BEA">
        <w:rPr>
          <w:bCs/>
          <w:lang w:eastAsia="zh-CN"/>
        </w:rPr>
        <w:t>od stra</w:t>
      </w:r>
      <w:r w:rsidR="007440F6" w:rsidRPr="00E53BEA">
        <w:rPr>
          <w:bCs/>
          <w:lang w:eastAsia="zh-CN"/>
        </w:rPr>
        <w:t>ne Trgovačkog suda, kontaktirat</w:t>
      </w:r>
      <w:r w:rsidRPr="00E53BEA">
        <w:rPr>
          <w:bCs/>
          <w:lang w:eastAsia="zh-CN"/>
        </w:rPr>
        <w:t xml:space="preserve"> će se vjerovnici </w:t>
      </w:r>
      <w:r w:rsidRPr="00E53BEA">
        <w:rPr>
          <w:bCs/>
        </w:rPr>
        <w:t>kako bi se pribavila zakonom propisana većina potrebna za pr</w:t>
      </w:r>
      <w:r w:rsidR="001733BC" w:rsidRPr="00E53BEA">
        <w:rPr>
          <w:bCs/>
        </w:rPr>
        <w:t xml:space="preserve">ihvaćanje Plana financijskog i operativnog restrukturiranja. </w:t>
      </w:r>
    </w:p>
    <w:p w:rsidRDefault="00DA440C" w:rsidP="00785C49" w:rsidR="00DA440C" w:rsidRPr="00E53BEA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937F46" w:rsidP="00785C49" w:rsidR="00937F46" w:rsidRPr="00E53BEA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4A530C" w:rsidP="004A530C" w:rsidR="004A530C" w:rsidRPr="00E53BEA">
      <w:pPr>
        <w:rPr>
          <w:bCs/>
          <w:color w:val="FF0000"/>
          <w:lang w:val="en-US"/>
        </w:rPr>
      </w:pPr>
      <w:r w:rsidRPr="00E53BEA">
        <w:rPr>
          <w:bCs/>
          <w:lang w:val="en-US"/>
        </w:rPr>
        <w:t xml:space="preserve">U </w:t>
      </w:r>
      <w:r w:rsidR="00A93E09">
        <w:rPr>
          <w:bCs/>
          <w:lang w:val="en-US"/>
        </w:rPr>
        <w:t>Novom Marofu</w:t>
      </w:r>
      <w:r w:rsidRPr="00E53BEA">
        <w:rPr>
          <w:bCs/>
          <w:lang w:val="en-US"/>
        </w:rPr>
        <w:t xml:space="preserve">, </w:t>
      </w:r>
      <w:r w:rsidR="00C14254">
        <w:rPr>
          <w:bCs/>
          <w:lang w:val="en-US"/>
        </w:rPr>
        <w:t>26</w:t>
      </w:r>
      <w:r w:rsidR="00EC1EBB">
        <w:rPr>
          <w:bCs/>
          <w:lang w:val="en-US"/>
        </w:rPr>
        <w:t>.10</w:t>
      </w:r>
      <w:r w:rsidR="009B1A4C">
        <w:rPr>
          <w:bCs/>
          <w:lang w:val="en-US"/>
        </w:rPr>
        <w:t>.</w:t>
      </w:r>
      <w:r w:rsidR="006E1B1D">
        <w:rPr>
          <w:bCs/>
          <w:lang w:val="en-US"/>
        </w:rPr>
        <w:t>2017.</w:t>
      </w:r>
    </w:p>
    <w:p w:rsidRDefault="004A530C" w:rsidP="004A530C" w:rsidR="004A530C" w:rsidRPr="00E53BEA">
      <w:pPr>
        <w:rPr>
          <w:bCs/>
          <w:color w:val="FF0000"/>
          <w:lang w:val="en-US"/>
        </w:rPr>
      </w:pPr>
    </w:p>
    <w:p w:rsidRDefault="004A530C" w:rsidP="004A530C" w:rsidR="004A530C" w:rsidRPr="00E53BEA">
      <w:pPr>
        <w:rPr>
          <w:bCs/>
          <w:lang w:val="en-US"/>
        </w:rPr>
      </w:pPr>
    </w:p>
    <w:p w:rsidRDefault="00A93E09" w:rsidP="003658C2" w:rsidR="004A530C" w:rsidRPr="00981451">
      <w:pPr>
        <w:ind w:left="5664"/>
        <w:jc w:val="center"/>
        <w:rPr>
          <w:b/>
          <w:bCs/>
          <w:color w:themeColor="accent1" w:val="4F81BD"/>
          <w:lang w:val="en-US"/>
        </w:rPr>
      </w:pPr>
      <w:r>
        <w:rPr>
          <w:b/>
          <w:bCs/>
          <w:color w:themeColor="accent1" w:val="4F81BD"/>
          <w:lang w:val="en-US"/>
        </w:rPr>
        <w:t>CEDRUS NOVO</w:t>
      </w:r>
      <w:r w:rsidR="00A95E68" w:rsidRPr="00981451">
        <w:rPr>
          <w:b/>
          <w:bCs/>
          <w:color w:themeColor="accent1" w:val="4F81BD"/>
          <w:lang w:val="en-US"/>
        </w:rPr>
        <w:t xml:space="preserve"> d.o.o.</w:t>
      </w:r>
    </w:p>
    <w:p w:rsidRDefault="00A93E09" w:rsidP="003658C2" w:rsidR="004A530C" w:rsidRPr="00E53BEA">
      <w:pPr>
        <w:ind w:left="5664"/>
        <w:jc w:val="center"/>
        <w:rPr>
          <w:bCs/>
          <w:lang w:val="en-US"/>
        </w:rPr>
      </w:pPr>
      <w:r>
        <w:t>Vjeran Novoselec</w:t>
      </w:r>
      <w:r w:rsidR="00A95E68" w:rsidRPr="00E53BEA">
        <w:rPr>
          <w:bCs/>
        </w:rPr>
        <w:t>, direktor</w:t>
      </w:r>
    </w:p>
    <w:p w:rsidRDefault="00DA440C" w:rsidP="003658C2" w:rsidR="00DA440C" w:rsidRPr="00E53BEA">
      <w:pPr>
        <w:ind w:left="5664"/>
        <w:jc w:val="center"/>
        <w:rPr>
          <w:bCs/>
          <w:color w:val="000000"/>
          <w:lang w:eastAsia="zh-CN"/>
        </w:rPr>
      </w:pPr>
    </w:p>
    <w:p w:rsidRDefault="00DA440C" w:rsidP="003658C2" w:rsidR="00DA440C" w:rsidRPr="00E53BEA">
      <w:pPr>
        <w:ind w:left="5664"/>
        <w:jc w:val="center"/>
      </w:pPr>
    </w:p>
    <w:p w:rsidRDefault="001A7CC6" w:rsidP="003658C2" w:rsidR="00DA440C" w:rsidRPr="00E53BEA">
      <w:pPr>
        <w:ind w:left="5664"/>
        <w:jc w:val="center"/>
      </w:pP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  <w:t>_____________________________</w:t>
      </w:r>
    </w:p>
    <w:p w:rsidRDefault="00DA440C" w:rsidP="00DA440C" w:rsidR="00DA440C" w:rsidRPr="00E53BEA"/>
    <w:p w:rsidRDefault="00DA440C" w:rsidP="00DA440C" w:rsidR="00DA440C" w:rsidRPr="00E53BEA"/>
    <w:p w:rsidRDefault="00DA440C" w:rsidP="00DA440C" w:rsidR="00DA440C" w:rsidRPr="00E53BEA"/>
    <w:p w:rsidRDefault="00DA440C" w:rsidP="00DA440C" w:rsidR="00DA440C" w:rsidRPr="00E53BEA"/>
    <w:p w:rsidRDefault="00D47F44" w:rsidP="00D47F44" w:rsidR="00D47F44" w:rsidRPr="00E53BEA"/>
    <w:p w:rsidRDefault="00C5541A" w:rsidR="00C5541A" w:rsidRPr="00E53BEA">
      <w:pPr>
        <w:rPr>
          <w:b/>
          <w:color w:val="FF6600"/>
          <w:highlight w:val="yellow"/>
        </w:rPr>
      </w:pPr>
      <w:r w:rsidRPr="00E53BEA">
        <w:rPr>
          <w:highlight w:val="yellow"/>
        </w:rPr>
        <w:br w:type="page"/>
      </w:r>
    </w:p>
    <w:p w:rsidRDefault="0025558D" w:rsidP="00DF043A" w:rsidR="004C27A8" w:rsidRPr="00E53BEA">
      <w:pPr>
        <w:pStyle w:val="Naslov1"/>
      </w:pPr>
      <w:bookmarkStart w:name="_Toc472012443" w:id="10"/>
      <w:bookmarkStart w:name="_Toc477898292" w:id="11"/>
      <w:bookmarkStart w:name="_Toc507415191" w:id="12"/>
      <w:r w:rsidRPr="00E53BEA">
        <w:lastRenderedPageBreak/>
        <w:t xml:space="preserve">1. </w:t>
      </w:r>
      <w:bookmarkEnd w:id="4"/>
      <w:r w:rsidR="005E4880" w:rsidRPr="00E53BEA">
        <w:t>UVOD</w:t>
      </w:r>
      <w:bookmarkEnd w:id="10"/>
      <w:bookmarkEnd w:id="11"/>
      <w:bookmarkEnd w:id="12"/>
      <w:r w:rsidR="005E4880" w:rsidRPr="00E53BEA">
        <w:t xml:space="preserve"> </w:t>
      </w:r>
    </w:p>
    <w:p w:rsidRDefault="0006044F" w:rsidP="001704CA" w:rsidR="0006044F" w:rsidRPr="00E53BEA">
      <w:pPr>
        <w:spacing w:lineRule="auto" w:line="360"/>
        <w:jc w:val="both"/>
      </w:pPr>
    </w:p>
    <w:p w:rsidRDefault="008964CE" w:rsidP="00E306DE" w:rsidR="00E306DE" w:rsidRPr="00E53BEA">
      <w:pPr>
        <w:spacing w:lineRule="auto" w:line="360"/>
        <w:jc w:val="both"/>
        <w:rPr>
          <w:color w:themeColor="text1" w:val="000000"/>
        </w:rPr>
      </w:pPr>
      <w:r w:rsidRPr="00E53BEA">
        <w:t xml:space="preserve">Tvrtka </w:t>
      </w:r>
      <w:r w:rsidR="00A93E09">
        <w:t>CEDRUS NOVO</w:t>
      </w:r>
      <w:r w:rsidR="00F26BEC" w:rsidRPr="00E53BEA">
        <w:t xml:space="preserve"> d.o.o</w:t>
      </w:r>
      <w:r w:rsidR="00E306DE" w:rsidRPr="00E53BEA">
        <w:rPr>
          <w:color w:themeColor="text1" w:val="000000"/>
        </w:rPr>
        <w:t xml:space="preserve"> pokreće predstečajni postupak radi pristizanja nenaplativih potraživa</w:t>
      </w:r>
      <w:r w:rsidR="00042C1B" w:rsidRPr="00E53BEA">
        <w:rPr>
          <w:color w:themeColor="text1" w:val="000000"/>
        </w:rPr>
        <w:t xml:space="preserve">nja i nelikvidnosti poslovanja, </w:t>
      </w:r>
      <w:r w:rsidR="00981451">
        <w:rPr>
          <w:color w:themeColor="text1" w:val="000000"/>
        </w:rPr>
        <w:t xml:space="preserve">te blokade poslovnog računa. </w:t>
      </w:r>
      <w:r w:rsidR="0006044F" w:rsidRPr="00E53BEA">
        <w:t>Daljn</w:t>
      </w:r>
      <w:r w:rsidR="00097D22" w:rsidRPr="00E53BEA">
        <w:t>ja blokada računa uzrokovala bi</w:t>
      </w:r>
      <w:r w:rsidR="0006044F" w:rsidRPr="00E53BEA">
        <w:t xml:space="preserve"> dugoročnu</w:t>
      </w:r>
      <w:r w:rsidR="00064A55" w:rsidRPr="00E53BEA">
        <w:t xml:space="preserve"> nel</w:t>
      </w:r>
      <w:r w:rsidR="0006044F" w:rsidRPr="00E53BEA">
        <w:t xml:space="preserve">ikvidnost što bi nedvojbeno imalo </w:t>
      </w:r>
      <w:r w:rsidR="00064A55" w:rsidRPr="00E53BEA">
        <w:t xml:space="preserve">dalekosežne </w:t>
      </w:r>
      <w:r w:rsidR="0006044F" w:rsidRPr="00E53BEA">
        <w:t xml:space="preserve">negativne </w:t>
      </w:r>
      <w:r w:rsidR="00064A55" w:rsidRPr="00E53BEA">
        <w:t>pos</w:t>
      </w:r>
      <w:r w:rsidR="008A61AF" w:rsidRPr="00E53BEA">
        <w:t>ljedice za nastavak poslovanja</w:t>
      </w:r>
      <w:r w:rsidR="00E44805" w:rsidRPr="00E53BEA">
        <w:t xml:space="preserve">, </w:t>
      </w:r>
      <w:r w:rsidR="005E3673" w:rsidRPr="00E53BEA">
        <w:t xml:space="preserve">a u konačnici bi </w:t>
      </w:r>
      <w:r w:rsidR="00E06E56" w:rsidRPr="00E53BEA">
        <w:t xml:space="preserve">vjerojatno dovelo i do </w:t>
      </w:r>
      <w:r w:rsidR="00FA5EA0" w:rsidRPr="00E53BEA">
        <w:t>prekid</w:t>
      </w:r>
      <w:r w:rsidR="00E06E56" w:rsidRPr="00E53BEA">
        <w:t>a</w:t>
      </w:r>
      <w:r w:rsidR="005E3673" w:rsidRPr="00E53BEA">
        <w:t xml:space="preserve"> poslovanja, odnosno stečaja. </w:t>
      </w:r>
    </w:p>
    <w:p w:rsidRDefault="0006044F" w:rsidP="00E306DE" w:rsidR="0006044F" w:rsidRPr="00E53BEA">
      <w:pPr>
        <w:spacing w:lineRule="auto" w:line="360"/>
        <w:jc w:val="both"/>
      </w:pPr>
    </w:p>
    <w:p w:rsidRDefault="00A93E09" w:rsidP="003C46B6" w:rsidR="003C46B6">
      <w:pPr>
        <w:spacing w:lineRule="auto" w:line="360"/>
        <w:jc w:val="both"/>
      </w:pPr>
      <w:r>
        <w:t>CEDRUS NOVO</w:t>
      </w:r>
      <w:r w:rsidR="00A95E68" w:rsidRPr="00E53BEA">
        <w:t xml:space="preserve"> d.o.o.</w:t>
      </w:r>
      <w:r w:rsidR="004A530C" w:rsidRPr="00E53BEA">
        <w:t xml:space="preserve"> </w:t>
      </w:r>
      <w:r w:rsidR="0006044F" w:rsidRPr="00E53BEA">
        <w:t>planira p</w:t>
      </w:r>
      <w:r w:rsidR="00064A55" w:rsidRPr="00E53BEA">
        <w:t xml:space="preserve">okretanjem </w:t>
      </w:r>
      <w:r w:rsidR="003B7812" w:rsidRPr="00E53BEA">
        <w:t xml:space="preserve">predstečajnog postupka </w:t>
      </w:r>
      <w:r w:rsidR="001704CA" w:rsidRPr="00E53BEA">
        <w:t xml:space="preserve">prema </w:t>
      </w:r>
      <w:r w:rsidR="00CE73CE" w:rsidRPr="00E53BEA">
        <w:t xml:space="preserve">Stečajnom </w:t>
      </w:r>
      <w:r w:rsidR="001704CA" w:rsidRPr="00E53BEA">
        <w:t xml:space="preserve">Zakonu </w:t>
      </w:r>
      <w:r w:rsidR="001C3471" w:rsidRPr="00E53BEA">
        <w:t>(</w:t>
      </w:r>
      <w:r w:rsidR="001C3471" w:rsidRPr="00E53BEA">
        <w:rPr>
          <w:color w:val="323235"/>
        </w:rPr>
        <w:t>NN 71/15</w:t>
      </w:r>
      <w:r w:rsidR="00D47F44" w:rsidRPr="00E53BEA">
        <w:rPr>
          <w:color w:val="323235"/>
        </w:rPr>
        <w:t xml:space="preserve">) </w:t>
      </w:r>
      <w:r w:rsidR="0006044F" w:rsidRPr="00E53BEA">
        <w:t xml:space="preserve">deblokirati </w:t>
      </w:r>
      <w:r w:rsidR="00DB2F44" w:rsidRPr="00E53BEA">
        <w:t xml:space="preserve">svoj </w:t>
      </w:r>
      <w:r w:rsidR="0006044F" w:rsidRPr="00E53BEA">
        <w:t>poslovni račun</w:t>
      </w:r>
      <w:r w:rsidR="00097D22" w:rsidRPr="00E53BEA">
        <w:t>,</w:t>
      </w:r>
      <w:r w:rsidR="0006044F" w:rsidRPr="00E53BEA">
        <w:t xml:space="preserve"> što je </w:t>
      </w:r>
      <w:r w:rsidR="005E3673" w:rsidRPr="00E53BEA">
        <w:t xml:space="preserve">ujedno i </w:t>
      </w:r>
      <w:r w:rsidR="0006044F" w:rsidRPr="00E53BEA">
        <w:t>preduvjet za nastavak redovnog poslov</w:t>
      </w:r>
      <w:r w:rsidR="002C3ED4">
        <w:t>anja. Deblokada računa omogućit</w:t>
      </w:r>
      <w:r w:rsidR="0006044F" w:rsidRPr="00E53BEA">
        <w:t xml:space="preserve"> </w:t>
      </w:r>
      <w:r w:rsidR="00DB2F44" w:rsidRPr="00E53BEA">
        <w:t>će n</w:t>
      </w:r>
      <w:r w:rsidR="009A7BC4" w:rsidRPr="00E53BEA">
        <w:t xml:space="preserve">astavak </w:t>
      </w:r>
      <w:r w:rsidR="001C3471" w:rsidRPr="00E53BEA">
        <w:t xml:space="preserve">dosadašnjeg poslovanja, </w:t>
      </w:r>
      <w:r w:rsidR="00935C18">
        <w:t>odnosno nastavit će se poslovanje</w:t>
      </w:r>
      <w:r w:rsidR="003C46B6">
        <w:t xml:space="preserve"> u</w:t>
      </w:r>
      <w:r w:rsidR="00935C18" w:rsidRPr="00935C18">
        <w:t xml:space="preserve"> </w:t>
      </w:r>
      <w:r w:rsidR="003C46B6">
        <w:t>maloprodajnom asortimanu u kojem</w:t>
      </w:r>
      <w:r w:rsidR="00BC3A67">
        <w:t>u</w:t>
      </w:r>
      <w:r w:rsidR="003C46B6">
        <w:t xml:space="preserve"> se nalaze sve vrste građevnih materijala, poljoprivredna ljekarna, alati, strojevi i kućne potr</w:t>
      </w:r>
      <w:r w:rsidR="004B4E2B">
        <w:t>epštine, t</w:t>
      </w:r>
      <w:r w:rsidR="003C46B6">
        <w:t>e nastavak poslovanja kr</w:t>
      </w:r>
      <w:r w:rsidR="003C46B6" w:rsidRPr="003C46B6">
        <w:t>oz veleprodajnu djelatnost</w:t>
      </w:r>
      <w:r w:rsidR="003C46B6">
        <w:t xml:space="preserve">, gdje se </w:t>
      </w:r>
      <w:r w:rsidR="003C46B6" w:rsidRPr="003C46B6">
        <w:t>tvrtka</w:t>
      </w:r>
      <w:r w:rsidR="003C46B6">
        <w:t xml:space="preserve"> </w:t>
      </w:r>
      <w:r w:rsidR="003C46B6" w:rsidRPr="003C46B6">
        <w:t>profilirala kao</w:t>
      </w:r>
      <w:r w:rsidR="004B4E2B">
        <w:t xml:space="preserve"> specijalist za sve vrste hidro</w:t>
      </w:r>
      <w:r w:rsidR="003C46B6" w:rsidRPr="003C46B6">
        <w:t xml:space="preserve"> i</w:t>
      </w:r>
      <w:r w:rsidR="004B4E2B">
        <w:t xml:space="preserve"> termoizolacijskih materijala i</w:t>
      </w:r>
      <w:r w:rsidR="003C46B6" w:rsidRPr="003C46B6">
        <w:t xml:space="preserve"> zastupa nekoliko renomiranih svjetskih i europskih proizvođača</w:t>
      </w:r>
      <w:r w:rsidR="003C46B6">
        <w:t>.</w:t>
      </w:r>
    </w:p>
    <w:p w:rsidRDefault="00D83863" w:rsidP="008964CE" w:rsidR="00D83863" w:rsidRPr="00E53BEA">
      <w:pPr>
        <w:spacing w:lineRule="auto" w:line="360"/>
        <w:jc w:val="both"/>
      </w:pPr>
      <w:r w:rsidRPr="00E53BEA">
        <w:t>Deblokada računa i odgoda plaćanja starih obaveza za vrijeme trajanja</w:t>
      </w:r>
      <w:r w:rsidR="009A7BC4" w:rsidRPr="00E53BEA">
        <w:t xml:space="preserve"> postupka te</w:t>
      </w:r>
      <w:r w:rsidR="00920CB1" w:rsidRPr="00E53BEA">
        <w:t xml:space="preserve"> reprogram istih, </w:t>
      </w:r>
      <w:r w:rsidR="00097D22" w:rsidRPr="00E53BEA">
        <w:t>vratit će tvrtku u</w:t>
      </w:r>
      <w:r w:rsidRPr="00E53BEA">
        <w:t xml:space="preserve"> stanje likvidnosti, a kroz program operativnog i financ</w:t>
      </w:r>
      <w:r w:rsidR="00097D22" w:rsidRPr="00E53BEA">
        <w:t>ijskog restrukturiranja stvorit</w:t>
      </w:r>
      <w:r w:rsidRPr="00E53BEA">
        <w:t xml:space="preserve"> će se preduvjeti za uspješan nastavak poslovanja i nakon završetka </w:t>
      </w:r>
      <w:r w:rsidR="003B7812" w:rsidRPr="00E53BEA">
        <w:t xml:space="preserve">predstečajnog postupka. </w:t>
      </w:r>
    </w:p>
    <w:p w:rsidRDefault="00DD7808" w:rsidP="008964CE" w:rsidR="00DD7808" w:rsidRPr="00E53BEA">
      <w:pPr>
        <w:spacing w:lineRule="auto" w:line="360"/>
        <w:jc w:val="both"/>
      </w:pPr>
    </w:p>
    <w:p w:rsidRDefault="00DD7808" w:rsidP="008964CE" w:rsidR="00DD7808" w:rsidRPr="00E53BEA">
      <w:pPr>
        <w:spacing w:lineRule="auto" w:line="360"/>
        <w:jc w:val="both"/>
      </w:pPr>
      <w:r w:rsidRPr="00E53BEA">
        <w:t>Glavni cilj pokretanja postupka je nastavak poslovanja i p</w:t>
      </w:r>
      <w:r w:rsidR="00C44664">
        <w:t>odmirenje dugovanja prema</w:t>
      </w:r>
      <w:r w:rsidRPr="00E53BEA">
        <w:t xml:space="preserve"> vjerovnicima u najvećoj mogućoj mjeri</w:t>
      </w:r>
      <w:r w:rsidR="005E1D13" w:rsidRPr="00E53BEA">
        <w:t xml:space="preserve">. </w:t>
      </w:r>
      <w:r w:rsidRPr="00E53BEA">
        <w:t xml:space="preserve"> </w:t>
      </w:r>
    </w:p>
    <w:p w:rsidRDefault="00D83863" w:rsidP="008964CE" w:rsidR="00D83863" w:rsidRPr="00E53BEA">
      <w:pPr>
        <w:spacing w:lineRule="auto" w:line="360"/>
        <w:jc w:val="both"/>
      </w:pPr>
    </w:p>
    <w:p w:rsidRDefault="00413897" w:rsidP="008964CE" w:rsidR="00023594" w:rsidRPr="00E53BEA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Dodatni argument za donošenje </w:t>
      </w:r>
      <w:r w:rsidR="00CC1B9A" w:rsidRPr="00E53BEA">
        <w:rPr>
          <w:color w:themeColor="text1" w:val="000000"/>
        </w:rPr>
        <w:t>Rješenja o otvaranju</w:t>
      </w:r>
      <w:r w:rsidRPr="00E53BEA">
        <w:rPr>
          <w:color w:themeColor="text1" w:val="000000"/>
        </w:rPr>
        <w:t xml:space="preserve"> </w:t>
      </w:r>
      <w:r w:rsidR="003B7812" w:rsidRPr="00E53BEA">
        <w:rPr>
          <w:color w:themeColor="text1" w:val="000000"/>
        </w:rPr>
        <w:t xml:space="preserve">predstečajnog </w:t>
      </w:r>
      <w:r w:rsidRPr="00E53BEA">
        <w:rPr>
          <w:color w:themeColor="text1" w:val="000000"/>
        </w:rPr>
        <w:t xml:space="preserve">postupka </w:t>
      </w:r>
      <w:r w:rsidR="00042C1B" w:rsidRPr="00E53BEA">
        <w:rPr>
          <w:color w:themeColor="text1" w:val="000000"/>
        </w:rPr>
        <w:t>kao preduv</w:t>
      </w:r>
      <w:r w:rsidR="003B7812" w:rsidRPr="00E53BEA">
        <w:rPr>
          <w:color w:themeColor="text1" w:val="000000"/>
        </w:rPr>
        <w:t>jeta</w:t>
      </w:r>
      <w:r w:rsidR="000C15F2" w:rsidRPr="00E53BEA">
        <w:rPr>
          <w:color w:themeColor="text1" w:val="000000"/>
        </w:rPr>
        <w:t xml:space="preserve"> za nastavak poslovanja </w:t>
      </w:r>
      <w:r w:rsidRPr="00E53BEA">
        <w:rPr>
          <w:color w:themeColor="text1" w:val="000000"/>
        </w:rPr>
        <w:t xml:space="preserve">je i činjenica da je dužnik </w:t>
      </w:r>
      <w:r w:rsidR="00A93E09">
        <w:rPr>
          <w:color w:themeColor="text1" w:val="000000"/>
        </w:rPr>
        <w:t>CEDRUS NOVO</w:t>
      </w:r>
      <w:r w:rsidR="00A95E68" w:rsidRPr="00E53BEA">
        <w:rPr>
          <w:color w:themeColor="text1" w:val="000000"/>
        </w:rPr>
        <w:t xml:space="preserve"> d.o.o.</w:t>
      </w:r>
      <w:r w:rsidRPr="00E53BEA">
        <w:rPr>
          <w:color w:themeColor="text1" w:val="000000"/>
        </w:rPr>
        <w:t xml:space="preserve"> </w:t>
      </w:r>
      <w:r w:rsidR="00023594" w:rsidRPr="00E53BEA">
        <w:rPr>
          <w:color w:themeColor="text1" w:val="000000"/>
        </w:rPr>
        <w:t>i u blokadi nastavio poslovati te i u blokadi svak</w:t>
      </w:r>
      <w:r w:rsidR="00B47CCF" w:rsidRPr="00E53BEA">
        <w:rPr>
          <w:color w:themeColor="text1" w:val="000000"/>
        </w:rPr>
        <w:t>im danom smanjuje svoje obaveze,</w:t>
      </w:r>
      <w:r w:rsidR="003B7812" w:rsidRPr="00E53BEA">
        <w:rPr>
          <w:color w:themeColor="text1" w:val="000000"/>
        </w:rPr>
        <w:t xml:space="preserve"> </w:t>
      </w:r>
      <w:r w:rsidR="00097D22" w:rsidRPr="00E53BEA">
        <w:rPr>
          <w:color w:themeColor="text1" w:val="000000"/>
        </w:rPr>
        <w:t>No,</w:t>
      </w:r>
      <w:r w:rsidR="003B7812" w:rsidRPr="00E53BEA">
        <w:rPr>
          <w:color w:themeColor="text1" w:val="000000"/>
        </w:rPr>
        <w:t xml:space="preserve"> bez provođenja predstečajnog postupka </w:t>
      </w:r>
      <w:r w:rsidR="00B47CCF" w:rsidRPr="00E53BEA">
        <w:rPr>
          <w:color w:themeColor="text1" w:val="000000"/>
        </w:rPr>
        <w:t xml:space="preserve">dužnik nije u mogućnosti restrukturirati tvrtku i podmiriti obaveze vjerovnicima. </w:t>
      </w:r>
    </w:p>
    <w:p w:rsidRDefault="001704CA" w:rsidP="008964CE" w:rsidR="00DA440C" w:rsidRPr="003658C2">
      <w:pPr>
        <w:spacing w:lineRule="auto" w:line="360"/>
        <w:jc w:val="both"/>
      </w:pPr>
      <w:r w:rsidRPr="003658C2">
        <w:t xml:space="preserve">Svi podaci u daljnjem tekstu usklađeni su s financijskim izvješćima na dan </w:t>
      </w:r>
      <w:r w:rsidR="00935C18">
        <w:t>30</w:t>
      </w:r>
      <w:r w:rsidR="008073C2">
        <w:t>.09</w:t>
      </w:r>
      <w:r w:rsidR="007323D1" w:rsidRPr="003658C2">
        <w:t>.2017</w:t>
      </w:r>
      <w:r w:rsidR="00E14896" w:rsidRPr="003658C2">
        <w:t>. godine.</w:t>
      </w:r>
    </w:p>
    <w:p w:rsidRDefault="00920CB1" w:rsidP="008964CE" w:rsidR="00920CB1" w:rsidRPr="00E53BEA">
      <w:pPr>
        <w:spacing w:lineRule="auto" w:line="360"/>
        <w:jc w:val="both"/>
        <w:rPr>
          <w:color w:themeColor="text1" w:val="000000"/>
        </w:rPr>
      </w:pPr>
    </w:p>
    <w:p w:rsidRDefault="009A7BC4" w:rsidP="008964CE" w:rsidR="009A7BC4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9A7BC4" w:rsidP="008964CE" w:rsidR="009A7BC4" w:rsidRPr="00E53BEA">
      <w:pPr>
        <w:spacing w:lineRule="auto" w:line="360"/>
        <w:jc w:val="both"/>
      </w:pPr>
    </w:p>
    <w:p w:rsidRDefault="00987C77" w:rsidP="00347687" w:rsidR="00D026A1" w:rsidRPr="00347687">
      <w:pPr>
        <w:pStyle w:val="Naslov2"/>
      </w:pPr>
      <w:bookmarkStart w:name="_Toc451235616" w:id="13"/>
      <w:bookmarkStart w:name="_Toc472012444" w:id="14"/>
      <w:bookmarkStart w:name="_Toc477898293" w:id="15"/>
      <w:r>
        <w:lastRenderedPageBreak/>
        <w:t xml:space="preserve"> </w:t>
      </w:r>
      <w:bookmarkStart w:name="_Toc507415192" w:id="16"/>
      <w:r w:rsidR="00067966" w:rsidRPr="00347687">
        <w:t>Opći podaci</w:t>
      </w:r>
      <w:bookmarkEnd w:id="13"/>
      <w:bookmarkEnd w:id="14"/>
      <w:bookmarkEnd w:id="15"/>
      <w:r w:rsidR="0073669C">
        <w:t>.</w:t>
      </w:r>
      <w:bookmarkEnd w:id="16"/>
    </w:p>
    <w:p w:rsidRDefault="00225B41" w:rsidP="00A95E68" w:rsidR="00225B41" w:rsidRPr="00E53BEA">
      <w:pPr>
        <w:spacing w:lineRule="auto" w:line="360"/>
        <w:jc w:val="both"/>
      </w:pPr>
    </w:p>
    <w:p w:rsidRDefault="00A93E09" w:rsidP="00A95E68" w:rsidR="00D35A78" w:rsidRPr="00C44664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CEDRUS NOVO</w:t>
      </w:r>
      <w:r w:rsidR="00A95E68" w:rsidRPr="00E53BEA">
        <w:t xml:space="preserve"> d.o.o. </w:t>
      </w:r>
      <w:r w:rsidR="00225B41" w:rsidRPr="00E53BEA">
        <w:t>podu</w:t>
      </w:r>
      <w:r w:rsidR="001C1B47" w:rsidRPr="00E53BEA">
        <w:t>zeće je sa sjedištem na adres</w:t>
      </w:r>
      <w:r w:rsidR="004E0F4B" w:rsidRPr="00E53BEA">
        <w:t>i</w:t>
      </w:r>
      <w:r w:rsidR="005D62CD">
        <w:t xml:space="preserve"> Novi Marof</w:t>
      </w:r>
      <w:r w:rsidR="002D7C58">
        <w:t xml:space="preserve">, </w:t>
      </w:r>
      <w:r w:rsidR="005D62CD">
        <w:t>Toplička 15</w:t>
      </w:r>
      <w:r w:rsidR="00D75EB7" w:rsidRPr="00EC1EBB">
        <w:t>,</w:t>
      </w:r>
      <w:r w:rsidR="00D75EB7" w:rsidRPr="00C44664">
        <w:t xml:space="preserve"> OIB:</w:t>
      </w:r>
      <w:r w:rsidR="00A95E68" w:rsidRPr="00E53BEA">
        <w:t xml:space="preserve"> </w:t>
      </w:r>
      <w:r w:rsidR="005D62CD" w:rsidRPr="005D62CD">
        <w:t>25982803127</w:t>
      </w:r>
      <w:r w:rsidR="00D75EB7" w:rsidRPr="002D7C58">
        <w:t>,</w:t>
      </w:r>
      <w:r w:rsidR="00D75EB7" w:rsidRPr="00C44664">
        <w:t xml:space="preserve"> MB:</w:t>
      </w:r>
      <w:r w:rsidR="00387407" w:rsidRPr="00E53BEA">
        <w:t xml:space="preserve"> </w:t>
      </w:r>
      <w:r w:rsidR="005D62CD" w:rsidRPr="005D62CD">
        <w:t>070060185</w:t>
      </w:r>
      <w:r w:rsidR="00D75EB7" w:rsidRPr="002D7C58">
        <w:t>.</w:t>
      </w:r>
      <w:r w:rsidR="00D75EB7" w:rsidRPr="00C44664">
        <w:t xml:space="preserve"> </w:t>
      </w:r>
    </w:p>
    <w:p w:rsidRDefault="007B052D" w:rsidP="005D62CD" w:rsidR="009A7BC4" w:rsidRPr="005D62CD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bookmarkStart w:name="_Toc451235617" w:id="17"/>
      <w:bookmarkStart w:name="_Toc131189722" w:id="18"/>
      <w:r w:rsidRPr="00E53BEA">
        <w:t xml:space="preserve">Naziv: </w:t>
      </w:r>
      <w:r w:rsidR="00A93E09">
        <w:t>CEDRUS NOVO</w:t>
      </w:r>
      <w:r w:rsidR="00A95E68" w:rsidRPr="00E53BEA">
        <w:t xml:space="preserve"> d.o.o.</w:t>
      </w:r>
      <w:r w:rsidR="00407DF8" w:rsidRPr="00E53BEA">
        <w:t xml:space="preserve"> </w:t>
      </w:r>
      <w:r w:rsidR="005D62CD" w:rsidRPr="005D62CD">
        <w:t>za trgovinu, proizvodnju i usluge</w:t>
      </w:r>
    </w:p>
    <w:p w:rsidRDefault="007B052D" w:rsidP="0073669C" w:rsidR="002D7C58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Sjedište:</w:t>
      </w:r>
      <w:r w:rsidR="007B5D0D" w:rsidRPr="00E53BEA">
        <w:t xml:space="preserve"> </w:t>
      </w:r>
      <w:r w:rsidR="005D62CD" w:rsidRPr="005D62CD">
        <w:t>Novi Marof, Toplička 15</w:t>
      </w:r>
    </w:p>
    <w:p w:rsidRDefault="007B052D" w:rsidP="0073669C" w:rsidR="00FD5176" w:rsidRPr="0073669C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MBS: </w:t>
      </w:r>
      <w:r w:rsidR="005D62CD" w:rsidRPr="005D62CD">
        <w:t>070060185</w:t>
      </w:r>
    </w:p>
    <w:p w:rsidRDefault="007B052D" w:rsidP="00862161" w:rsidR="00F81886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OIB: </w:t>
      </w:r>
      <w:r w:rsidR="005D62CD" w:rsidRPr="005D62CD">
        <w:t>25982803127</w:t>
      </w:r>
    </w:p>
    <w:p w:rsidRDefault="008E48A2" w:rsidP="00862161" w:rsidR="007B052D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Godina</w:t>
      </w:r>
      <w:r w:rsidR="00F81886" w:rsidRPr="00E53BEA">
        <w:t xml:space="preserve"> </w:t>
      </w:r>
      <w:r w:rsidR="007B052D" w:rsidRPr="00E53BEA">
        <w:t>osnivanja:</w:t>
      </w:r>
      <w:r w:rsidR="007B5D0D" w:rsidRPr="00E53BEA">
        <w:t xml:space="preserve"> </w:t>
      </w:r>
      <w:r w:rsidR="005D62CD">
        <w:t>2002.</w:t>
      </w:r>
    </w:p>
    <w:p w:rsidRDefault="007B052D" w:rsidP="00862161" w:rsidR="005D62CD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Temeljni kapital: </w:t>
      </w:r>
      <w:r w:rsidR="005D62CD" w:rsidRPr="005D62CD">
        <w:t xml:space="preserve">136.300,00 kuna </w:t>
      </w:r>
    </w:p>
    <w:p w:rsidRDefault="007B052D" w:rsidP="00862161" w:rsidR="005124BF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Osoba ovlaštena za zastupanje:</w:t>
      </w:r>
      <w:r w:rsidR="00586BEE" w:rsidRPr="00E53BEA">
        <w:t xml:space="preserve"> </w:t>
      </w:r>
    </w:p>
    <w:p w:rsidRDefault="005D62CD" w:rsidP="00862161" w:rsidR="00485DDD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5D62CD">
        <w:t>Vjeran Novoselec</w:t>
      </w:r>
      <w:r w:rsidR="00485DDD" w:rsidRPr="00E53BEA">
        <w:t xml:space="preserve">, OIB: </w:t>
      </w:r>
      <w:r w:rsidRPr="005D62CD">
        <w:t>70154824883</w:t>
      </w:r>
      <w:r w:rsidR="00485DDD" w:rsidRPr="00E53BEA">
        <w:t xml:space="preserve">, </w:t>
      </w:r>
      <w:r w:rsidRPr="005D62CD">
        <w:t>Novi Marof, Vladimira Nazora 22</w:t>
      </w:r>
      <w:r w:rsidR="00485DDD" w:rsidRPr="00286E68">
        <w:t>,</w:t>
      </w:r>
      <w:r w:rsidR="00485DDD" w:rsidRPr="00E53BEA">
        <w:t xml:space="preserve"> direktor, zastupa društvo samostalno i pojedinačno</w:t>
      </w:r>
    </w:p>
    <w:p w:rsidRDefault="005D62CD" w:rsidP="00862161" w:rsidR="00EC1EBB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5D62CD">
        <w:t>Krunoslav Novoselec</w:t>
      </w:r>
      <w:r w:rsidR="00EC1EBB" w:rsidRPr="00EC1EBB">
        <w:t xml:space="preserve">, OIB: </w:t>
      </w:r>
      <w:r w:rsidRPr="005D62CD">
        <w:t>37681826819</w:t>
      </w:r>
      <w:r w:rsidR="00EC1EBB" w:rsidRPr="00EC1EBB">
        <w:t xml:space="preserve">, </w:t>
      </w:r>
      <w:r w:rsidRPr="005D62CD">
        <w:t>Novi Marof, Vladimira Nazora 22</w:t>
      </w:r>
      <w:r w:rsidR="00EC1EBB" w:rsidRPr="00EC1EBB">
        <w:t xml:space="preserve">, </w:t>
      </w:r>
      <w:r>
        <w:t>prokurist</w:t>
      </w:r>
      <w:r w:rsidR="00EC1EBB" w:rsidRPr="00EC1EBB">
        <w:t>, zastupa društvo samostalno i pojedinačno</w:t>
      </w:r>
    </w:p>
    <w:p w:rsidRDefault="007B052D" w:rsidP="00862161" w:rsidR="00C259F4" w:rsidRPr="00935C18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935C18">
        <w:t>Broj zaposle</w:t>
      </w:r>
      <w:r w:rsidR="004D5A5B" w:rsidRPr="00935C18">
        <w:t xml:space="preserve">nih na dan </w:t>
      </w:r>
      <w:r w:rsidR="00935C18" w:rsidRPr="00935C18">
        <w:t>30.09</w:t>
      </w:r>
      <w:r w:rsidR="00BC1D02" w:rsidRPr="00935C18">
        <w:t>.2017.</w:t>
      </w:r>
      <w:r w:rsidR="00E81D58" w:rsidRPr="00935C18">
        <w:t xml:space="preserve"> godine:</w:t>
      </w:r>
      <w:r w:rsidR="006653C6" w:rsidRPr="00935C18">
        <w:t xml:space="preserve"> </w:t>
      </w:r>
      <w:r w:rsidR="002117CF">
        <w:t>18 zaposlenih</w:t>
      </w:r>
    </w:p>
    <w:p w:rsidRDefault="00E44805" w:rsidP="00454A00" w:rsidR="00E44805" w:rsidRPr="00987C77">
      <w:pPr>
        <w:spacing w:lineRule="auto" w:line="276"/>
        <w:rPr>
          <w:color w:themeColor="accent1" w:val="4F81BD"/>
        </w:rPr>
      </w:pPr>
    </w:p>
    <w:p w:rsidRDefault="00454A00" w:rsidP="00192936" w:rsidR="00454A00" w:rsidRPr="00987C77">
      <w:pPr>
        <w:pStyle w:val="Naslov3"/>
      </w:pPr>
      <w:bookmarkStart w:name="_Toc386092473" w:id="19"/>
      <w:bookmarkStart w:name="_Toc472012445" w:id="20"/>
      <w:bookmarkStart w:name="_Toc477898294" w:id="21"/>
      <w:bookmarkStart w:name="_Toc507415193" w:id="22"/>
      <w:bookmarkEnd w:id="17"/>
      <w:r w:rsidRPr="00987C77">
        <w:t>Predmet poslovanja</w:t>
      </w:r>
      <w:bookmarkEnd w:id="19"/>
      <w:bookmarkEnd w:id="20"/>
      <w:bookmarkEnd w:id="21"/>
      <w:bookmarkEnd w:id="22"/>
      <w:r w:rsidRPr="00987C77">
        <w:t xml:space="preserve">  </w:t>
      </w:r>
    </w:p>
    <w:p w:rsidRDefault="00454A00" w:rsidP="00454A00" w:rsidR="00454A00" w:rsidRPr="00E53BEA">
      <w:pPr>
        <w:spacing w:lineRule="auto" w:line="276"/>
      </w:pPr>
    </w:p>
    <w:p w:rsidRDefault="007B052D" w:rsidP="00E138B9" w:rsidR="00EF56C6">
      <w:pPr>
        <w:spacing w:lineRule="auto" w:line="276"/>
        <w:jc w:val="both"/>
        <w:rPr>
          <w:snapToGrid w:val="false"/>
        </w:rPr>
      </w:pPr>
      <w:r w:rsidRPr="00E53BEA">
        <w:rPr>
          <w:snapToGrid w:val="false"/>
        </w:rPr>
        <w:t>Tvrtka je registrirana za sljedeće djelatnosti:</w:t>
      </w:r>
      <w:r w:rsidR="004D5A5B" w:rsidRPr="00E53BEA">
        <w:rPr>
          <w:snapToGrid w:val="false"/>
        </w:rPr>
        <w:t xml:space="preserve"> </w:t>
      </w:r>
    </w:p>
    <w:p w:rsidRDefault="00AE38EA" w:rsidP="00E138B9" w:rsidR="00AE38EA" w:rsidRPr="00E53BEA">
      <w:pPr>
        <w:spacing w:lineRule="auto" w:line="276"/>
        <w:jc w:val="both"/>
        <w:rPr>
          <w:snapToGrid w:val="false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5"/>
        <w:gridCol w:w="9671"/>
      </w:tblGrid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POLJOPRIVREDA, LOV I USLUGE POVEZANE S NJIMA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Proizvodnja ostalih nemetalnih proizvoda, d. n.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PROIZVODNJA PROIZVODA OD METALA, OSIM STROJEVA I OPREME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Prijevoz tereta u unutarnjem javnom cestovnom prijevozu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Prijevoz tereta u međunarodnom javnom cestovnom prijevozu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Promet sredstvima za zašitu bilja, trgovina umjetnim gnojivima, trgovina na veliko i malo sjemenom i sadnim materijalom, uvoz i izvoz sjemena i sadnog materijala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Kupnja i prodaja robe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Obavljanje trgovačkog posredovanja na domaćem i inozemnom tržištu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Građenje, projektiranje i nadzor nad gradnjom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Posredovanje u prometu nekretnina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Poslovanje nekretninama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Prijevoz putnika na plovilu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Iznajmljivanje plovila-brodova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Proizvodnja električne energije iz obnovljivih izvora energije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Prijenos električne energije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Distribucija električne energije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Organiziranje tržišta električne energije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lastRenderedPageBreak/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Opskrba električnom energijom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Trgovina električnom energijom </w:t>
            </w:r>
          </w:p>
        </w:tc>
      </w:tr>
      <w:tr w:rsidTr="005D62CD" w:rsidR="005D62CD" w:rsidRPr="005D62CD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D62CD" w:rsidP="005D62CD" w:rsidR="005D62CD" w:rsidRPr="005D62CD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</w:pPr>
            <w:r w:rsidRPr="005D62CD">
              <w:rPr>
                <w:i/>
                <w:snapToGrid w:val="false"/>
                <w:color w:themeShade="80" w:themeColor="background1" w:val="808080"/>
                <w:sz w:val="22"/>
                <w:szCs w:val="22"/>
                <w:lang w:val="hr-HR"/>
              </w:rPr>
              <w:t xml:space="preserve">Upravljanje energetskim objektima </w:t>
            </w:r>
          </w:p>
        </w:tc>
      </w:tr>
    </w:tbl>
    <w:p w:rsidRDefault="00EC1EBB" w:rsidP="00E138B9" w:rsidR="00EC1EBB">
      <w:pPr>
        <w:spacing w:lineRule="auto" w:line="276"/>
        <w:jc w:val="both"/>
        <w:rPr>
          <w:snapToGrid w:val="false"/>
        </w:rPr>
      </w:pPr>
    </w:p>
    <w:p w:rsidRDefault="00C057A8" w:rsidP="00192936" w:rsidR="00FF7F00" w:rsidRPr="00987C77">
      <w:pPr>
        <w:pStyle w:val="Naslov3"/>
        <w:rPr>
          <w:rStyle w:val="tabletextfield"/>
        </w:rPr>
      </w:pPr>
      <w:bookmarkStart w:name="_Toc472012446" w:id="23"/>
      <w:bookmarkStart w:name="_Toc477898295" w:id="24"/>
      <w:bookmarkStart w:name="_Toc507415194" w:id="25"/>
      <w:r w:rsidRPr="00987C77">
        <w:rPr>
          <w:rStyle w:val="tabletextfield"/>
        </w:rPr>
        <w:t>Uprava tvrtke</w:t>
      </w:r>
      <w:bookmarkEnd w:id="23"/>
      <w:bookmarkEnd w:id="24"/>
      <w:bookmarkEnd w:id="25"/>
      <w:r w:rsidRPr="00987C77">
        <w:rPr>
          <w:rStyle w:val="tabletextfield"/>
        </w:rPr>
        <w:t xml:space="preserve"> </w:t>
      </w:r>
      <w:r w:rsidR="00FF7F00" w:rsidRPr="00987C77">
        <w:rPr>
          <w:rStyle w:val="tabletextfield"/>
        </w:rPr>
        <w:t xml:space="preserve"> </w:t>
      </w:r>
    </w:p>
    <w:p w:rsidRDefault="007B052D" w:rsidP="007B052D" w:rsidR="007B052D" w:rsidRPr="00E53BEA">
      <w:bookmarkStart w:name="_Toc451235619" w:id="26"/>
    </w:p>
    <w:p w:rsidRDefault="006A342D" w:rsidP="00B11B6F" w:rsidR="00E44805">
      <w:pPr>
        <w:pStyle w:val="Opisslike"/>
        <w:jc w:val="both"/>
        <w:rPr>
          <w:color w:val="FF0000"/>
        </w:rPr>
      </w:pPr>
      <w:r>
        <w:t>Osobe ovlaštene</w:t>
      </w:r>
      <w:r w:rsidR="007B052D" w:rsidRPr="00E53BEA">
        <w:t xml:space="preserve"> za zastupanje </w:t>
      </w:r>
      <w:r>
        <w:t>su</w:t>
      </w:r>
      <w:r w:rsidR="00DA777A" w:rsidRPr="00E53BEA">
        <w:t xml:space="preserve"> </w:t>
      </w:r>
      <w:r w:rsidR="005D62CD">
        <w:t>Vjeran Novoselec</w:t>
      </w:r>
      <w:r w:rsidR="009A2A18">
        <w:t>, direktor koji zastupa društvo samostalno i pojedinačno</w:t>
      </w:r>
      <w:r>
        <w:t xml:space="preserve"> i </w:t>
      </w:r>
      <w:r w:rsidR="005D62CD">
        <w:t>Krunoslav Novoselec</w:t>
      </w:r>
      <w:r w:rsidR="009A2A18">
        <w:rPr>
          <w:lang w:eastAsia="en-US" w:val="en-US"/>
        </w:rPr>
        <w:t xml:space="preserve">, prokurist </w:t>
      </w:r>
      <w:r w:rsidR="00DA777A" w:rsidRPr="00E53BEA">
        <w:rPr>
          <w:lang w:eastAsia="en-US" w:val="en-US"/>
        </w:rPr>
        <w:t xml:space="preserve">koji </w:t>
      </w:r>
      <w:r w:rsidR="00246224" w:rsidRPr="00E53BEA">
        <w:t>zastupa društvo pojedinačno i samostalno</w:t>
      </w:r>
      <w:r w:rsidR="00B22A1F" w:rsidRPr="00E53BEA">
        <w:rPr>
          <w:color w:val="FF0000"/>
          <w:lang w:eastAsia="en-US" w:val="en-US"/>
        </w:rPr>
        <w:t xml:space="preserve">. </w:t>
      </w:r>
      <w:r w:rsidR="007B052D" w:rsidRPr="00E53BEA">
        <w:t>Nakon restrukturiranja uprava tvrtke neće se mijenjati.</w:t>
      </w:r>
      <w:r w:rsidR="007B052D" w:rsidRPr="00E53BEA">
        <w:rPr>
          <w:color w:val="FF0000"/>
        </w:rPr>
        <w:t xml:space="preserve"> </w:t>
      </w:r>
      <w:r w:rsidR="004D5A5B" w:rsidRPr="00E53BEA">
        <w:rPr>
          <w:color w:val="FF0000"/>
        </w:rPr>
        <w:t xml:space="preserve"> </w:t>
      </w:r>
    </w:p>
    <w:p w:rsidRDefault="00C44664" w:rsidP="00C44664" w:rsidR="00C44664">
      <w:pPr>
        <w:rPr>
          <w:lang w:eastAsia="de-DE" w:val="hr-HR"/>
        </w:rPr>
      </w:pPr>
    </w:p>
    <w:p w:rsidRDefault="00414A18" w:rsidP="00192936" w:rsidR="00E520C5" w:rsidRPr="00E53BEA">
      <w:pPr>
        <w:pStyle w:val="Naslov3"/>
      </w:pPr>
      <w:bookmarkStart w:name="_Toc472012447" w:id="27"/>
      <w:bookmarkStart w:name="_Toc477898296" w:id="28"/>
      <w:bookmarkStart w:name="_Toc507415195" w:id="29"/>
      <w:r w:rsidRPr="00E53BEA">
        <w:t>V</w:t>
      </w:r>
      <w:r w:rsidR="00E520C5" w:rsidRPr="00E53BEA">
        <w:t>lasnička struktura</w:t>
      </w:r>
      <w:bookmarkEnd w:id="26"/>
      <w:bookmarkEnd w:id="27"/>
      <w:bookmarkEnd w:id="28"/>
      <w:bookmarkEnd w:id="29"/>
    </w:p>
    <w:p w:rsidRDefault="007B052D" w:rsidP="007B052D" w:rsidR="007B052D" w:rsidRPr="00E53BEA">
      <w:pPr>
        <w:spacing w:lineRule="auto" w:line="360"/>
        <w:contextualSpacing/>
        <w:jc w:val="both"/>
      </w:pPr>
      <w:bookmarkStart w:name="_Toc451235620" w:id="30"/>
    </w:p>
    <w:p w:rsidRDefault="007B052D" w:rsidP="002F31DD" w:rsidR="007B052D">
      <w:pPr>
        <w:spacing w:lineRule="auto" w:line="360"/>
        <w:contextualSpacing/>
        <w:jc w:val="both"/>
      </w:pPr>
      <w:r w:rsidRPr="00E53BEA">
        <w:t xml:space="preserve">Tvrtka </w:t>
      </w:r>
      <w:r w:rsidR="00A93E09">
        <w:t>CEDRUS NOVO</w:t>
      </w:r>
      <w:r w:rsidR="00A95E68" w:rsidRPr="00E53BEA">
        <w:t xml:space="preserve"> d.o.o.</w:t>
      </w:r>
      <w:r w:rsidR="00246224" w:rsidRPr="00E53BEA">
        <w:t xml:space="preserve"> je u </w:t>
      </w:r>
      <w:r w:rsidR="00C67F3F" w:rsidRPr="00E53BEA">
        <w:t xml:space="preserve">100%-tnom </w:t>
      </w:r>
      <w:r w:rsidR="006A342D">
        <w:t>privatnom vlasništvu, a vlasnici su</w:t>
      </w:r>
      <w:r w:rsidR="00DA777A" w:rsidRPr="00E53BEA">
        <w:t xml:space="preserve"> </w:t>
      </w:r>
      <w:r w:rsidR="005D62CD" w:rsidRPr="005D62CD">
        <w:t>Vjeran Novoselec</w:t>
      </w:r>
      <w:r w:rsidR="002117CF">
        <w:t xml:space="preserve"> (30%)</w:t>
      </w:r>
      <w:r w:rsidR="005D62CD" w:rsidRPr="005D62CD">
        <w:t xml:space="preserve"> i Krunoslav Novoselec</w:t>
      </w:r>
      <w:r w:rsidR="002117CF">
        <w:t xml:space="preserve"> (70%)</w:t>
      </w:r>
      <w:r w:rsidR="00DA777A" w:rsidRPr="00E53BEA">
        <w:t xml:space="preserve">. </w:t>
      </w:r>
      <w:r w:rsidRPr="00E53BEA">
        <w:t>Nakon restrukturiranja vlasnička struktura tvrtke neće se mijenjati</w:t>
      </w:r>
      <w:r w:rsidR="00D73FFA" w:rsidRPr="00E53BEA">
        <w:t>.</w:t>
      </w:r>
      <w:r w:rsidR="001E0C6C" w:rsidRPr="00E53BEA">
        <w:t xml:space="preserve"> </w:t>
      </w:r>
      <w:r w:rsidRPr="00E53BEA">
        <w:t xml:space="preserve">U nastavku se nalazi grafički prikaz vlasničke strukture prije i nakon mjera restrukturiranja. </w:t>
      </w:r>
    </w:p>
    <w:p w:rsidRDefault="00BA7445" w:rsidP="002F31DD" w:rsidR="00BA7445" w:rsidRPr="00E53BEA">
      <w:pPr>
        <w:spacing w:lineRule="auto" w:line="360"/>
        <w:contextualSpacing/>
        <w:jc w:val="both"/>
      </w:pPr>
    </w:p>
    <w:p w:rsidRDefault="007B052D" w:rsidP="00286E68" w:rsidR="007B052D">
      <w:pPr>
        <w:spacing w:lineRule="auto" w:line="360"/>
        <w:contextualSpacing/>
        <w:jc w:val="center"/>
        <w:rPr>
          <w:noProof/>
          <w:lang w:eastAsia="hr-HR" w:val="hr-HR"/>
        </w:rPr>
      </w:pPr>
    </w:p>
    <w:p w:rsidRDefault="00BA7445" w:rsidP="006A342D" w:rsidR="006A342D">
      <w:pPr>
        <w:spacing w:lineRule="auto" w:line="360"/>
        <w:contextualSpacing/>
        <w:jc w:val="center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2924175" cx="5524500"/>
            <wp:effectExtent b="9525" r="0" t="0" l="0"/>
            <wp:docPr name="Chart 6" id="6"/>
            <wp:cNvGraphicFramePr/>
            <a:graphic>
              <a:graphicData uri="http://schemas.openxmlformats.org/drawingml/2006/chart">
                <c:chart r:id="rId11"/>
              </a:graphicData>
            </a:graphic>
          </wp:inline>
        </w:drawing>
      </w:r>
    </w:p>
    <w:p w:rsidRDefault="006A342D" w:rsidP="00286E68" w:rsidR="006A342D" w:rsidRPr="00E53BEA">
      <w:pPr>
        <w:spacing w:lineRule="auto" w:line="360"/>
        <w:contextualSpacing/>
        <w:jc w:val="center"/>
      </w:pPr>
    </w:p>
    <w:p w:rsidRDefault="007B052D" w:rsidP="00042C1B" w:rsidR="007B052D" w:rsidRPr="00E53BEA">
      <w:pPr>
        <w:pStyle w:val="Nastavakpopisa"/>
        <w:spacing w:lineRule="auto" w:line="360"/>
        <w:ind w:left="0"/>
        <w:jc w:val="center"/>
        <w:rPr>
          <w:color w:val="FF0000"/>
        </w:rPr>
      </w:pPr>
      <w:r w:rsidRPr="00E53BEA">
        <w:rPr>
          <w:i/>
        </w:rPr>
        <w:t>Vlasnička struktura prije i nakon mjera restrukturiranja</w:t>
      </w:r>
    </w:p>
    <w:p w:rsidRDefault="005208B8" w:rsidP="007B052D" w:rsidR="005208B8"/>
    <w:p w:rsidRDefault="004B4E2B" w:rsidP="007B052D" w:rsidR="004B4E2B"/>
    <w:p w:rsidRDefault="004B4E2B" w:rsidP="007B052D" w:rsidR="004B4E2B"/>
    <w:p w:rsidRDefault="004B4E2B" w:rsidP="007B052D" w:rsidR="004B4E2B"/>
    <w:p w:rsidRDefault="004B4E2B" w:rsidP="007B052D" w:rsidR="004B4E2B"/>
    <w:p w:rsidRDefault="004B4E2B" w:rsidP="007B052D" w:rsidR="004B4E2B" w:rsidRPr="00E53BEA"/>
    <w:p w:rsidRDefault="009122D4" w:rsidP="00192936" w:rsidR="00CF78CD" w:rsidRPr="00E53BEA">
      <w:pPr>
        <w:pStyle w:val="Naslov3"/>
      </w:pPr>
      <w:r w:rsidRPr="00E53BEA">
        <w:lastRenderedPageBreak/>
        <w:t xml:space="preserve"> </w:t>
      </w:r>
      <w:bookmarkStart w:name="_Toc472012448" w:id="31"/>
      <w:bookmarkStart w:name="_Toc477898297" w:id="32"/>
      <w:bookmarkStart w:name="_Toc507415196" w:id="33"/>
      <w:r w:rsidR="0098761C" w:rsidRPr="00E53BEA">
        <w:t>Operativno poslovanje i tržišna situacija</w:t>
      </w:r>
      <w:bookmarkEnd w:id="30"/>
      <w:bookmarkEnd w:id="31"/>
      <w:bookmarkEnd w:id="32"/>
      <w:bookmarkEnd w:id="33"/>
      <w:r w:rsidR="0098761C" w:rsidRPr="00E53BEA">
        <w:t xml:space="preserve"> </w:t>
      </w:r>
      <w:r w:rsidR="001E737E" w:rsidRPr="00E53BEA">
        <w:t xml:space="preserve">    </w:t>
      </w:r>
      <w:r w:rsidR="00B04C74" w:rsidRPr="00E53BEA">
        <w:rPr>
          <w:i/>
        </w:rPr>
        <w:t xml:space="preserve"> </w:t>
      </w:r>
    </w:p>
    <w:p w:rsidRDefault="00023BAE" w:rsidP="00B85443" w:rsidR="00023BAE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9F0351" w:rsidP="005D62CD" w:rsidR="005D62CD">
      <w:pPr>
        <w:spacing w:lineRule="auto" w:line="360"/>
        <w:jc w:val="both"/>
      </w:pPr>
      <w:r w:rsidRPr="00E53BEA">
        <w:t xml:space="preserve">Tvrtka </w:t>
      </w:r>
      <w:r w:rsidR="00A93E09">
        <w:t>CEDRUS NOVO</w:t>
      </w:r>
      <w:r w:rsidR="00A95E68" w:rsidRPr="00E53BEA">
        <w:t xml:space="preserve"> d.o.o.</w:t>
      </w:r>
      <w:r w:rsidR="00F26BEC" w:rsidRPr="00E53BEA">
        <w:t xml:space="preserve"> </w:t>
      </w:r>
      <w:r w:rsidR="005D62CD">
        <w:t>ba</w:t>
      </w:r>
      <w:r w:rsidR="003B28BD">
        <w:t>vi se trgov</w:t>
      </w:r>
      <w:r w:rsidR="005D62CD">
        <w:t>inom, a u maloprodajnom asortimanu se nalaze sve vrste građevnih materijala, poljoprivredna ljekarna, alati, strojevi i kućne potrepštine. Kroz veleprodajnu djelatnost tvrtka se profilirala kao specijalist za sve vrste hidro- i termoizolacijskih materijala i  zastupa nekoliko renomiranih svjetskih i europskih proizvođača: CCM Europe, ZinCo, Fragmat, Fibran, Petralana, Knauf Insulation, Rockwool, Schiedel i dr.</w:t>
      </w:r>
    </w:p>
    <w:p w:rsidRDefault="00132216" w:rsidP="005D62CD" w:rsidR="00132216">
      <w:pPr>
        <w:spacing w:lineRule="auto" w:line="360"/>
        <w:jc w:val="both"/>
      </w:pPr>
    </w:p>
    <w:p w:rsidRDefault="00286E68" w:rsidP="004B4E2B" w:rsidR="004B4E2B" w:rsidRPr="00E53BEA">
      <w:pPr>
        <w:spacing w:lineRule="auto" w:line="360"/>
        <w:jc w:val="both"/>
      </w:pPr>
      <w:r>
        <w:t>Tv</w:t>
      </w:r>
      <w:r w:rsidR="00751A4E" w:rsidRPr="00E53BEA">
        <w:t xml:space="preserve">rtka </w:t>
      </w:r>
      <w:r w:rsidR="00A93E09">
        <w:t>CEDRUS NOVO</w:t>
      </w:r>
      <w:r w:rsidR="00A95E68" w:rsidRPr="00E53BEA">
        <w:t xml:space="preserve"> d.o.o.</w:t>
      </w:r>
      <w:r w:rsidR="009F0351" w:rsidRPr="00E53BEA">
        <w:t xml:space="preserve"> </w:t>
      </w:r>
      <w:r w:rsidR="00D73FFA" w:rsidRPr="00E53BEA">
        <w:t>kvalitetna je tvrtka s</w:t>
      </w:r>
      <w:r w:rsidR="009F0351" w:rsidRPr="00E53BEA">
        <w:t xml:space="preserve"> profesionalnim pristupom poslovnim zadacima. Radno i životno iskustvo vlasnika, </w:t>
      </w:r>
      <w:r w:rsidR="000979DE">
        <w:t xml:space="preserve">odnosno </w:t>
      </w:r>
      <w:r w:rsidR="009F0351" w:rsidRPr="00E53BEA">
        <w:t>direktora i ostalih suradnika neosporan su dokaz kvalitete njihovih</w:t>
      </w:r>
      <w:r w:rsidR="00C7314D">
        <w:t xml:space="preserve"> proizvoda i usluga te</w:t>
      </w:r>
      <w:r w:rsidR="009F0351" w:rsidRPr="00E53BEA">
        <w:t xml:space="preserve"> dobre prihvaćenosti na tržištu, no ekonomska kriza</w:t>
      </w:r>
      <w:r w:rsidR="00C7314D">
        <w:t xml:space="preserve"> je utjecala na smanjenje</w:t>
      </w:r>
      <w:r w:rsidR="000979DE">
        <w:t xml:space="preserve"> promet</w:t>
      </w:r>
      <w:r w:rsidR="00C7314D">
        <w:t>a</w:t>
      </w:r>
      <w:r w:rsidR="000979DE">
        <w:t xml:space="preserve">, </w:t>
      </w:r>
      <w:r w:rsidR="00C808F5" w:rsidRPr="00E53BEA">
        <w:t>a na poslijetku,</w:t>
      </w:r>
      <w:r w:rsidR="009F0351" w:rsidRPr="00E53BEA">
        <w:t xml:space="preserve"> blokada računa </w:t>
      </w:r>
      <w:r w:rsidR="00C808F5" w:rsidRPr="00E53BEA">
        <w:t xml:space="preserve">je </w:t>
      </w:r>
      <w:r w:rsidR="009F0351" w:rsidRPr="00E53BEA">
        <w:t xml:space="preserve">potpuno </w:t>
      </w:r>
      <w:r w:rsidR="00C808F5" w:rsidRPr="00E53BEA">
        <w:t>onemogućila</w:t>
      </w:r>
      <w:r w:rsidR="00E115A3" w:rsidRPr="00E53BEA">
        <w:t xml:space="preserve"> redovno poslovanje.</w:t>
      </w:r>
    </w:p>
    <w:p w:rsidRDefault="009F0351" w:rsidP="00286E68" w:rsidR="00132216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Tvrtka u uvjetima nelikvidnosti, nesolventnosti i u konačnici s blokadom računa, n</w:t>
      </w:r>
      <w:r w:rsidR="003658C2">
        <w:t xml:space="preserve">ije u mogućnosti </w:t>
      </w:r>
      <w:r w:rsidRPr="00E53BEA">
        <w:t>p</w:t>
      </w:r>
      <w:r w:rsidR="00D73FFA" w:rsidRPr="00E53BEA">
        <w:t>oslovati i podmirivati dugove.</w:t>
      </w:r>
      <w:r w:rsidRPr="00E53BEA">
        <w:t xml:space="preserve"> Svejedno, tvrtka uvijek nastoji ići u korak s vremenom i osluškivati želje i potrebe tržišta. Poduzimaju sve moguće mjere kako bi povećali promet, vratili dugove i na</w:t>
      </w:r>
      <w:r w:rsidR="00286E68">
        <w:t>stavili s redovnim poslovanjem.</w:t>
      </w:r>
    </w:p>
    <w:p w:rsidRDefault="00132216" w:rsidP="00286E68" w:rsidR="00132216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C057A8" w:rsidP="00192936" w:rsidR="004C0E13" w:rsidRPr="00E53BEA">
      <w:pPr>
        <w:pStyle w:val="Naslov3"/>
      </w:pPr>
      <w:bookmarkStart w:name="_Toc462747743" w:id="34"/>
      <w:bookmarkStart w:name="_Toc472012449" w:id="35"/>
      <w:bookmarkStart w:name="_Toc477898298" w:id="36"/>
      <w:bookmarkStart w:name="_Toc507415197" w:id="37"/>
      <w:r w:rsidRPr="00E53BEA">
        <w:t>Analiza zaposlenih</w:t>
      </w:r>
      <w:bookmarkEnd w:id="34"/>
      <w:bookmarkEnd w:id="35"/>
      <w:bookmarkEnd w:id="36"/>
      <w:bookmarkEnd w:id="37"/>
      <w:r w:rsidRPr="00E53BEA">
        <w:t xml:space="preserve">  </w:t>
      </w:r>
      <w:r w:rsidRPr="00E53BEA">
        <w:rPr>
          <w:i/>
        </w:rPr>
        <w:t xml:space="preserve"> </w:t>
      </w:r>
    </w:p>
    <w:p w:rsidRDefault="00C057A8" w:rsidP="00C057A8" w:rsidR="00C057A8" w:rsidRPr="00E53BEA">
      <w:pPr>
        <w:spacing w:lineRule="auto" w:line="360"/>
        <w:ind w:right="142"/>
        <w:rPr>
          <w:color w:themeColor="text1" w:val="000000"/>
        </w:rPr>
      </w:pPr>
    </w:p>
    <w:p w:rsidRDefault="00E0312E" w:rsidP="00132216" w:rsidR="00132216">
      <w:pPr>
        <w:spacing w:lineRule="auto" w:line="360"/>
        <w:ind w:right="142"/>
        <w:jc w:val="both"/>
        <w:rPr>
          <w:color w:themeColor="text1" w:val="000000"/>
        </w:rPr>
      </w:pPr>
      <w:r w:rsidRPr="009674A5">
        <w:rPr>
          <w:color w:themeColor="text1" w:val="000000"/>
        </w:rPr>
        <w:t>Tvrtka</w:t>
      </w:r>
      <w:r w:rsidR="00BC3DF7" w:rsidRPr="009674A5">
        <w:rPr>
          <w:color w:themeColor="text1" w:val="000000"/>
        </w:rPr>
        <w:t xml:space="preserve"> </w:t>
      </w:r>
      <w:r w:rsidR="00C057A8" w:rsidRPr="009674A5">
        <w:rPr>
          <w:color w:themeColor="text1" w:val="000000"/>
        </w:rPr>
        <w:t xml:space="preserve">prije pokretanja </w:t>
      </w:r>
      <w:r w:rsidR="00DD3B54" w:rsidRPr="009674A5">
        <w:rPr>
          <w:color w:themeColor="text1" w:val="000000"/>
        </w:rPr>
        <w:t>predstečajnog postupka</w:t>
      </w:r>
      <w:r w:rsidR="00C057A8" w:rsidRPr="009674A5">
        <w:rPr>
          <w:color w:themeColor="text1" w:val="000000"/>
        </w:rPr>
        <w:t xml:space="preserve"> </w:t>
      </w:r>
      <w:r w:rsidR="002B48E7" w:rsidRPr="009674A5">
        <w:rPr>
          <w:color w:themeColor="text1" w:val="000000"/>
        </w:rPr>
        <w:t xml:space="preserve">ima </w:t>
      </w:r>
      <w:r w:rsidR="00132216">
        <w:rPr>
          <w:color w:themeColor="text1" w:val="000000"/>
        </w:rPr>
        <w:t>18</w:t>
      </w:r>
      <w:r w:rsidR="005D62CD" w:rsidRPr="009674A5">
        <w:rPr>
          <w:color w:themeColor="text1" w:val="000000"/>
        </w:rPr>
        <w:t xml:space="preserve"> (</w:t>
      </w:r>
      <w:r w:rsidR="00132216">
        <w:rPr>
          <w:color w:themeColor="text1" w:val="000000"/>
        </w:rPr>
        <w:t>osamnaest</w:t>
      </w:r>
      <w:r w:rsidR="005D62CD" w:rsidRPr="009674A5">
        <w:rPr>
          <w:color w:themeColor="text1" w:val="000000"/>
        </w:rPr>
        <w:t>)</w:t>
      </w:r>
      <w:r w:rsidR="002B48E7" w:rsidRPr="009674A5">
        <w:rPr>
          <w:color w:themeColor="text1" w:val="000000"/>
        </w:rPr>
        <w:t xml:space="preserve"> zaposlenika</w:t>
      </w:r>
      <w:r w:rsidR="000979DE" w:rsidRPr="009674A5">
        <w:rPr>
          <w:color w:themeColor="text1" w:val="000000"/>
        </w:rPr>
        <w:t>.</w:t>
      </w:r>
      <w:r w:rsidR="00907CCE" w:rsidRPr="009674A5">
        <w:rPr>
          <w:color w:themeColor="text1" w:val="000000"/>
        </w:rPr>
        <w:t xml:space="preserve"> </w:t>
      </w:r>
      <w:r w:rsidR="000C4B92" w:rsidRPr="009674A5">
        <w:rPr>
          <w:color w:themeColor="text1" w:val="000000"/>
        </w:rPr>
        <w:t>Nakon restrukturiranja</w:t>
      </w:r>
      <w:r w:rsidR="00907CCE" w:rsidRPr="009674A5">
        <w:rPr>
          <w:color w:themeColor="text1" w:val="000000"/>
        </w:rPr>
        <w:t xml:space="preserve"> </w:t>
      </w:r>
      <w:r w:rsidR="007D5A8A" w:rsidRPr="009674A5">
        <w:rPr>
          <w:color w:themeColor="text1" w:val="000000"/>
        </w:rPr>
        <w:t xml:space="preserve">planiraju </w:t>
      </w:r>
      <w:r w:rsidR="000979DE" w:rsidRPr="009674A5">
        <w:rPr>
          <w:color w:themeColor="text1" w:val="000000"/>
        </w:rPr>
        <w:t xml:space="preserve">zaposliti </w:t>
      </w:r>
      <w:r w:rsidR="009674A5" w:rsidRPr="009674A5">
        <w:rPr>
          <w:color w:themeColor="text1" w:val="000000"/>
        </w:rPr>
        <w:t>2</w:t>
      </w:r>
      <w:r w:rsidR="000979DE" w:rsidRPr="009674A5">
        <w:rPr>
          <w:color w:themeColor="text1" w:val="000000"/>
        </w:rPr>
        <w:t xml:space="preserve"> </w:t>
      </w:r>
      <w:r w:rsidR="009674A5" w:rsidRPr="009674A5">
        <w:rPr>
          <w:color w:themeColor="text1" w:val="000000"/>
        </w:rPr>
        <w:t>dodatna</w:t>
      </w:r>
      <w:r w:rsidR="000979DE" w:rsidRPr="009674A5">
        <w:rPr>
          <w:color w:themeColor="text1" w:val="000000"/>
        </w:rPr>
        <w:t xml:space="preserve"> radnika</w:t>
      </w:r>
      <w:r w:rsidR="007D5A8A" w:rsidRPr="009674A5">
        <w:rPr>
          <w:color w:themeColor="text1" w:val="000000"/>
        </w:rPr>
        <w:t xml:space="preserve"> </w:t>
      </w:r>
      <w:r w:rsidR="00EF257A" w:rsidRPr="009674A5">
        <w:rPr>
          <w:color w:themeColor="text1" w:val="000000"/>
        </w:rPr>
        <w:t>i to u naredne dvije poslovne godine.</w:t>
      </w:r>
    </w:p>
    <w:p w:rsidRDefault="00132216" w:rsidP="00132216" w:rsidR="00132216" w:rsidRPr="00E53BEA">
      <w:pPr>
        <w:spacing w:lineRule="auto" w:line="360"/>
        <w:ind w:right="142"/>
        <w:jc w:val="both"/>
        <w:rPr>
          <w:color w:themeColor="text1" w:val="000000"/>
        </w:rPr>
      </w:pPr>
    </w:p>
    <w:p w:rsidRDefault="00C057A8" w:rsidP="00A66DDE" w:rsidR="00C057A8" w:rsidRPr="00E53BE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Planirano kretanje broja zaposlenih prikazano je grafičkim prikazom u nastavk</w:t>
      </w:r>
      <w:r w:rsidR="00701BE7" w:rsidRPr="00E53BEA">
        <w:rPr>
          <w:color w:themeColor="text1" w:val="000000"/>
        </w:rPr>
        <w:t>u, a odnosi se na period od 2017. g. - 2022</w:t>
      </w:r>
      <w:r w:rsidRPr="00E53BEA">
        <w:rPr>
          <w:color w:themeColor="text1" w:val="000000"/>
        </w:rPr>
        <w:t xml:space="preserve">. g. Grafički prikaz prikazuje povećanje broja zaposlenih u odnosu na prethodne godine (prosječan broj zaposlenih) što je rezultat restrukturiranja </w:t>
      </w:r>
      <w:r w:rsidR="00DC6D00" w:rsidRPr="00E53BEA">
        <w:rPr>
          <w:color w:themeColor="text1" w:val="000000"/>
        </w:rPr>
        <w:t>tvrtke</w:t>
      </w:r>
      <w:r w:rsidR="00746E7C" w:rsidRPr="00E53BEA">
        <w:rPr>
          <w:color w:themeColor="text1" w:val="000000"/>
        </w:rPr>
        <w:t xml:space="preserve"> i povećanja prodaje </w:t>
      </w:r>
      <w:r w:rsidRPr="00E53BEA">
        <w:rPr>
          <w:color w:themeColor="text1" w:val="000000"/>
        </w:rPr>
        <w:t xml:space="preserve">do kojeg se došlo kroz projekciju budućeg poslovanja </w:t>
      </w:r>
      <w:r w:rsidR="00DC6D00" w:rsidRPr="00E53BEA">
        <w:rPr>
          <w:color w:themeColor="text1" w:val="000000"/>
        </w:rPr>
        <w:t>tvrtke</w:t>
      </w:r>
      <w:r w:rsidRPr="00E53BEA">
        <w:rPr>
          <w:color w:themeColor="text1" w:val="000000"/>
        </w:rPr>
        <w:t>.</w:t>
      </w:r>
    </w:p>
    <w:p w:rsidRDefault="00132216" w:rsidP="00C057A8" w:rsidR="00132216">
      <w:pPr>
        <w:tabs>
          <w:tab w:pos="1026" w:val="left"/>
        </w:tabs>
        <w:rPr>
          <w:i/>
          <w:color w:themeColor="text1" w:val="000000"/>
        </w:rPr>
      </w:pPr>
    </w:p>
    <w:p w:rsidRDefault="00132216" w:rsidP="00C057A8" w:rsidR="00132216">
      <w:pPr>
        <w:tabs>
          <w:tab w:pos="1026" w:val="left"/>
        </w:tabs>
        <w:rPr>
          <w:i/>
          <w:color w:themeColor="text1" w:val="000000"/>
        </w:rPr>
      </w:pPr>
    </w:p>
    <w:p w:rsidRDefault="00132216" w:rsidP="00C057A8" w:rsidR="00132216">
      <w:pPr>
        <w:tabs>
          <w:tab w:pos="1026" w:val="left"/>
        </w:tabs>
        <w:rPr>
          <w:i/>
          <w:color w:themeColor="text1" w:val="000000"/>
        </w:rPr>
      </w:pPr>
    </w:p>
    <w:p w:rsidRDefault="00132216" w:rsidP="00C057A8" w:rsidR="00132216">
      <w:pPr>
        <w:tabs>
          <w:tab w:pos="1026" w:val="left"/>
        </w:tabs>
        <w:rPr>
          <w:i/>
          <w:color w:themeColor="text1" w:val="000000"/>
        </w:rPr>
      </w:pPr>
    </w:p>
    <w:p w:rsidRDefault="00132216" w:rsidP="00C057A8" w:rsidR="00132216">
      <w:pPr>
        <w:tabs>
          <w:tab w:pos="1026" w:val="left"/>
        </w:tabs>
        <w:rPr>
          <w:i/>
          <w:color w:themeColor="text1" w:val="000000"/>
        </w:rPr>
      </w:pPr>
    </w:p>
    <w:p w:rsidRDefault="00132216" w:rsidP="00C057A8" w:rsidR="00132216">
      <w:pPr>
        <w:tabs>
          <w:tab w:pos="1026" w:val="left"/>
        </w:tabs>
        <w:rPr>
          <w:i/>
          <w:color w:themeColor="text1" w:val="000000"/>
        </w:rPr>
      </w:pPr>
    </w:p>
    <w:p w:rsidRDefault="00132216" w:rsidP="00C057A8" w:rsidR="00132216">
      <w:pPr>
        <w:tabs>
          <w:tab w:pos="1026" w:val="left"/>
        </w:tabs>
        <w:rPr>
          <w:i/>
          <w:color w:themeColor="text1" w:val="000000"/>
        </w:rPr>
      </w:pPr>
    </w:p>
    <w:p w:rsidRDefault="00C057A8" w:rsidP="00C057A8" w:rsidR="00C057A8" w:rsidRPr="00E53BEA">
      <w:pPr>
        <w:tabs>
          <w:tab w:pos="1026" w:val="left"/>
        </w:tabs>
        <w:rPr>
          <w:i/>
          <w:color w:themeColor="text1" w:val="000000"/>
        </w:rPr>
      </w:pPr>
    </w:p>
    <w:p w:rsidRDefault="00701BE7" w:rsidP="005208B8" w:rsidR="00701BE7" w:rsidRPr="00E53BEA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32138C" w:rsidP="00053447" w:rsidR="0032138C">
      <w:pPr>
        <w:tabs>
          <w:tab w:pos="1026" w:val="left"/>
        </w:tabs>
        <w:jc w:val="center"/>
        <w:rPr>
          <w:noProof/>
          <w:lang w:eastAsia="hr-HR" w:val="hr-HR"/>
        </w:rPr>
      </w:pPr>
    </w:p>
    <w:p w:rsidRDefault="00132216" w:rsidP="00053447" w:rsidR="00132216">
      <w:pPr>
        <w:tabs>
          <w:tab w:pos="1026" w:val="left"/>
        </w:tabs>
        <w:jc w:val="center"/>
        <w:rPr>
          <w:noProof/>
          <w:lang w:eastAsia="hr-HR" w:val="hr-HR"/>
        </w:rPr>
      </w:pPr>
    </w:p>
    <w:p w:rsidRDefault="00132216" w:rsidP="00053447" w:rsidR="00132216">
      <w:pPr>
        <w:tabs>
          <w:tab w:pos="1026" w:val="left"/>
        </w:tabs>
        <w:jc w:val="center"/>
        <w:rPr>
          <w:noProof/>
          <w:lang w:eastAsia="hr-HR" w:val="hr-HR"/>
        </w:rPr>
      </w:pPr>
    </w:p>
    <w:p w:rsidRDefault="00132216" w:rsidP="00053447" w:rsidR="00132216">
      <w:pPr>
        <w:tabs>
          <w:tab w:pos="1026" w:val="left"/>
        </w:tabs>
        <w:jc w:val="center"/>
        <w:rPr>
          <w:noProof/>
          <w:lang w:eastAsia="hr-HR" w:val="hr-HR"/>
        </w:rPr>
      </w:pPr>
      <w:r>
        <w:rPr>
          <w:noProof/>
          <w:lang w:eastAsia="hr-HR" w:val="hr-HR"/>
        </w:rPr>
        <w:lastRenderedPageBreak/>
        <w:drawing>
          <wp:anchor allowOverlap="true" layoutInCell="true" locked="false" behindDoc="true" relativeHeight="251657216" simplePos="false" distR="114300" distL="114300" distB="0" distT="0">
            <wp:simplePos y="0" x="0"/>
            <wp:positionH relativeFrom="column">
              <wp:posOffset>240665</wp:posOffset>
            </wp:positionH>
            <wp:positionV relativeFrom="paragraph">
              <wp:posOffset>12065</wp:posOffset>
            </wp:positionV>
            <wp:extent cy="2660650" cx="5829300"/>
            <wp:effectExtent b="6350" r="0" t="0" l="0"/>
            <wp:wrapTight wrapText="bothSides">
              <wp:wrapPolygon edited="false">
                <wp:start y="0" x="0"/>
                <wp:lineTo y="21497" x="0"/>
                <wp:lineTo y="21497" x="21529"/>
                <wp:lineTo y="0" x="21529"/>
                <wp:lineTo y="0" x="0"/>
              </wp:wrapPolygon>
            </wp:wrapTight>
            <wp:docPr name="Chart 1" id="1"/>
            <wp:cNvGraphicFramePr/>
            <a:graphic>
              <a:graphicData uri="http://schemas.openxmlformats.org/drawingml/2006/chart">
                <c:chart r:id="rId12"/>
              </a:graphicData>
            </a:graphic>
          </wp:anchor>
        </w:drawing>
      </w:r>
    </w:p>
    <w:p w:rsidRDefault="00132216" w:rsidP="00053447" w:rsidR="00132216">
      <w:pPr>
        <w:tabs>
          <w:tab w:pos="1026" w:val="left"/>
        </w:tabs>
        <w:jc w:val="center"/>
        <w:rPr>
          <w:noProof/>
          <w:lang w:eastAsia="hr-HR" w:val="hr-HR"/>
        </w:rPr>
      </w:pPr>
    </w:p>
    <w:p w:rsidRDefault="00132216" w:rsidP="00053447" w:rsidR="00132216">
      <w:pPr>
        <w:tabs>
          <w:tab w:pos="1026" w:val="left"/>
        </w:tabs>
        <w:jc w:val="center"/>
        <w:rPr>
          <w:noProof/>
          <w:lang w:eastAsia="hr-HR" w:val="hr-HR"/>
        </w:rPr>
      </w:pPr>
    </w:p>
    <w:p w:rsidRDefault="00132216" w:rsidP="00053447" w:rsidR="00132216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132216" w:rsidP="00053447" w:rsidR="00132216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A66DDE" w:rsidP="00053447" w:rsidR="00C057A8" w:rsidRPr="00E53BEA">
      <w:pPr>
        <w:tabs>
          <w:tab w:pos="1026" w:val="left"/>
        </w:tabs>
        <w:jc w:val="center"/>
        <w:rPr>
          <w:i/>
          <w:color w:themeColor="text1" w:val="000000"/>
        </w:rPr>
      </w:pPr>
      <w:r w:rsidRPr="00E53BEA">
        <w:rPr>
          <w:i/>
          <w:color w:themeColor="text1" w:val="000000"/>
        </w:rPr>
        <w:t xml:space="preserve">Grafički prikaz: </w:t>
      </w:r>
      <w:r w:rsidR="00C057A8" w:rsidRPr="00E53BEA">
        <w:rPr>
          <w:i/>
          <w:color w:themeColor="text1" w:val="000000"/>
        </w:rPr>
        <w:t>Plan kretanja broja zaposlenih  po godinama</w:t>
      </w:r>
    </w:p>
    <w:p w:rsidRDefault="00C057A8" w:rsidP="000979DE" w:rsidR="00C057A8"/>
    <w:p w:rsidRDefault="00132216" w:rsidP="000979DE" w:rsidR="00132216" w:rsidRPr="00E53BEA"/>
    <w:p w:rsidRDefault="004003EE" w:rsidP="00192936" w:rsidR="00971E7F" w:rsidRPr="000979DE">
      <w:pPr>
        <w:pStyle w:val="Naslov3"/>
        <w:rPr>
          <w:i/>
        </w:rPr>
      </w:pPr>
      <w:bookmarkStart w:name="_Toc451235621" w:id="38"/>
      <w:bookmarkStart w:name="_Toc472012450" w:id="39"/>
      <w:bookmarkStart w:name="_Toc477898299" w:id="40"/>
      <w:bookmarkStart w:name="_Toc507415198" w:id="41"/>
      <w:r w:rsidRPr="000979DE">
        <w:t xml:space="preserve">Financijsko </w:t>
      </w:r>
      <w:r w:rsidR="00971E7F" w:rsidRPr="000979DE">
        <w:t xml:space="preserve">izvješće na </w:t>
      </w:r>
      <w:r w:rsidR="00EE2C3D">
        <w:t>30</w:t>
      </w:r>
      <w:r w:rsidR="00BA6A72" w:rsidRPr="000979DE">
        <w:t>.</w:t>
      </w:r>
      <w:r w:rsidR="00EA4997" w:rsidRPr="000979DE">
        <w:t>0</w:t>
      </w:r>
      <w:r w:rsidR="00EE2C3D">
        <w:t>9</w:t>
      </w:r>
      <w:r w:rsidR="00EA4997" w:rsidRPr="000979DE">
        <w:t>.2017</w:t>
      </w:r>
      <w:r w:rsidR="00B02432" w:rsidRPr="000979DE">
        <w:t xml:space="preserve">. </w:t>
      </w:r>
      <w:r w:rsidR="00971E7F" w:rsidRPr="000979DE">
        <w:t>godine</w:t>
      </w:r>
      <w:bookmarkEnd w:id="38"/>
      <w:bookmarkEnd w:id="39"/>
      <w:bookmarkEnd w:id="40"/>
      <w:bookmarkEnd w:id="41"/>
      <w:r w:rsidR="005A487C" w:rsidRPr="000979DE">
        <w:t xml:space="preserve"> </w:t>
      </w:r>
    </w:p>
    <w:p w:rsidRDefault="00F46057" w:rsidP="00CC6722" w:rsidR="00F46057" w:rsidRPr="00E53BEA">
      <w:pPr>
        <w:spacing w:lineRule="auto" w:line="360"/>
        <w:jc w:val="both"/>
      </w:pPr>
    </w:p>
    <w:p w:rsidRDefault="008B6829" w:rsidP="00CC6722" w:rsidR="00B43067" w:rsidRPr="00CC6722">
      <w:pPr>
        <w:spacing w:lineRule="auto" w:line="360"/>
        <w:jc w:val="both"/>
      </w:pPr>
      <w:r>
        <w:t>B</w:t>
      </w:r>
      <w:r w:rsidR="001019A9" w:rsidRPr="00E53BEA">
        <w:t>ilanc</w:t>
      </w:r>
      <w:r>
        <w:t>a</w:t>
      </w:r>
      <w:r w:rsidR="001019A9" w:rsidRPr="00E53BEA">
        <w:t xml:space="preserve"> na dan </w:t>
      </w:r>
      <w:r w:rsidR="00EE2C3D">
        <w:t>30</w:t>
      </w:r>
      <w:r w:rsidR="00BA6A72" w:rsidRPr="00E53BEA">
        <w:t>.</w:t>
      </w:r>
      <w:r w:rsidR="00B26F02" w:rsidRPr="00E53BEA">
        <w:t>0</w:t>
      </w:r>
      <w:r w:rsidR="00EE2C3D">
        <w:t>9</w:t>
      </w:r>
      <w:r w:rsidR="00B26F02" w:rsidRPr="00E53BEA">
        <w:t>.2017</w:t>
      </w:r>
      <w:r w:rsidR="001019A9" w:rsidRPr="00E53BEA">
        <w:t xml:space="preserve">.  </w:t>
      </w:r>
      <w:r>
        <w:t xml:space="preserve">pokazuje </w:t>
      </w:r>
      <w:r w:rsidR="00B43067" w:rsidRPr="00E53BEA">
        <w:t xml:space="preserve">da je  potraživanje  tvrtke ukupno </w:t>
      </w:r>
      <w:r w:rsidR="005107FE" w:rsidRPr="00CC6722">
        <w:t xml:space="preserve">2.563.904 </w:t>
      </w:r>
      <w:r w:rsidR="00B43067" w:rsidRPr="00E53BEA">
        <w:t>kn, dok su obveze</w:t>
      </w:r>
      <w:r w:rsidR="008324CE" w:rsidRPr="00E53BEA">
        <w:t xml:space="preserve"> </w:t>
      </w:r>
      <w:r>
        <w:t xml:space="preserve"> </w:t>
      </w:r>
      <w:r w:rsidR="00B43067" w:rsidRPr="00E53BEA">
        <w:t xml:space="preserve"> </w:t>
      </w:r>
      <w:r w:rsidR="00CC6722">
        <w:t xml:space="preserve"> </w:t>
      </w:r>
      <w:r w:rsidR="00CC6722" w:rsidRPr="00CC6722">
        <w:t>8.175.305</w:t>
      </w:r>
      <w:r w:rsidR="009A3F28" w:rsidRPr="009A3F28">
        <w:t xml:space="preserve"> </w:t>
      </w:r>
      <w:r w:rsidR="00B43067" w:rsidRPr="00E53BEA">
        <w:t>kn</w:t>
      </w:r>
      <w:r w:rsidR="001019A9" w:rsidRPr="00E53BEA">
        <w:t xml:space="preserve">. </w:t>
      </w:r>
      <w:r w:rsidR="00B43067" w:rsidRPr="00E53BEA">
        <w:t xml:space="preserve">Istovremeno tvrtka ima </w:t>
      </w:r>
      <w:r w:rsidR="004B4E2B">
        <w:t>dugotrajnu</w:t>
      </w:r>
      <w:r w:rsidR="00B43067" w:rsidRPr="00E53BEA">
        <w:t xml:space="preserve"> imovinu u vrijednosti </w:t>
      </w:r>
      <w:r w:rsidR="00CC6722" w:rsidRPr="00CC6722">
        <w:t xml:space="preserve">4.125.692 </w:t>
      </w:r>
      <w:r w:rsidR="000361F0" w:rsidRPr="00E53BEA">
        <w:t>kn</w:t>
      </w:r>
      <w:r w:rsidR="00697F57" w:rsidRPr="00E53BEA">
        <w:t xml:space="preserve">, što je dobra osnova za nastavak uspješnog poslovanja. </w:t>
      </w:r>
    </w:p>
    <w:p w:rsidRDefault="00B43067" w:rsidP="00CC6722" w:rsidR="00B43067" w:rsidRPr="00E53BEA">
      <w:pPr>
        <w:spacing w:lineRule="auto" w:line="360"/>
        <w:ind w:right="142"/>
        <w:jc w:val="both"/>
      </w:pPr>
    </w:p>
    <w:p w:rsidRDefault="0089744C" w:rsidP="00165F1D" w:rsidR="00647AD4">
      <w:pPr>
        <w:spacing w:lineRule="auto" w:line="360"/>
        <w:ind w:right="142"/>
        <w:jc w:val="both"/>
      </w:pPr>
      <w:r w:rsidRPr="00E53BEA">
        <w:t>Rezultati poslovanja dati su u računu dobiti i gubitka (</w:t>
      </w:r>
      <w:r w:rsidR="006041C6">
        <w:t>30</w:t>
      </w:r>
      <w:r w:rsidR="00BA6A72" w:rsidRPr="00E53BEA">
        <w:t>.</w:t>
      </w:r>
      <w:r w:rsidR="00B26F02" w:rsidRPr="00E53BEA">
        <w:t>0</w:t>
      </w:r>
      <w:r w:rsidR="006041C6">
        <w:t>9</w:t>
      </w:r>
      <w:r w:rsidR="00E401FF" w:rsidRPr="00E53BEA">
        <w:t>.201</w:t>
      </w:r>
      <w:r w:rsidR="00B26F02" w:rsidRPr="00E53BEA">
        <w:t>7</w:t>
      </w:r>
      <w:r w:rsidR="00E401FF" w:rsidRPr="00E53BEA">
        <w:t>.</w:t>
      </w:r>
      <w:r w:rsidRPr="00E53BEA">
        <w:t>) u nastavku, dok grafički prikaz</w:t>
      </w:r>
      <w:r w:rsidR="00375664" w:rsidRPr="00E53BEA">
        <w:t xml:space="preserve">i pokazuju komparaciju prihoda i rashoda, potraživanja </w:t>
      </w:r>
      <w:r w:rsidR="00023D03" w:rsidRPr="00E53BEA">
        <w:t>i</w:t>
      </w:r>
      <w:r w:rsidR="00D73FFA" w:rsidRPr="00E53BEA">
        <w:t xml:space="preserve"> obaveza.</w:t>
      </w:r>
    </w:p>
    <w:p w:rsidRDefault="003C46B6" w:rsidP="00165F1D" w:rsidR="003C46B6" w:rsidRPr="00E53BEA">
      <w:pPr>
        <w:spacing w:lineRule="auto" w:line="360"/>
        <w:ind w:right="142"/>
        <w:jc w:val="both"/>
      </w:pPr>
    </w:p>
    <w:p w:rsidRDefault="00D73FFA" w:rsidP="00165F1D" w:rsidR="00D73FFA" w:rsidRPr="002660A0">
      <w:pPr>
        <w:spacing w:lineRule="auto" w:line="360"/>
        <w:ind w:right="142"/>
        <w:jc w:val="both"/>
        <w:rPr>
          <w:sz w:val="20"/>
        </w:rPr>
      </w:pPr>
    </w:p>
    <w:tbl>
      <w:tblPr>
        <w:tblW w:type="dxa" w:w="8500"/>
        <w:jc w:val="center"/>
        <w:tblLook w:val="04A0" w:noVBand="1" w:noHBand="0" w:lastColumn="0" w:firstColumn="1" w:lastRow="0" w:firstRow="1"/>
      </w:tblPr>
      <w:tblGrid>
        <w:gridCol w:w="6263"/>
        <w:gridCol w:w="1017"/>
        <w:gridCol w:w="1220"/>
      </w:tblGrid>
      <w:tr w:rsidTr="003C46B6" w:rsidR="006041C6" w:rsidRPr="006041C6">
        <w:trPr>
          <w:trHeight w:val="300"/>
          <w:jc w:val="center"/>
        </w:trPr>
        <w:tc>
          <w:tcPr>
            <w:tcW w:type="dxa" w:w="728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  <w:t>RAČUN DOBITI I GUBITKA</w:t>
            </w:r>
          </w:p>
        </w:tc>
        <w:tc>
          <w:tcPr>
            <w:tcW w:type="dxa" w:w="12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POD-RDG</w:t>
            </w:r>
          </w:p>
        </w:tc>
      </w:tr>
      <w:tr w:rsidTr="003C46B6" w:rsidR="006041C6" w:rsidRPr="006041C6">
        <w:trPr>
          <w:trHeight w:val="270"/>
          <w:jc w:val="center"/>
        </w:trPr>
        <w:tc>
          <w:tcPr>
            <w:tcW w:type="dxa" w:w="728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za razdoblje 01.01.2017. do 30.09.2017.</w:t>
            </w:r>
          </w:p>
        </w:tc>
        <w:tc>
          <w:tcPr>
            <w:tcW w:type="dxa" w:w="12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6041C6" w:rsidP="006041C6" w:rsidR="006041C6" w:rsidRPr="006041C6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850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25982803127; CEDRUS NOVO d.o.o.</w:t>
            </w:r>
          </w:p>
        </w:tc>
      </w:tr>
      <w:tr w:rsidTr="003C46B6" w:rsidR="006041C6" w:rsidRPr="006041C6">
        <w:trPr>
          <w:trHeight w:val="465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94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I. POSLOVNI PRIHODI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6.067.279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4.005.594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5.994.657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3.943.399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72.622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62.195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II. POSLOVNI RASHODI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6.161.736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5.097.225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4.843.220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3.616.597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1.882.523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1.066.893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2.462.377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2.136.974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498.320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412.730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3. Troškovi osoblja (AOP 138 do 140)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956.184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782.420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633.924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523.754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179.544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141.151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142.716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117.515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321.196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218.239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368.110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368.110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e) Rezerviranja za troškove u jamstvenim rokovima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41.136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111.859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III. FINANCIJSKI PRIHODI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29.897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31.167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Prihodi od ulaganja u udjele (dionice) društava povezanih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27.977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30.859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1.920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308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IV. FINANCIJSKI RASHODI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164.044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169.627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Tečajne razlike i drugi rashodi s poduzetnicima unutar grupe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161.665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166.510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 Tečajne razlike i drugi rashodi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2.379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3.117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V.    UDIO U DOBITI OD DRUŠTAVA POVEZANIH SUDJELUJUĆIM</w:t>
            </w: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VII.  UDIO U GUBITKU OD DRUŠTAVA POVEZANIH SUDJELUJUĆIM</w:t>
            </w: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IX.   UKUPNI PRIHODI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6.097.176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4.036.761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X.    UKUPNI RASHODI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6.325.780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5.266.852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XI.   DOBIT ILI GUBITAK PRIJE OPOREZIVANJA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-228.604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-1.230.091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228.604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1.230.091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XIII. DOBIT ILI GUBITAK RAZDOBLJA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-228.604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-1.230.091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228.604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1.230.091</w:t>
            </w:r>
          </w:p>
        </w:tc>
      </w:tr>
    </w:tbl>
    <w:p w:rsidRDefault="004B5643" w:rsidR="004B5643" w:rsidRPr="002660A0">
      <w:pPr>
        <w:rPr>
          <w:snapToGrid w:val="false"/>
          <w:sz w:val="20"/>
          <w:lang w:eastAsia="en-US"/>
        </w:rPr>
      </w:pPr>
    </w:p>
    <w:p w:rsidRDefault="003A1AFF" w:rsidP="004B5643" w:rsidR="00891FEC">
      <w:pPr>
        <w:spacing w:lineRule="auto" w:line="360"/>
        <w:ind w:right="142"/>
      </w:pPr>
      <w:r w:rsidRPr="00E53BEA">
        <w:lastRenderedPageBreak/>
        <w:t xml:space="preserve">U nastavku slijedi bilanca </w:t>
      </w:r>
      <w:r w:rsidR="00236ED9" w:rsidRPr="00E53BEA">
        <w:t>tvrtke na dan</w:t>
      </w:r>
      <w:r w:rsidRPr="00E53BEA">
        <w:t xml:space="preserve"> </w:t>
      </w:r>
      <w:r w:rsidR="006041C6">
        <w:t>30</w:t>
      </w:r>
      <w:r w:rsidR="00E401FF" w:rsidRPr="00E53BEA">
        <w:t>.</w:t>
      </w:r>
      <w:r w:rsidR="00F9786E" w:rsidRPr="00E53BEA">
        <w:t>0</w:t>
      </w:r>
      <w:r w:rsidR="006041C6">
        <w:t>9</w:t>
      </w:r>
      <w:r w:rsidR="00F9786E" w:rsidRPr="00E53BEA">
        <w:t>.2017</w:t>
      </w:r>
      <w:r w:rsidR="00E401FF" w:rsidRPr="00E53BEA">
        <w:t>.</w:t>
      </w:r>
    </w:p>
    <w:p w:rsidRDefault="003C46B6" w:rsidP="004B5643" w:rsidR="003C46B6">
      <w:pPr>
        <w:spacing w:lineRule="auto" w:line="360"/>
        <w:ind w:right="142"/>
      </w:pPr>
    </w:p>
    <w:tbl>
      <w:tblPr>
        <w:tblW w:type="dxa" w:w="7840"/>
        <w:jc w:val="center"/>
        <w:tblLook w:val="04A0" w:noVBand="1" w:noHBand="0" w:lastColumn="0" w:firstColumn="1" w:lastRow="0" w:firstRow="1"/>
      </w:tblPr>
      <w:tblGrid>
        <w:gridCol w:w="5603"/>
        <w:gridCol w:w="1017"/>
        <w:gridCol w:w="1220"/>
      </w:tblGrid>
      <w:tr w:rsidTr="003C46B6" w:rsidR="006041C6" w:rsidRPr="006041C6">
        <w:trPr>
          <w:trHeight w:val="300"/>
          <w:jc w:val="center"/>
        </w:trPr>
        <w:tc>
          <w:tcPr>
            <w:tcW w:type="dxa" w:w="662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  <w:t>BILANCA</w:t>
            </w:r>
          </w:p>
        </w:tc>
        <w:tc>
          <w:tcPr>
            <w:tcW w:type="dxa" w:w="12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POD-BIL</w:t>
            </w:r>
          </w:p>
        </w:tc>
      </w:tr>
      <w:tr w:rsidTr="003C46B6" w:rsidR="006041C6" w:rsidRPr="006041C6">
        <w:trPr>
          <w:trHeight w:val="270"/>
          <w:jc w:val="center"/>
        </w:trPr>
        <w:tc>
          <w:tcPr>
            <w:tcW w:type="dxa" w:w="662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stanje na dan 30.09.2017.</w:t>
            </w:r>
          </w:p>
        </w:tc>
        <w:tc>
          <w:tcPr>
            <w:tcW w:type="dxa" w:w="12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784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25982803127; CEDRUS NOVO d.o.o.</w:t>
            </w:r>
          </w:p>
        </w:tc>
      </w:tr>
      <w:tr w:rsidTr="003C46B6" w:rsidR="006041C6" w:rsidRPr="006041C6">
        <w:trPr>
          <w:trHeight w:val="69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88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  <w:r w:rsidRPr="006041C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6041C6" w:rsidP="006041C6" w:rsidR="006041C6" w:rsidRPr="006041C6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  <w:r w:rsidRPr="006041C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784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AKTIVA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DUGOTRAJNA IMOVINA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4.075.207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4.125.692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74.271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74.271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74.271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74.271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4.000.936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4.051.421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405.169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405.169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2.888.872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2.954.240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407.465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465.712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294.630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221.500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4.800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4.800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KRATKOTRAJNA IMOVINA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5.584.306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3.725.389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1.659.911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1.123.914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52.530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47.053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3. Gotovi proizvodi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15.486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10.117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1.591.895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1.041.744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25.000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3.826.582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2.563.904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3.433.375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2.316.497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10.758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7.102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382.449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240.305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Ulaganja u udjele (dionice) društava povezanih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97.813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37.571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D)  PLAĆENI TROŠKOVI BUDUĆEG RAZDOBLJA I OBRAČUNATI</w:t>
            </w: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30.936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19.335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E)  UKUPNO AKTIVA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9.690.449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7.870.416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784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A)  KAPITAL I REZERVE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4.267.059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3.308.009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136.300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136.300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393.440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393.440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3.965.923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4.008.360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3.965.923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4.008.360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-228.604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-1.230.091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228.604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1.230.091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REZERVIRANJA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2. Rezerviranja za porezne obveze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Druga rezerviranja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DUGOROČNE OBVEZE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2.511.133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1.762.670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2.511.133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1.762.670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D)  KRATKOROČNE OBVEZE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2.912.257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2.799.737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83.758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27.458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178.235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740.209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36.263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59.943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2.275.258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1.558.950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136.648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179.343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152.105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206.793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49.990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27.041</w:t>
            </w:r>
          </w:p>
        </w:tc>
      </w:tr>
      <w:tr w:rsidTr="003C46B6" w:rsidR="006041C6" w:rsidRPr="006041C6">
        <w:trPr>
          <w:trHeight w:val="48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E) ODGOĐENO PLAĆANJE TROŠKOVA I PRIHOD BUDUĆEGA</w:t>
            </w: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F) UKUPNO – PASIVA </w:t>
            </w:r>
            <w:r w:rsidRPr="006041C6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9.690.449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7.870.416</w:t>
            </w:r>
          </w:p>
        </w:tc>
      </w:tr>
      <w:tr w:rsidTr="003C46B6" w:rsidR="006041C6" w:rsidRPr="006041C6">
        <w:trPr>
          <w:trHeight w:val="240"/>
          <w:jc w:val="center"/>
        </w:trPr>
        <w:tc>
          <w:tcPr>
            <w:tcW w:type="dxa" w:w="5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041C6" w:rsidP="006041C6" w:rsidR="006041C6" w:rsidRPr="006041C6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041C6" w:rsidP="006041C6" w:rsidR="006041C6" w:rsidRPr="006041C6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41C6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</w:tbl>
    <w:p w:rsidRDefault="006041C6" w:rsidP="004B5643" w:rsidR="006041C6">
      <w:pPr>
        <w:spacing w:lineRule="auto" w:line="360"/>
        <w:ind w:right="142"/>
      </w:pPr>
    </w:p>
    <w:p w:rsidRDefault="00206697" w:rsidP="00192936" w:rsidR="000B0721" w:rsidRPr="00E53BEA">
      <w:pPr>
        <w:pStyle w:val="Naslov3"/>
        <w:rPr>
          <w:lang w:val="en-US"/>
        </w:rPr>
      </w:pPr>
      <w:bookmarkStart w:name="_Toc451235622" w:id="42"/>
      <w:bookmarkStart w:name="_Toc472012451" w:id="43"/>
      <w:bookmarkStart w:name="_Toc477898300" w:id="44"/>
      <w:bookmarkStart w:name="_Toc507415199" w:id="45"/>
      <w:bookmarkStart w:name="_Toc283111385" w:id="46"/>
      <w:bookmarkStart w:name="_Toc292093911" w:id="47"/>
      <w:r w:rsidRPr="00E53BEA">
        <w:t xml:space="preserve">Opis činjenica i okolnosti iz kojih proizlazi postojanje </w:t>
      </w:r>
      <w:bookmarkEnd w:id="42"/>
      <w:r w:rsidR="000B0721" w:rsidRPr="00E53BEA">
        <w:rPr>
          <w:lang w:val="en-US"/>
        </w:rPr>
        <w:t>prijeteće nesposobnosti za plaćanje</w:t>
      </w:r>
      <w:bookmarkEnd w:id="43"/>
      <w:bookmarkEnd w:id="44"/>
      <w:bookmarkEnd w:id="45"/>
      <w:r w:rsidR="004C0E13" w:rsidRPr="00E53BEA">
        <w:rPr>
          <w:lang w:val="en-US"/>
        </w:rPr>
        <w:t xml:space="preserve"> </w:t>
      </w:r>
    </w:p>
    <w:p w:rsidRDefault="00D60E51" w:rsidP="00D60E51" w:rsidR="00D60E51" w:rsidRPr="00E53BEA">
      <w:pPr>
        <w:rPr>
          <w:lang w:val="en-US"/>
        </w:rPr>
      </w:pPr>
    </w:p>
    <w:p w:rsidRDefault="00FF6576" w:rsidP="006C4E52" w:rsidR="008C4EE1" w:rsidRPr="00E53BEA">
      <w:pPr>
        <w:spacing w:lineRule="auto" w:line="360"/>
        <w:jc w:val="both"/>
      </w:pPr>
      <w:r w:rsidRPr="00E53BEA">
        <w:t xml:space="preserve">Sukladno čl. 4. Stečajnog Zakona, </w:t>
      </w:r>
      <w:r w:rsidR="006771C9" w:rsidRPr="00E53BEA">
        <w:t xml:space="preserve"> </w:t>
      </w:r>
      <w:r w:rsidRPr="00E53BEA">
        <w:t>u uvjetima nastupa nelikvidnosti koje se ogleda u nemogućnost</w:t>
      </w:r>
      <w:r w:rsidR="00A7193C" w:rsidRPr="00E53BEA">
        <w:t xml:space="preserve">i da </w:t>
      </w:r>
      <w:r w:rsidR="00A93E09">
        <w:t>CEDRUS NOVO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poduzetim mjerama financijskog restrukturiranja izvan</w:t>
      </w:r>
      <w:r w:rsidR="00DD3B54" w:rsidRPr="00E53BEA">
        <w:t xml:space="preserve"> predstečajnog</w:t>
      </w:r>
      <w:r w:rsidRPr="00E53BEA">
        <w:t xml:space="preserve"> </w:t>
      </w:r>
      <w:r w:rsidRPr="00E53BEA">
        <w:rPr>
          <w:color w:themeColor="text1" w:val="000000"/>
        </w:rPr>
        <w:t>po</w:t>
      </w:r>
      <w:r w:rsidR="00581940" w:rsidRPr="00E53BEA">
        <w:rPr>
          <w:color w:themeColor="text1" w:val="000000"/>
        </w:rPr>
        <w:t>stupka sam</w:t>
      </w:r>
      <w:r w:rsidRPr="00E53BEA">
        <w:rPr>
          <w:color w:themeColor="text1" w:val="000000"/>
        </w:rPr>
        <w:t xml:space="preserve"> us</w:t>
      </w:r>
      <w:r w:rsidR="006771C9" w:rsidRPr="00E53BEA">
        <w:rPr>
          <w:color w:themeColor="text1" w:val="000000"/>
        </w:rPr>
        <w:t xml:space="preserve">postavi stanje likvidnosti, tvrtka </w:t>
      </w:r>
      <w:r w:rsidR="00A93E09">
        <w:t>CEDRUS NOVO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pokreće</w:t>
      </w:r>
      <w:r w:rsidR="00DD3B54" w:rsidRPr="00E53BEA">
        <w:t xml:space="preserve"> predstečajni</w:t>
      </w:r>
      <w:r w:rsidRPr="00E53BEA">
        <w:t xml:space="preserve"> postupak. </w:t>
      </w:r>
      <w:r w:rsidR="007D539B" w:rsidRPr="00E53BEA">
        <w:t>Prijeteća nesposobnost za plaćanje evidentna je, a ogleda se u činjenici da</w:t>
      </w:r>
      <w:r w:rsidR="008C4EE1" w:rsidRPr="00E53BEA">
        <w:t xml:space="preserve">: </w:t>
      </w:r>
    </w:p>
    <w:p w:rsidRDefault="00E115A3" w:rsidP="006C4E52" w:rsidR="00E115A3" w:rsidRPr="00E53BEA">
      <w:pPr>
        <w:spacing w:lineRule="auto" w:line="360"/>
        <w:jc w:val="both"/>
      </w:pPr>
    </w:p>
    <w:p w:rsidRDefault="00CD45D6" w:rsidP="00CE7DA1" w:rsidR="000770F2" w:rsidRPr="00E53BEA">
      <w:pPr>
        <w:pStyle w:val="Odlomakpopisa"/>
        <w:numPr>
          <w:ilvl w:val="0"/>
          <w:numId w:val="11"/>
        </w:numPr>
        <w:spacing w:lineRule="auto" w:line="360"/>
        <w:jc w:val="both"/>
        <w:rPr>
          <w:lang w:eastAsia="en-US" w:val="en-US"/>
        </w:rPr>
      </w:pPr>
      <w:r w:rsidRPr="00E53BEA">
        <w:rPr>
          <w:lang w:eastAsia="en-US" w:val="en-US"/>
        </w:rPr>
        <w:t>D</w:t>
      </w:r>
      <w:r w:rsidR="000362E0" w:rsidRPr="00E53BEA">
        <w:rPr>
          <w:lang w:eastAsia="en-US" w:val="en-US"/>
        </w:rPr>
        <w:t xml:space="preserve">užnik u Očevidniku redoslijeda osnova za plaćanje koji vodi Financijska agencija ima </w:t>
      </w:r>
      <w:r w:rsidR="008C4EE1" w:rsidRPr="00E53BEA">
        <w:rPr>
          <w:lang w:eastAsia="en-US" w:val="en-US"/>
        </w:rPr>
        <w:t>evidentirane neizvršene osnove</w:t>
      </w:r>
      <w:r w:rsidR="000362E0" w:rsidRPr="00E53BEA">
        <w:rPr>
          <w:lang w:eastAsia="en-US" w:val="en-US"/>
        </w:rPr>
        <w:t xml:space="preserve"> za plaćanje</w:t>
      </w:r>
      <w:r w:rsidR="008C4EE1" w:rsidRPr="00E53BEA">
        <w:rPr>
          <w:lang w:eastAsia="en-US" w:val="en-US"/>
        </w:rPr>
        <w:t xml:space="preserve">, odnosno da je na dan predaje Prijedloga za </w:t>
      </w:r>
      <w:r w:rsidR="008C4EE1" w:rsidRPr="00E53BEA">
        <w:rPr>
          <w:color w:themeColor="text1" w:val="000000"/>
          <w:lang w:eastAsia="en-US" w:val="en-US"/>
        </w:rPr>
        <w:lastRenderedPageBreak/>
        <w:t>pokretanje predstečajn</w:t>
      </w:r>
      <w:r w:rsidR="00DD3B54" w:rsidRPr="00E53BEA">
        <w:rPr>
          <w:color w:themeColor="text1" w:val="000000"/>
          <w:lang w:eastAsia="en-US" w:val="en-US"/>
        </w:rPr>
        <w:t xml:space="preserve">og postupka </w:t>
      </w:r>
      <w:r w:rsidR="004D361E" w:rsidRPr="00E53BEA">
        <w:rPr>
          <w:color w:themeColor="text1" w:val="000000"/>
          <w:lang w:eastAsia="en-US" w:val="en-US"/>
        </w:rPr>
        <w:t>do</w:t>
      </w:r>
      <w:r w:rsidR="004D361E" w:rsidRPr="00E53BEA">
        <w:rPr>
          <w:lang w:eastAsia="en-US" w:val="en-US"/>
        </w:rPr>
        <w:t xml:space="preserve"> 60 dana u blokadi </w:t>
      </w:r>
      <w:r w:rsidR="00CF679C" w:rsidRPr="00E53BEA">
        <w:rPr>
          <w:lang w:eastAsia="en-US" w:val="en-US"/>
        </w:rPr>
        <w:t>što je dokazao potvr</w:t>
      </w:r>
      <w:r w:rsidR="0086695A" w:rsidRPr="00E53BEA">
        <w:rPr>
          <w:lang w:eastAsia="en-US" w:val="en-US"/>
        </w:rPr>
        <w:t>dom sa Fine o danima blokade i O</w:t>
      </w:r>
      <w:r w:rsidR="00CF679C" w:rsidRPr="00E53BEA">
        <w:rPr>
          <w:lang w:eastAsia="en-US" w:val="en-US"/>
        </w:rPr>
        <w:t xml:space="preserve">čevidnikom o </w:t>
      </w:r>
      <w:r w:rsidR="00374C04">
        <w:rPr>
          <w:lang w:eastAsia="en-US" w:val="en-US"/>
        </w:rPr>
        <w:t>redosljedu plaćanja, priloženom Prijedlogu za pokretanje</w:t>
      </w:r>
      <w:r w:rsidR="00DD3B54" w:rsidRPr="00E53BEA">
        <w:rPr>
          <w:lang w:eastAsia="en-US" w:val="en-US"/>
        </w:rPr>
        <w:t xml:space="preserve"> predstečajnog</w:t>
      </w:r>
      <w:r w:rsidR="00CF679C" w:rsidRPr="00E53BEA">
        <w:rPr>
          <w:lang w:eastAsia="en-US" w:val="en-US"/>
        </w:rPr>
        <w:t xml:space="preserve"> postupka</w:t>
      </w:r>
      <w:r w:rsidRPr="00E53BEA">
        <w:rPr>
          <w:lang w:eastAsia="en-US" w:val="en-US"/>
        </w:rPr>
        <w:t xml:space="preserve">. </w:t>
      </w:r>
    </w:p>
    <w:p w:rsidRDefault="000770F2" w:rsidP="00987C77" w:rsidR="000770F2" w:rsidRPr="005A76A8">
      <w:pPr>
        <w:pStyle w:val="Odlomakpopisa"/>
        <w:spacing w:lineRule="auto" w:line="360"/>
        <w:jc w:val="both"/>
        <w:rPr>
          <w:rFonts w:eastAsia="Calibri"/>
          <w:lang w:eastAsia="en-US" w:val="en-US"/>
        </w:rPr>
      </w:pPr>
    </w:p>
    <w:p w:rsidRDefault="00445559" w:rsidP="00E2061C" w:rsidR="006771C9" w:rsidRPr="005A76A8">
      <w:pPr>
        <w:jc w:val="both"/>
        <w:rPr>
          <w:lang w:eastAsia="en-US" w:val="en-US"/>
        </w:rPr>
      </w:pPr>
      <w:r w:rsidRPr="00E53BEA">
        <w:rPr>
          <w:lang w:eastAsia="en-US" w:val="en-US"/>
        </w:rPr>
        <w:t xml:space="preserve">Također </w:t>
      </w:r>
      <w:r w:rsidR="006771C9" w:rsidRPr="00E53BEA">
        <w:rPr>
          <w:lang w:eastAsia="en-US" w:val="en-US"/>
        </w:rPr>
        <w:t xml:space="preserve">dužnik na dan </w:t>
      </w:r>
      <w:r w:rsidR="006041C6">
        <w:rPr>
          <w:lang w:eastAsia="en-US" w:val="en-US"/>
        </w:rPr>
        <w:t>30</w:t>
      </w:r>
      <w:r w:rsidR="00BD06AD" w:rsidRPr="00E53BEA">
        <w:rPr>
          <w:lang w:eastAsia="en-US" w:val="en-US"/>
        </w:rPr>
        <w:t>.</w:t>
      </w:r>
      <w:r w:rsidR="003A04BB" w:rsidRPr="00E53BEA">
        <w:rPr>
          <w:lang w:eastAsia="en-US" w:val="en-US"/>
        </w:rPr>
        <w:t>0</w:t>
      </w:r>
      <w:r w:rsidR="006041C6">
        <w:rPr>
          <w:lang w:eastAsia="en-US" w:val="en-US"/>
        </w:rPr>
        <w:t>9</w:t>
      </w:r>
      <w:r w:rsidR="00D11B57" w:rsidRPr="00E53BEA">
        <w:rPr>
          <w:lang w:eastAsia="en-US" w:val="en-US"/>
        </w:rPr>
        <w:t>.2017</w:t>
      </w:r>
      <w:r w:rsidR="000770F2" w:rsidRPr="00E53BEA">
        <w:rPr>
          <w:lang w:eastAsia="en-US" w:val="en-US"/>
        </w:rPr>
        <w:t xml:space="preserve">. </w:t>
      </w:r>
      <w:r w:rsidR="006771C9" w:rsidRPr="00E53BEA">
        <w:rPr>
          <w:lang w:eastAsia="en-US" w:val="en-US"/>
        </w:rPr>
        <w:t>ima</w:t>
      </w:r>
      <w:r w:rsidR="00E2061C" w:rsidRPr="00626A43">
        <w:rPr>
          <w:lang w:eastAsia="en-US" w:val="en-US"/>
        </w:rPr>
        <w:t xml:space="preserve"> </w:t>
      </w:r>
      <w:r w:rsidR="005A76A8" w:rsidRPr="005A76A8">
        <w:rPr>
          <w:lang w:eastAsia="en-US" w:val="en-US"/>
        </w:rPr>
        <w:t xml:space="preserve">8.175.305 </w:t>
      </w:r>
      <w:r w:rsidR="00E2061C" w:rsidRPr="00626A43">
        <w:rPr>
          <w:lang w:eastAsia="en-US" w:val="en-US"/>
        </w:rPr>
        <w:t>kn obveza</w:t>
      </w:r>
      <w:r w:rsidR="007A041C" w:rsidRPr="00E53BEA">
        <w:rPr>
          <w:lang w:eastAsia="en-US" w:val="en-US"/>
        </w:rPr>
        <w:t>.</w:t>
      </w:r>
    </w:p>
    <w:p w:rsidRDefault="00445559" w:rsidP="00987C77" w:rsidR="00445559" w:rsidRPr="005A76A8">
      <w:pPr>
        <w:spacing w:lineRule="auto" w:line="360"/>
        <w:jc w:val="both"/>
        <w:rPr>
          <w:lang w:eastAsia="en-US" w:val="en-US"/>
        </w:rPr>
      </w:pPr>
    </w:p>
    <w:p w:rsidRDefault="007D4B9A" w:rsidP="00987C77" w:rsidR="007D4B9A" w:rsidRPr="00E53BEA">
      <w:pPr>
        <w:spacing w:lineRule="auto" w:line="360"/>
        <w:jc w:val="both"/>
        <w:rPr>
          <w:bCs/>
        </w:rPr>
      </w:pPr>
      <w:r w:rsidRPr="00E53BEA">
        <w:rPr>
          <w:bCs/>
        </w:rPr>
        <w:t>Bez provedba mjera financijskog i opera</w:t>
      </w:r>
      <w:r w:rsidR="0086695A" w:rsidRPr="00E53BEA">
        <w:rPr>
          <w:bCs/>
        </w:rPr>
        <w:t>tivnog restrukturiranja, tvrtka</w:t>
      </w:r>
      <w:r w:rsidRPr="00E53BEA">
        <w:rPr>
          <w:bCs/>
        </w:rPr>
        <w:t xml:space="preserve"> neće biti u mogućnosti podmirivati obaveze u skladu sa zakonskim rokovima. </w:t>
      </w:r>
    </w:p>
    <w:p w:rsidRDefault="004001B3" w:rsidP="006771C9" w:rsidR="004001B3" w:rsidRPr="00E53BEA">
      <w:pPr>
        <w:spacing w:lineRule="auto" w:line="360"/>
        <w:rPr>
          <w:color w:val="323235"/>
        </w:rPr>
      </w:pPr>
    </w:p>
    <w:p w:rsidRDefault="003D7EE9" w:rsidP="006771C9" w:rsidR="003D7EE9" w:rsidRPr="00E53BEA">
      <w:pPr>
        <w:spacing w:lineRule="auto" w:line="360"/>
        <w:rPr>
          <w:color w:val="323235"/>
        </w:rPr>
      </w:pPr>
    </w:p>
    <w:p w:rsidRDefault="003C46B6" w:rsidP="004F2BA8" w:rsidR="006C4E52" w:rsidRPr="00E53BEA">
      <w:pPr>
        <w:jc w:val="center"/>
        <w:rPr>
          <w:b/>
          <w:bCs/>
          <w:iCs/>
          <w:color w:themeColor="accent1" w:val="4F81BD"/>
        </w:rPr>
      </w:pPr>
      <w:r>
        <w:rPr>
          <w:rFonts w:cs="Arial" w:hAnsi="Arial" w:ascii="Arial"/>
          <w:noProof/>
          <w:sz w:val="20"/>
          <w:szCs w:val="20"/>
          <w:lang w:eastAsia="hr-HR" w:val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364490</wp:posOffset>
            </wp:positionH>
            <wp:positionV relativeFrom="paragraph">
              <wp:posOffset>10795</wp:posOffset>
            </wp:positionV>
            <wp:extent cy="4189095" cx="5585460"/>
            <wp:effectExtent b="1905" r="0" t="0" l="0"/>
            <wp:wrapTight wrapText="bothSides">
              <wp:wrapPolygon edited="false">
                <wp:start y="0" x="0"/>
                <wp:lineTo y="21512" x="0"/>
                <wp:lineTo y="21512" x="21512"/>
                <wp:lineTo y="0" x="21512"/>
                <wp:lineTo y="0" x="0"/>
              </wp:wrapPolygon>
            </wp:wrapTight>
            <wp:docPr descr="Rezultat slike za cedrus novo"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Rezultat slike za cedrus novo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189095" cx="558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E52" w:rsidRPr="00E53BEA">
        <w:br w:type="page"/>
      </w:r>
    </w:p>
    <w:p w:rsidRDefault="001F5635" w:rsidP="00192936" w:rsidR="004C0E13" w:rsidRPr="001F1611">
      <w:pPr>
        <w:pStyle w:val="Naslov3"/>
      </w:pPr>
      <w:bookmarkStart w:name="_Toc472012452" w:id="48"/>
      <w:bookmarkStart w:name="_Toc477898301" w:id="49"/>
      <w:bookmarkStart w:name="_Toc507415200" w:id="50"/>
      <w:r w:rsidRPr="001F1611">
        <w:lastRenderedPageBreak/>
        <w:t xml:space="preserve">Opis činjenica i okolnosti iz kojih proizlazi postojanje </w:t>
      </w:r>
      <w:r w:rsidR="00FF6576" w:rsidRPr="001F1611">
        <w:t>uvjeta za otvaranj</w:t>
      </w:r>
      <w:r w:rsidR="008E45A2" w:rsidRPr="001F1611">
        <w:t xml:space="preserve">e </w:t>
      </w:r>
      <w:r w:rsidR="00DD3B54" w:rsidRPr="001F1611">
        <w:t xml:space="preserve">predstečajnog </w:t>
      </w:r>
      <w:r w:rsidR="008E45A2" w:rsidRPr="001F1611">
        <w:t>postupka</w:t>
      </w:r>
      <w:bookmarkEnd w:id="48"/>
      <w:bookmarkEnd w:id="49"/>
      <w:bookmarkEnd w:id="50"/>
      <w:r w:rsidR="008E45A2" w:rsidRPr="001F1611">
        <w:t xml:space="preserve"> </w:t>
      </w:r>
    </w:p>
    <w:p w:rsidRDefault="00A94A5B" w:rsidP="00F15ED0" w:rsidR="00A94A5B" w:rsidRPr="00E53BEA">
      <w:pPr>
        <w:spacing w:lineRule="auto" w:line="360"/>
        <w:jc w:val="both"/>
      </w:pPr>
    </w:p>
    <w:p w:rsidRDefault="00E115A3" w:rsidP="005D62CD" w:rsidR="005D62CD" w:rsidRPr="005D62CD">
      <w:pPr>
        <w:spacing w:lineRule="auto" w:line="360"/>
        <w:jc w:val="both"/>
        <w:rPr>
          <w:rFonts w:eastAsia="Times New Roman"/>
          <w:lang w:eastAsia="hr-HR" w:val="hr-HR"/>
        </w:rPr>
      </w:pPr>
      <w:r w:rsidRPr="009E0D6F">
        <w:rPr>
          <w:rFonts w:eastAsia="Times New Roman"/>
          <w:lang w:eastAsia="hr-HR" w:val="hr-HR"/>
        </w:rPr>
        <w:t xml:space="preserve">Ključni događaj koji je doveo tvrtku </w:t>
      </w:r>
      <w:r w:rsidR="00A93E09">
        <w:rPr>
          <w:rFonts w:eastAsia="Times New Roman"/>
          <w:lang w:eastAsia="hr-HR" w:val="hr-HR"/>
        </w:rPr>
        <w:t>CEDRUS NOVO</w:t>
      </w:r>
      <w:r w:rsidRPr="009E0D6F">
        <w:rPr>
          <w:rFonts w:eastAsia="Times New Roman"/>
          <w:lang w:eastAsia="hr-HR" w:val="hr-HR"/>
        </w:rPr>
        <w:t xml:space="preserve"> d.o.</w:t>
      </w:r>
      <w:r w:rsidR="001F1611" w:rsidRPr="009E0D6F">
        <w:rPr>
          <w:rFonts w:eastAsia="Times New Roman"/>
          <w:lang w:eastAsia="hr-HR" w:val="hr-HR"/>
        </w:rPr>
        <w:t>o. do predstečajnog postupka je</w:t>
      </w:r>
      <w:r w:rsidR="005D62CD">
        <w:rPr>
          <w:rFonts w:eastAsia="Times New Roman"/>
          <w:lang w:eastAsia="hr-HR" w:val="hr-HR"/>
        </w:rPr>
        <w:t xml:space="preserve"> </w:t>
      </w:r>
      <w:r w:rsidR="005D62CD" w:rsidRPr="005D62CD">
        <w:rPr>
          <w:rFonts w:eastAsia="Times New Roman"/>
          <w:lang w:eastAsia="hr-HR" w:val="hr-HR"/>
        </w:rPr>
        <w:t>prvenstveno ekonomska kriza na koju se tvrtka vrlo brzo prilagodila, ali zbog indirektnog utjecaja (propast najvećih kupaca i investitora kao npr. Stanoing Varaždin, Met</w:t>
      </w:r>
      <w:r w:rsidR="004B4E2B">
        <w:rPr>
          <w:rFonts w:eastAsia="Times New Roman"/>
          <w:lang w:eastAsia="hr-HR" w:val="hr-HR"/>
        </w:rPr>
        <w:t>eor Varaždin i dr.) izgubili su</w:t>
      </w:r>
      <w:r w:rsidR="005D62CD" w:rsidRPr="005D62CD">
        <w:rPr>
          <w:rFonts w:eastAsia="Times New Roman"/>
          <w:lang w:eastAsia="hr-HR" w:val="hr-HR"/>
        </w:rPr>
        <w:t xml:space="preserve"> veliki </w:t>
      </w:r>
      <w:r w:rsidR="004B4E2B">
        <w:rPr>
          <w:rFonts w:eastAsia="Times New Roman"/>
          <w:lang w:eastAsia="hr-HR" w:val="hr-HR"/>
        </w:rPr>
        <w:t>broj kupaca, a dio kod kojih su</w:t>
      </w:r>
      <w:r w:rsidR="005D62CD" w:rsidRPr="005D62CD">
        <w:rPr>
          <w:rFonts w:eastAsia="Times New Roman"/>
          <w:lang w:eastAsia="hr-HR" w:val="hr-HR"/>
        </w:rPr>
        <w:t xml:space="preserve"> imali potraž</w:t>
      </w:r>
      <w:r w:rsidR="004B4E2B">
        <w:rPr>
          <w:rFonts w:eastAsia="Times New Roman"/>
          <w:lang w:eastAsia="hr-HR" w:val="hr-HR"/>
        </w:rPr>
        <w:t>ivanja, nisu</w:t>
      </w:r>
      <w:r w:rsidR="00E36CC6">
        <w:rPr>
          <w:rFonts w:eastAsia="Times New Roman"/>
          <w:lang w:eastAsia="hr-HR" w:val="hr-HR"/>
        </w:rPr>
        <w:t xml:space="preserve"> uspjeli naplatiti.</w:t>
      </w:r>
    </w:p>
    <w:p w:rsidRDefault="004B4E2B" w:rsidP="005D62CD" w:rsidR="005D62CD">
      <w:pPr>
        <w:spacing w:lineRule="auto" w:line="360"/>
        <w:jc w:val="both"/>
        <w:rPr>
          <w:rFonts w:eastAsia="Times New Roman"/>
          <w:lang w:eastAsia="hr-HR" w:val="hr-HR"/>
        </w:rPr>
      </w:pPr>
      <w:r>
        <w:rPr>
          <w:rFonts w:eastAsia="Times New Roman"/>
          <w:lang w:eastAsia="hr-HR" w:val="hr-HR"/>
        </w:rPr>
        <w:t>Zbog toga su</w:t>
      </w:r>
      <w:r w:rsidR="005D62CD" w:rsidRPr="005D62CD">
        <w:rPr>
          <w:rFonts w:eastAsia="Times New Roman"/>
          <w:lang w:eastAsia="hr-HR" w:val="hr-HR"/>
        </w:rPr>
        <w:t xml:space="preserve"> imali </w:t>
      </w:r>
      <w:r>
        <w:rPr>
          <w:rFonts w:eastAsia="Times New Roman"/>
          <w:lang w:eastAsia="hr-HR" w:val="hr-HR"/>
        </w:rPr>
        <w:t>probleme sa likvidnošću koje su</w:t>
      </w:r>
      <w:r w:rsidR="005D62CD" w:rsidRPr="005D62CD">
        <w:rPr>
          <w:rFonts w:eastAsia="Times New Roman"/>
          <w:lang w:eastAsia="hr-HR" w:val="hr-HR"/>
        </w:rPr>
        <w:t xml:space="preserve"> morali rješavati zaduživanjem kod banaka, koje su uglavnom davale kratkoročne</w:t>
      </w:r>
      <w:r>
        <w:rPr>
          <w:rFonts w:eastAsia="Times New Roman"/>
          <w:lang w:eastAsia="hr-HR" w:val="hr-HR"/>
        </w:rPr>
        <w:t xml:space="preserve"> kredite (6-12 mjeseci) a tvrtka ih je uredno vraćala</w:t>
      </w:r>
      <w:r w:rsidR="005D62CD" w:rsidRPr="005D62CD">
        <w:rPr>
          <w:rFonts w:eastAsia="Times New Roman"/>
          <w:lang w:eastAsia="hr-HR" w:val="hr-HR"/>
        </w:rPr>
        <w:t xml:space="preserve">, </w:t>
      </w:r>
      <w:r>
        <w:rPr>
          <w:rFonts w:eastAsia="Times New Roman"/>
          <w:lang w:eastAsia="hr-HR" w:val="hr-HR"/>
        </w:rPr>
        <w:t>no</w:t>
      </w:r>
      <w:r w:rsidR="005D62CD" w:rsidRPr="005D62CD">
        <w:rPr>
          <w:rFonts w:eastAsia="Times New Roman"/>
          <w:lang w:eastAsia="hr-HR" w:val="hr-HR"/>
        </w:rPr>
        <w:t xml:space="preserve"> nakon otplate, svako iduće zaduženje je imalo veću kama</w:t>
      </w:r>
      <w:r w:rsidR="00E36CC6">
        <w:rPr>
          <w:rFonts w:eastAsia="Times New Roman"/>
          <w:lang w:eastAsia="hr-HR" w:val="hr-HR"/>
        </w:rPr>
        <w:t xml:space="preserve">tu i teži postupak odobravanja. </w:t>
      </w:r>
      <w:r>
        <w:rPr>
          <w:rFonts w:eastAsia="Times New Roman"/>
          <w:lang w:eastAsia="hr-HR" w:val="hr-HR"/>
        </w:rPr>
        <w:t>Sudski sporovi koje tvrtka ima s</w:t>
      </w:r>
      <w:r w:rsidR="005D62CD" w:rsidRPr="005D62CD">
        <w:rPr>
          <w:rFonts w:eastAsia="Times New Roman"/>
          <w:lang w:eastAsia="hr-HR" w:val="hr-HR"/>
        </w:rPr>
        <w:t xml:space="preserve"> kupcima, vrl</w:t>
      </w:r>
      <w:r>
        <w:rPr>
          <w:rFonts w:eastAsia="Times New Roman"/>
          <w:lang w:eastAsia="hr-HR" w:val="hr-HR"/>
        </w:rPr>
        <w:t xml:space="preserve">o se sporo rješavaju, a neke </w:t>
      </w:r>
      <w:r w:rsidR="001C53DC">
        <w:rPr>
          <w:rFonts w:eastAsia="Times New Roman"/>
          <w:lang w:eastAsia="hr-HR" w:val="hr-HR"/>
        </w:rPr>
        <w:t>su i izgubili</w:t>
      </w:r>
      <w:r>
        <w:rPr>
          <w:rFonts w:eastAsia="Times New Roman"/>
          <w:lang w:eastAsia="hr-HR" w:val="hr-HR"/>
        </w:rPr>
        <w:t xml:space="preserve"> pa su</w:t>
      </w:r>
      <w:r w:rsidR="005D62CD" w:rsidRPr="005D62CD">
        <w:rPr>
          <w:rFonts w:eastAsia="Times New Roman"/>
          <w:lang w:eastAsia="hr-HR" w:val="hr-HR"/>
        </w:rPr>
        <w:t xml:space="preserve"> morali plaća</w:t>
      </w:r>
      <w:r w:rsidR="00E36CC6">
        <w:rPr>
          <w:rFonts w:eastAsia="Times New Roman"/>
          <w:lang w:eastAsia="hr-HR" w:val="hr-HR"/>
        </w:rPr>
        <w:t xml:space="preserve">ti visoke odvjetničke troškove. </w:t>
      </w:r>
      <w:r w:rsidR="005D62CD" w:rsidRPr="005D62CD">
        <w:rPr>
          <w:rFonts w:eastAsia="Times New Roman"/>
          <w:lang w:eastAsia="hr-HR" w:val="hr-HR"/>
        </w:rPr>
        <w:t xml:space="preserve">Zbog svega navedenog, te čestog pada kreditnog rejtinga Republike Hrvatske, većina dobavljača, a naročito dobavljači u stranom vlasništvu, pooštravali su kriterije za isporuku robe (skraćivanje rokova plaćanja, smanjenje kreditnog limita i sl.) </w:t>
      </w:r>
      <w:r>
        <w:rPr>
          <w:rFonts w:eastAsia="Times New Roman"/>
          <w:lang w:eastAsia="hr-HR" w:val="hr-HR"/>
        </w:rPr>
        <w:t>zbog čega su</w:t>
      </w:r>
      <w:r w:rsidR="005D62CD" w:rsidRPr="005D62CD">
        <w:rPr>
          <w:rFonts w:eastAsia="Times New Roman"/>
          <w:lang w:eastAsia="hr-HR" w:val="hr-HR"/>
        </w:rPr>
        <w:t xml:space="preserve"> veći dio obrtnog kapitala morali utrošiti u vraćanje dugovanja dobavljačima, čime je narušena likvidnost i onemogućeno normalno i pravovremeno snabdijevanje robom i repromaterijalom, te je imalo za posljedicu pad prometa i gubitak dijela kupaca.</w:t>
      </w:r>
    </w:p>
    <w:p w:rsidRDefault="00F6309B" w:rsidP="00DC543C" w:rsidR="00DC543C" w:rsidRPr="003C46B6">
      <w:pPr>
        <w:spacing w:lineRule="auto" w:line="360"/>
        <w:jc w:val="both"/>
        <w:rPr>
          <w:rFonts w:eastAsia="Times New Roman"/>
          <w:lang w:eastAsia="hr-HR" w:val="hr-HR"/>
        </w:rPr>
      </w:pPr>
      <w:r w:rsidRPr="009E0D6F">
        <w:rPr>
          <w:rFonts w:eastAsia="Times New Roman"/>
          <w:lang w:eastAsia="hr-HR" w:val="hr-HR"/>
        </w:rPr>
        <w:t xml:space="preserve">Sve ovo uzrokovalo je nelikvidnost i nesolventnost, a u konačnici i blokadu računa. </w:t>
      </w:r>
      <w:r w:rsidR="00E115A3" w:rsidRPr="009E0D6F">
        <w:rPr>
          <w:rFonts w:eastAsia="Times New Roman"/>
          <w:lang w:eastAsia="hr-HR" w:val="hr-HR"/>
        </w:rPr>
        <w:t xml:space="preserve">Tvrtka </w:t>
      </w:r>
      <w:r w:rsidR="00A93E09">
        <w:rPr>
          <w:rFonts w:eastAsia="Times New Roman"/>
          <w:lang w:eastAsia="hr-HR" w:val="hr-HR"/>
        </w:rPr>
        <w:t>CEDRUS NOVO</w:t>
      </w:r>
      <w:r w:rsidR="00E115A3" w:rsidRPr="009E0D6F">
        <w:rPr>
          <w:rFonts w:eastAsia="Times New Roman"/>
          <w:lang w:eastAsia="hr-HR" w:val="hr-HR"/>
        </w:rPr>
        <w:t xml:space="preserve"> d.o.o. nije u mogućnosti uz svoje redovne obveze podmirivati obveze prema vjerovnicima, a u uvjetima blokade nemoguće je dalje poslovati te zbog toga pokreće predstečajni postupak.</w:t>
      </w:r>
    </w:p>
    <w:p w:rsidRDefault="00673A16" w:rsidP="00192936" w:rsidR="004C0E13" w:rsidRPr="001F1611">
      <w:pPr>
        <w:pStyle w:val="Naslov3"/>
      </w:pPr>
      <w:bookmarkStart w:name="_Toc451235623" w:id="51"/>
      <w:bookmarkStart w:name="_Toc472012453" w:id="52"/>
      <w:bookmarkStart w:name="_Toc477898302" w:id="53"/>
      <w:bookmarkStart w:name="_Toc507415201" w:id="54"/>
      <w:bookmarkStart w:name="_Toc273607768" w:id="55"/>
      <w:bookmarkEnd w:id="46"/>
      <w:bookmarkEnd w:id="47"/>
      <w:r w:rsidRPr="001F1611">
        <w:t>Ukupne obveze društva</w:t>
      </w:r>
      <w:bookmarkEnd w:id="51"/>
      <w:bookmarkEnd w:id="52"/>
      <w:bookmarkEnd w:id="53"/>
      <w:bookmarkEnd w:id="54"/>
      <w:r w:rsidRPr="001F1611">
        <w:t xml:space="preserve"> </w:t>
      </w:r>
    </w:p>
    <w:p w:rsidRDefault="00FE00A5" w:rsidP="001061D3" w:rsidR="00FE00A5" w:rsidRPr="00E53BEA">
      <w:pPr>
        <w:spacing w:lineRule="auto" w:line="360"/>
        <w:jc w:val="both"/>
        <w:rPr>
          <w:i/>
        </w:rPr>
      </w:pPr>
    </w:p>
    <w:p w:rsidRDefault="00673A16" w:rsidP="00396550" w:rsidR="00B36B4E" w:rsidRPr="00C661C6">
      <w:pPr>
        <w:jc w:val="both"/>
        <w:rPr>
          <w:rFonts w:eastAsia="Times New Roman"/>
          <w:b/>
          <w:bCs/>
          <w:color w:val="000000"/>
          <w:lang w:eastAsia="hr-HR" w:val="hr-HR"/>
        </w:rPr>
      </w:pPr>
      <w:r w:rsidRPr="00E53BEA">
        <w:t>Ukupne obveze društva</w:t>
      </w:r>
      <w:r w:rsidR="009073E6" w:rsidRPr="00E53BEA">
        <w:t xml:space="preserve"> </w:t>
      </w:r>
      <w:r w:rsidR="00A93E09">
        <w:t>CEDRUS NOVO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 xml:space="preserve">na dan </w:t>
      </w:r>
      <w:r w:rsidR="00C661C6">
        <w:rPr>
          <w:lang w:eastAsia="en-US" w:val="en-US"/>
        </w:rPr>
        <w:t>30</w:t>
      </w:r>
      <w:r w:rsidR="00163535" w:rsidRPr="00E53BEA">
        <w:rPr>
          <w:lang w:eastAsia="en-US" w:val="en-US"/>
        </w:rPr>
        <w:t>.0</w:t>
      </w:r>
      <w:r w:rsidR="00C661C6">
        <w:rPr>
          <w:lang w:eastAsia="en-US" w:val="en-US"/>
        </w:rPr>
        <w:t>9</w:t>
      </w:r>
      <w:r w:rsidR="00D11B57" w:rsidRPr="00E53BEA">
        <w:rPr>
          <w:lang w:eastAsia="en-US" w:val="en-US"/>
        </w:rPr>
        <w:t>.2017</w:t>
      </w:r>
      <w:r w:rsidR="00163535" w:rsidRPr="00E53BEA">
        <w:rPr>
          <w:lang w:eastAsia="en-US" w:val="en-US"/>
        </w:rPr>
        <w:t xml:space="preserve">. </w:t>
      </w:r>
      <w:r w:rsidR="00396550">
        <w:rPr>
          <w:lang w:eastAsia="en-US" w:val="en-US"/>
        </w:rPr>
        <w:t>iznose</w:t>
      </w:r>
      <w:r w:rsidR="00396550">
        <w:rPr>
          <w:color w:val="000000"/>
        </w:rPr>
        <w:t xml:space="preserve"> </w:t>
      </w:r>
      <w:r w:rsidR="00C661C6" w:rsidRPr="00C661C6">
        <w:rPr>
          <w:rFonts w:eastAsia="Times New Roman"/>
          <w:b/>
          <w:bCs/>
          <w:color w:val="000000"/>
          <w:lang w:eastAsia="hr-HR" w:val="hr-HR"/>
        </w:rPr>
        <w:t>8.175.305</w:t>
      </w:r>
      <w:r w:rsidR="00C661C6">
        <w:rPr>
          <w:rFonts w:eastAsia="Times New Roman"/>
          <w:b/>
          <w:bCs/>
          <w:color w:val="000000"/>
          <w:lang w:eastAsia="hr-HR" w:val="hr-HR"/>
        </w:rPr>
        <w:t xml:space="preserve"> </w:t>
      </w:r>
      <w:r w:rsidR="009A3F28">
        <w:rPr>
          <w:bCs/>
        </w:rPr>
        <w:t>kn.</w:t>
      </w:r>
    </w:p>
    <w:p w:rsidRDefault="00673A16" w:rsidP="00B61969" w:rsidR="00673A16" w:rsidRPr="00E53BEA">
      <w:pPr>
        <w:spacing w:lineRule="auto" w:line="360"/>
        <w:jc w:val="both"/>
      </w:pPr>
    </w:p>
    <w:p w:rsidRDefault="00673A16" w:rsidP="00E7453D" w:rsidR="000D0B41" w:rsidRPr="00E53BEA">
      <w:pPr>
        <w:jc w:val="center"/>
        <w:rPr>
          <w:i/>
        </w:rPr>
      </w:pPr>
      <w:r w:rsidRPr="00E53BEA">
        <w:rPr>
          <w:i/>
        </w:rPr>
        <w:t>Tablica</w:t>
      </w:r>
      <w:r w:rsidR="00EF6A16" w:rsidRPr="00E53BEA">
        <w:rPr>
          <w:i/>
        </w:rPr>
        <w:t xml:space="preserve"> 1</w:t>
      </w:r>
      <w:r w:rsidRPr="00E53BEA">
        <w:rPr>
          <w:i/>
        </w:rPr>
        <w:t xml:space="preserve">: </w:t>
      </w:r>
      <w:r w:rsidR="00396550">
        <w:rPr>
          <w:i/>
        </w:rPr>
        <w:t>Obveze koje sudjeluju u predstečajnom postupku</w:t>
      </w:r>
    </w:p>
    <w:p w:rsidRDefault="00512F1C" w:rsidP="00FD13E9" w:rsidR="00512F1C" w:rsidRPr="00E53BEA">
      <w:pPr>
        <w:rPr>
          <w:i/>
        </w:rPr>
      </w:pPr>
    </w:p>
    <w:tbl>
      <w:tblPr>
        <w:tblW w:type="dxa" w:w="10320"/>
        <w:jc w:val="center"/>
        <w:tblLook w:val="04A0" w:noVBand="1" w:noHBand="0" w:lastColumn="0" w:firstColumn="1" w:lastRow="0" w:firstRow="1"/>
      </w:tblPr>
      <w:tblGrid>
        <w:gridCol w:w="546"/>
        <w:gridCol w:w="1638"/>
        <w:gridCol w:w="4938"/>
        <w:gridCol w:w="1598"/>
        <w:gridCol w:w="1600"/>
      </w:tblGrid>
      <w:tr w:rsidTr="003C46B6" w:rsidR="003D5D2C" w:rsidRPr="003D5D2C">
        <w:trPr>
          <w:trHeight w:val="855"/>
          <w:jc w:val="center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bookmarkStart w:name="_Toc451235624" w:id="56"/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4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28531305404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AGLab d.o.o. Turčin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2.212,50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30582330606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AGRI VRT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51517173717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Agro expert d.o.o. Funtana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1.792,24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23759810849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Allianz d.d.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3.041,47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23759810849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Allianz d.d.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1.558,39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34734835141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ARP d.o.o. Sveti Ivan Zelina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779,90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25108078812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Auto Vuradin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6.353,46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16530487386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Autoelektrika Šantek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5.540,59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00776237526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Automehaničarski obrt Horvatić, Ljubešćica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1.349,28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88826408293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Autoservisni centar d.d.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2.075,00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lastRenderedPageBreak/>
              <w:t>11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26001055817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BILANCA d.o.o. Varaždinske Toplice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1.648,87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48270876028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Bisnode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3.625,00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96086822394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BMD-STIL d.o.o. Bedenica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30.189,89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0,53%</w:t>
            </w:r>
          </w:p>
        </w:tc>
      </w:tr>
      <w:tr w:rsidTr="003C46B6" w:rsidR="003D5D2C" w:rsidRPr="003D5D2C">
        <w:trPr>
          <w:trHeight w:val="6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01804489497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BPF OBRT ZA PROIZVODNJU Furjan Stjepan, Petrijanec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2.455,00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33956120458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Brodomerkur d.d. Split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31.338,64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0,55%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31353718090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Brodometalurgija d.o.o. Split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20.382,75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0,36%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38070425200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Caparol d.o.o. Sveta Nedjelja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15.500,75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0,27%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62738155272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CEDAR AGRO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3.387,98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56283137905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Cedrus izolaci</w:t>
            </w:r>
            <w:r w:rsidR="001D4F6D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je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989.100,21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17,40%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48249084626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COMET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24.178,31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0,43%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97634850997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Condio d.o.o.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437,00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26187994862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Croatia osiguranje d.d.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3.054,20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26187994862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1D4F6D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 xml:space="preserve">Croatia osiguranje d.d. Zagreb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26.538,46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0,47%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63325175964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Darkom computers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1.544,52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08658331098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DRACO d.o.o. Solin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6.284,02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37971269780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Đurin D&amp;S d.o.o.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1.046,56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79826409949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EKO MEĐIMURJE d.d. Čakovec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96.669,16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1,70%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28086014544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EKO-S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2.251,65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77550122734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Elektrokontrec vl. Josip Kontrec, Ljubešćica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4.283,48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0,08%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06208538701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Elektromarin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3.260,00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8C6A1B" w:rsidR="003D5D2C" w:rsidRPr="003D5D2C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72800780139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Elektrometal d.o.o. Poreč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3.984,58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0,07%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23057039320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Erste&amp;Steiermarkische Bank d.d. Rijeka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62,12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22694857747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Euroherz d.d.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1.357,64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07651552507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Falcon trade d.o.o. Sračinec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42.951,80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0,76%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INO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Fibran Dimitrios Anastasiadis s.a., Grčka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35.366,92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0,62%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79245189795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Fragmat-H d.o.o. Sveti Križ Začretje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214.169,00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3,77%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02634560755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FRAL d.o.o. Velika Gorica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11.592,00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71070402969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GRAD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4.459,61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0,08%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39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52044657571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1D4F6D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 xml:space="preserve">Graditelj svratišta d.o.o. Zagreb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4.901,18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0,09%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69598520506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Gramex d.o.o. Prelog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2.760,00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41884965393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Greenseeker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1.337,25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14453802350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Hidroizolacija KATRAN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5.454,25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17929171914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HILKO d.o.o. Čakovec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666,00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68419124305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Hrvatska radiotelevizija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2.400,00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23691527614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Hrvatski zavod za toksikologiju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540,00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91547293790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1D4F6D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 xml:space="preserve">HZZO Zagreb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14.500,00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99326633206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Imex banka d.d.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431,85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27759560625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INA d.d.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11.923,86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49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INO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Insundlation GmbH St. Peter a.o., Austrija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64.836,38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1,14%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98081089088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INTEGRAL COMMERCE d.o.o. Pula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3.645,33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95193122518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Ivkom plin d.o.o. Ivanec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1.026,31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50710739981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Izolteh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6.433,59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49855153698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Javni bilježnik Melanija Duić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1.585,00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54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46659739635</w:t>
            </w:r>
          </w:p>
        </w:tc>
        <w:tc>
          <w:tcPr>
            <w:tcW w:type="dxa" w:w="4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Karaban trgovina Bedekovčina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411,75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55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32927636350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Klentrans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1.297,33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lastRenderedPageBreak/>
              <w:t>56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46391663565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KLOMONT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1.654,30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36020246002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Knauf Insulation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332.470,25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5,85%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02680485223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Knegingrad d.o.o. Turčin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12.627,23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59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52417460486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Kobal, Trnovec Bartolovečki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9.954,93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0,18%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81118596940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Kodra d.o.o. Trnovec Bartolovečki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1.296,50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99080771351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Kožul d.o.o. Slavonski Brod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7.762,00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29904470183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Krojački obrt Valentin Sv. Ilija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450,00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09894022334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Leier - Leitl d.o.o. Turčin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13.672,22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83759490392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LIMARMONT d.o.o. Pula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4.760,00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0,08%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89471789472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Mapei Croatia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15.857,22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0,28%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09238388327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Marti promet j.d.o.o.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911,16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69887309162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METAL proizv. hidrauličnih i gibljivih cijevi,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942,50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9015021154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Mladen commerce d.o.o. Kerestinec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2.931,09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69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15007977430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MST-BOJE d.o.o. Trnovec Bartolovečki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2.120,86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27163371451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MTO trgovina i usluge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3.877,00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0,07%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08864114391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NIZ Vl. Marija Zidar Varaždinske Toplice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1.556,53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51899768388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Novokom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1.274,38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70154824883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Novoselec Vjeran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2.692.010,05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47,36%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37681826819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Novoselec Krunoslav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25.984,14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0,46%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73953929616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Odvjetnički ured Mario Sokač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26.100,00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0,46%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16095594061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Odvjetnik Dalibor Gradinščak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4.182,98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0,07%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10291879344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Okram j.d.o.o.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1.033,78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64546332276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OSMI BIT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33.414,58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0,59%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79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39916994550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Parabola d.o.o.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503,37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64857830634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Pilana Tomislav Vincek Završje Podbelsko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2.534,77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12257815953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PIPILIFE Sveta Nedjelja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7,35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38253845513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PIRC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914,33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37538837559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PIZZERIA TONI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274,00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49929727453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POLJOCENTAR d.o.o. Križevci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38.448,52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0,68%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73839513975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Poljoposavec d.o.o. Nedelišće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428,85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17371897293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Poljoprivredna zadruga Jalžabet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1.573,20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34703825125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PREIS-SUPER d.o.o. Zlatar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5.705,63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80342429924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RADIO Novi Marof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11.549,34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89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21846792292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1D4F6D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 xml:space="preserve">Radnik d.d. Križevci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12.415,03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01201898816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RETA d.o.o. Karlovac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10.597,62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0,19%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RH, Ministarstvo financija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206.792,70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3,64%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81103558092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RWE energija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5.315,98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0,09%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81374141164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SCHIEDEL d.o.o. Golubovec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44.840,85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0,79%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78069311047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Servis Cmrečak d.o.o. Turčin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2.910,34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3C46B6" w:rsidR="003D5D2C" w:rsidRPr="003D5D2C">
        <w:trPr>
          <w:trHeight w:val="6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74426883679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Servis kućanskih apatrata i ras. tehnike, Varaždinske Toplice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441,84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INO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Sirap Insulation s.r.l. Verolanuova, Italija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55.984,31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0,98%</w:t>
            </w:r>
          </w:p>
        </w:tc>
      </w:tr>
      <w:tr w:rsidTr="003C46B6" w:rsidR="003D5D2C" w:rsidRPr="003D5D2C">
        <w:trPr>
          <w:trHeight w:val="6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19746919970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Specijalistička ordinacija medicine rada Horvat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310,00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98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INO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Spiral World Trade Kft Tapolca, Mađarska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8.374,03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0,15%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lastRenderedPageBreak/>
              <w:t>99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39778043397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STELLA GRADNJA d.o.o. Pula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6.256,94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19580573386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Svijet viličara d.o.o. Samobor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2.867,42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50437813657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Tonix nova d.o.o. Ljubešćica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1.100,00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26004523816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Trgometal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2.205,00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39229576154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Trgonom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11.369,89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0,20%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70555369505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Ustanova za obrazovanje odraslih Vizor,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980,00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39048902955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Varkom d.d.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368,52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87890795742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Vatrobran d.o.o. Novi Marof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3.565,77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55525619967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VB leasing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3.442,46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0,06%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29524210204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VIP-NET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6.665,28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109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28579840610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Vizor d.o.o.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6.803,76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110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12924402717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ZADRUŽNA ŠTAMPA d.d.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452,00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111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68289504926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Zagorje tehnobeton d.d. Varaždin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92.308,72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1,62%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112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Zagrebačka banaka d.d.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3.115,20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1D4F6D" w:rsidR="003D5D2C" w:rsidRPr="003D5D2C">
        <w:trPr>
          <w:trHeight w:val="28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113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1D4F6D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 xml:space="preserve">Zagrebačka banaka d.d.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192.753,01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3,39%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114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82752153530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ZAGREBINSPEKT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1.062,50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115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02573674713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Zagrebšped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1.120,00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3C46B6" w:rsidR="003D5D2C" w:rsidRPr="003D5D2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116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92932398591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Zeleni krovovi d.o.o.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10.029,41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0,18%</w:t>
            </w:r>
          </w:p>
        </w:tc>
      </w:tr>
      <w:tr w:rsidTr="003C46B6" w:rsidR="003D5D2C" w:rsidRPr="003D5D2C">
        <w:trPr>
          <w:trHeight w:val="536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5.684.204,67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C46B6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9F0D6D" w:rsidR="009F0D6D">
      <w:pPr>
        <w:rPr>
          <w:sz w:val="20"/>
        </w:rPr>
      </w:pPr>
    </w:p>
    <w:p w:rsidRDefault="003C46B6" w:rsidR="003C46B6">
      <w:pPr>
        <w:rPr>
          <w:sz w:val="20"/>
        </w:rPr>
      </w:pPr>
    </w:p>
    <w:p w:rsidRDefault="003C46B6" w:rsidR="003C46B6" w:rsidRPr="002660A0">
      <w:pPr>
        <w:rPr>
          <w:sz w:val="20"/>
        </w:rPr>
      </w:pPr>
    </w:p>
    <w:p w:rsidRDefault="00EC7767" w:rsidP="003C46B6" w:rsidR="003C46B6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0C03A9" w:rsidRPr="00E53BEA">
        <w:rPr>
          <w:i/>
        </w:rPr>
        <w:t>2</w:t>
      </w:r>
      <w:r w:rsidRPr="00E53BEA">
        <w:rPr>
          <w:i/>
        </w:rPr>
        <w:t xml:space="preserve">: </w:t>
      </w:r>
      <w:r w:rsidR="00396550">
        <w:rPr>
          <w:i/>
        </w:rPr>
        <w:t>Razlučna prava</w:t>
      </w:r>
    </w:p>
    <w:p w:rsidRDefault="003C46B6" w:rsidP="003C46B6" w:rsidR="003C46B6">
      <w:pPr>
        <w:jc w:val="center"/>
        <w:rPr>
          <w:i/>
        </w:rPr>
      </w:pPr>
    </w:p>
    <w:tbl>
      <w:tblPr>
        <w:tblW w:type="dxa" w:w="10320"/>
        <w:tblInd w:type="dxa" w:w="113"/>
        <w:tblLook w:val="04A0" w:noVBand="1" w:noHBand="0" w:lastColumn="0" w:firstColumn="1" w:lastRow="0" w:firstRow="1"/>
      </w:tblPr>
      <w:tblGrid>
        <w:gridCol w:w="546"/>
        <w:gridCol w:w="1638"/>
        <w:gridCol w:w="4938"/>
        <w:gridCol w:w="1598"/>
        <w:gridCol w:w="1600"/>
      </w:tblGrid>
      <w:tr w:rsidTr="006B7D50" w:rsidR="003D5D2C" w:rsidRPr="003D5D2C">
        <w:trPr>
          <w:trHeight w:val="855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4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6B7D50" w:rsidR="003D5D2C" w:rsidRPr="003D5D2C">
        <w:trPr>
          <w:trHeight w:val="600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117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25356997732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Privredna banka d.d. Zagreb 5010477478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2.117.897,71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91,61%</w:t>
            </w:r>
          </w:p>
        </w:tc>
      </w:tr>
      <w:tr w:rsidTr="006B7D50" w:rsidR="003D5D2C" w:rsidRPr="003D5D2C">
        <w:trPr>
          <w:trHeight w:val="600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sz w:val="22"/>
                <w:szCs w:val="22"/>
                <w:lang w:eastAsia="hr-HR" w:val="hr-HR"/>
              </w:rPr>
              <w:t>118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23057039320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 xml:space="preserve">Erste&amp;Steiermarkische Bank d.d. Rijeka 5113792088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193.859,02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3D5D2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8,39%</w:t>
            </w:r>
          </w:p>
        </w:tc>
      </w:tr>
      <w:tr w:rsidTr="006B7D50" w:rsidR="003D5D2C" w:rsidRPr="003D5D2C">
        <w:trPr>
          <w:trHeight w:val="527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2.311.756,73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3D5D2C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3D5D2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604C3F" w:rsidR="00604C3F">
      <w:pPr>
        <w:rPr>
          <w:i/>
          <w:sz w:val="20"/>
        </w:rPr>
      </w:pPr>
    </w:p>
    <w:p w:rsidRDefault="009F0D6D" w:rsidR="009F0D6D">
      <w:pPr>
        <w:rPr>
          <w:i/>
          <w:sz w:val="20"/>
        </w:rPr>
      </w:pPr>
    </w:p>
    <w:p w:rsidRDefault="008C6A1B" w:rsidR="008C6A1B">
      <w:pPr>
        <w:rPr>
          <w:i/>
          <w:sz w:val="20"/>
        </w:rPr>
      </w:pPr>
    </w:p>
    <w:p w:rsidRDefault="008C6A1B" w:rsidP="008C6A1B" w:rsidR="008C6A1B">
      <w:pPr>
        <w:jc w:val="center"/>
        <w:rPr>
          <w:i/>
        </w:rPr>
      </w:pPr>
      <w:r w:rsidRPr="008C6A1B">
        <w:rPr>
          <w:i/>
        </w:rPr>
        <w:t>Tablica 3: Izlučna prava</w:t>
      </w:r>
    </w:p>
    <w:p w:rsidRDefault="008C6A1B" w:rsidP="008C6A1B" w:rsidR="008C6A1B">
      <w:pPr>
        <w:jc w:val="center"/>
        <w:rPr>
          <w:i/>
        </w:rPr>
      </w:pPr>
    </w:p>
    <w:tbl>
      <w:tblPr>
        <w:tblpPr w:tblpY="74" w:horzAnchor="margin" w:vertAnchor="text" w:rightFromText="180" w:leftFromText="180"/>
        <w:tblW w:type="dxa" w:w="10335"/>
        <w:tblLook w:val="04A0" w:noVBand="1" w:noHBand="0" w:lastColumn="0" w:firstColumn="1" w:lastRow="0" w:firstRow="1"/>
      </w:tblPr>
      <w:tblGrid>
        <w:gridCol w:w="783"/>
        <w:gridCol w:w="1863"/>
        <w:gridCol w:w="3021"/>
        <w:gridCol w:w="2578"/>
        <w:gridCol w:w="2090"/>
      </w:tblGrid>
      <w:tr w:rsidTr="008C6A1B" w:rsidR="008C6A1B" w:rsidRPr="000A3264">
        <w:trPr>
          <w:trHeight w:val="592"/>
        </w:trPr>
        <w:tc>
          <w:tcPr>
            <w:tcW w:type="dxa" w:w="7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6A1B" w:rsidP="008C6A1B" w:rsidR="008C6A1B" w:rsidRPr="000A3264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type="dxa" w:w="18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6A1B" w:rsidP="008C6A1B" w:rsidR="008C6A1B" w:rsidRPr="000A3264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OIB</w:t>
            </w:r>
          </w:p>
        </w:tc>
        <w:tc>
          <w:tcPr>
            <w:tcW w:type="dxa" w:w="30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6A1B" w:rsidP="008C6A1B" w:rsidR="008C6A1B" w:rsidRPr="000A3264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NAZIV VJEROVNIKA</w:t>
            </w:r>
          </w:p>
        </w:tc>
        <w:tc>
          <w:tcPr>
            <w:tcW w:type="dxa" w:w="2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C6A1B" w:rsidP="008C6A1B" w:rsidR="008C6A1B" w:rsidRPr="000A3264">
            <w:pPr>
              <w:jc w:val="center"/>
              <w:rPr>
                <w:rFonts w:eastAsia="Times New Roman"/>
                <w:b/>
                <w:color w:val="000000"/>
              </w:rPr>
            </w:pPr>
            <w:r w:rsidRPr="000A3264">
              <w:rPr>
                <w:rFonts w:eastAsia="Times New Roman"/>
                <w:b/>
                <w:color w:val="000000"/>
              </w:rPr>
              <w:t>IZNOS OBVEZE</w:t>
            </w:r>
          </w:p>
        </w:tc>
        <w:tc>
          <w:tcPr>
            <w:tcW w:type="dxa" w:w="2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</w:tcPr>
          <w:p w:rsidRDefault="008C6A1B" w:rsidP="008C6A1B" w:rsidR="008C6A1B" w:rsidRPr="000A3264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STRUKTURA</w:t>
            </w:r>
          </w:p>
        </w:tc>
      </w:tr>
      <w:tr w:rsidTr="008C6A1B" w:rsidR="008C6A1B" w:rsidRPr="000A3264">
        <w:trPr>
          <w:trHeight w:val="490"/>
        </w:trPr>
        <w:tc>
          <w:tcPr>
            <w:tcW w:type="dxa" w:w="7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6A1B" w:rsidP="008C6A1B" w:rsidR="008C6A1B" w:rsidRPr="00AA089F">
            <w:pPr>
              <w:jc w:val="center"/>
              <w:rPr>
                <w:rFonts w:eastAsia="Times New Roman"/>
              </w:rPr>
            </w:pPr>
            <w:r w:rsidRPr="00AA089F">
              <w:rPr>
                <w:rFonts w:eastAsia="Times New Roman"/>
              </w:rPr>
              <w:t>1</w:t>
            </w:r>
          </w:p>
        </w:tc>
        <w:tc>
          <w:tcPr>
            <w:tcW w:type="dxa" w:w="1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A1B" w:rsidP="008C6A1B" w:rsidR="008C6A1B" w:rsidRPr="00AA089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hr-HR"/>
              </w:rPr>
              <w:t>25982803127</w:t>
            </w:r>
          </w:p>
        </w:tc>
        <w:tc>
          <w:tcPr>
            <w:tcW w:type="dxa" w:w="3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A1B" w:rsidP="008C6A1B" w:rsidR="008C6A1B" w:rsidRPr="00AA089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hr-HR"/>
              </w:rPr>
              <w:t>VB LEASING d.o.o.</w:t>
            </w:r>
          </w:p>
        </w:tc>
        <w:tc>
          <w:tcPr>
            <w:tcW w:type="dxa" w:w="25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6A1B" w:rsidP="008C6A1B" w:rsidR="008C6A1B" w:rsidRPr="00E22D1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Cs/>
                <w:lang w:val="hr-HR"/>
              </w:rPr>
              <w:t>142.439,03</w:t>
            </w:r>
          </w:p>
        </w:tc>
        <w:tc>
          <w:tcPr>
            <w:tcW w:type="dxa" w:w="20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C6A1B" w:rsidP="008C6A1B" w:rsidR="008C6A1B">
            <w:pPr>
              <w:jc w:val="center"/>
              <w:rPr>
                <w:rFonts w:eastAsia="Times New Roman"/>
                <w:bCs/>
                <w:lang w:val="hr-HR"/>
              </w:rPr>
            </w:pPr>
            <w:r>
              <w:rPr>
                <w:rFonts w:eastAsia="Times New Roman"/>
                <w:bCs/>
                <w:lang w:val="hr-HR"/>
              </w:rPr>
              <w:t>100%</w:t>
            </w:r>
          </w:p>
        </w:tc>
      </w:tr>
      <w:tr w:rsidTr="008C6A1B" w:rsidR="008C6A1B" w:rsidRPr="000A3264">
        <w:trPr>
          <w:trHeight w:val="533"/>
        </w:trPr>
        <w:tc>
          <w:tcPr>
            <w:tcW w:type="dxa" w:w="7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6A1B" w:rsidP="008C6A1B" w:rsidR="008C6A1B" w:rsidRPr="000A326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type="dxa" w:w="1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6A1B" w:rsidP="008C6A1B" w:rsidR="008C6A1B" w:rsidRPr="000A3264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type="dxa" w:w="30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6A1B" w:rsidP="008C6A1B" w:rsidR="008C6A1B" w:rsidRPr="000A3264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type="dxa" w:w="25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6A1B" w:rsidP="008C6A1B" w:rsidR="008C6A1B" w:rsidRPr="00E22D12">
            <w:pPr>
              <w:jc w:val="center"/>
              <w:rPr>
                <w:rFonts w:eastAsia="Times New Roman"/>
                <w:b/>
              </w:rPr>
            </w:pPr>
            <w:r w:rsidRPr="00E22D12">
              <w:rPr>
                <w:rFonts w:eastAsia="Times New Roman"/>
                <w:b/>
              </w:rPr>
              <w:t>142.439,03</w:t>
            </w:r>
          </w:p>
        </w:tc>
        <w:tc>
          <w:tcPr>
            <w:tcW w:type="dxa" w:w="20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</w:tcPr>
          <w:p w:rsidRDefault="008C6A1B" w:rsidP="008C6A1B" w:rsidR="008C6A1B" w:rsidRPr="00E22D1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100%</w:t>
            </w:r>
          </w:p>
        </w:tc>
      </w:tr>
    </w:tbl>
    <w:p w:rsidRDefault="008C6A1B" w:rsidP="008C6A1B" w:rsidR="008C6A1B" w:rsidRPr="008C6A1B">
      <w:pPr>
        <w:jc w:val="center"/>
        <w:rPr>
          <w:i/>
        </w:rPr>
      </w:pPr>
    </w:p>
    <w:p w:rsidRDefault="008C6A1B" w:rsidR="008C6A1B">
      <w:pPr>
        <w:rPr>
          <w:i/>
          <w:sz w:val="20"/>
        </w:rPr>
      </w:pPr>
    </w:p>
    <w:p w:rsidRDefault="008C6A1B" w:rsidR="008C6A1B">
      <w:pPr>
        <w:rPr>
          <w:i/>
          <w:sz w:val="20"/>
        </w:rPr>
      </w:pPr>
    </w:p>
    <w:p w:rsidRDefault="008C6A1B" w:rsidR="008C6A1B">
      <w:pPr>
        <w:rPr>
          <w:i/>
          <w:sz w:val="20"/>
        </w:rPr>
      </w:pPr>
    </w:p>
    <w:p w:rsidRDefault="008C6A1B" w:rsidR="008C6A1B">
      <w:pPr>
        <w:rPr>
          <w:i/>
          <w:sz w:val="20"/>
        </w:rPr>
      </w:pPr>
    </w:p>
    <w:p w:rsidRDefault="00CD0A2C" w:rsidP="003F014E" w:rsidR="00D858F7" w:rsidRPr="00E53BEA">
      <w:pPr>
        <w:jc w:val="center"/>
        <w:rPr>
          <w:i/>
        </w:rPr>
      </w:pPr>
      <w:r w:rsidRPr="00E53BEA">
        <w:rPr>
          <w:i/>
        </w:rPr>
        <w:lastRenderedPageBreak/>
        <w:t>Tablica 3: Prioritetne tražbine</w:t>
      </w:r>
    </w:p>
    <w:p w:rsidRDefault="00DC543C" w:rsidR="00DC543C">
      <w:bookmarkStart w:name="_Toc472012454" w:id="57"/>
      <w:bookmarkStart w:name="_Toc477898303" w:id="58"/>
    </w:p>
    <w:tbl>
      <w:tblPr>
        <w:tblW w:type="dxa" w:w="10434"/>
        <w:jc w:val="center"/>
        <w:tblLook w:val="04A0" w:noVBand="1" w:noHBand="0" w:lastColumn="0" w:firstColumn="1" w:lastRow="0" w:firstRow="1"/>
      </w:tblPr>
      <w:tblGrid>
        <w:gridCol w:w="849"/>
        <w:gridCol w:w="2535"/>
        <w:gridCol w:w="3866"/>
        <w:gridCol w:w="3184"/>
      </w:tblGrid>
      <w:tr w:rsidTr="006B7D50" w:rsidR="003D5D2C" w:rsidRPr="00FC27C0">
        <w:trPr>
          <w:trHeight w:val="804"/>
          <w:jc w:val="center"/>
        </w:trPr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25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3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Ime i prezime radnika</w:t>
            </w:r>
          </w:p>
        </w:tc>
        <w:tc>
          <w:tcPr>
            <w:tcW w:type="dxa" w:w="31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Iznos obveze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13629831584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Smiljka Bužić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8.673,80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56752426731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Darko Čićek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9.060,00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89609770201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Vladimir Dvorski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10.672,18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83881535310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Đurđica Đurkan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10.961,81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31882340711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Ivica Ključarić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9.030,37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56096318851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Marijan Kranjec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13.429,43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14397989295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Stjepan Maltar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11.854,78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14757729846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Danijel Tolić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9.453,40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09029092521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Nevenka Mađar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13.875,21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07137542664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Stjepan Meštrić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9.875,63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31809666668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Martina Novak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9.300,00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70154824883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Vjeran Novoselec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23.312,07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67366649346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Ivica Piskač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9.163,25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58108219578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Božica Slunjski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4.951,39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15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88940974997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Damir Zagorec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15.149,10</w:t>
            </w:r>
          </w:p>
        </w:tc>
      </w:tr>
      <w:tr w:rsidTr="006B7D50" w:rsidR="003D5D2C" w:rsidRPr="00FC27C0">
        <w:trPr>
          <w:trHeight w:val="297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16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05608428805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Krunoslav Kadi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sz w:val="20"/>
                <w:szCs w:val="20"/>
                <w:lang w:eastAsia="hr-HR" w:val="hr-HR"/>
              </w:rPr>
              <w:t>10.580,78</w:t>
            </w:r>
          </w:p>
        </w:tc>
      </w:tr>
      <w:tr w:rsidTr="006B7D50" w:rsidR="003D5D2C" w:rsidRPr="00FC27C0">
        <w:trPr>
          <w:trHeight w:val="602"/>
          <w:jc w:val="center"/>
        </w:trPr>
        <w:tc>
          <w:tcPr>
            <w:tcW w:type="dxa" w:w="8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5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3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0"/>
                <w:szCs w:val="20"/>
                <w:lang w:eastAsia="hr-HR" w:val="hr-HR"/>
              </w:rPr>
              <w:t>179.343,20</w:t>
            </w:r>
          </w:p>
        </w:tc>
      </w:tr>
    </w:tbl>
    <w:p w:rsidRDefault="00DC543C" w:rsidR="00DC543C"/>
    <w:p w:rsidRDefault="00DC543C" w:rsidR="00DC543C"/>
    <w:p w:rsidRDefault="00DC543C" w:rsidR="00DC543C"/>
    <w:p w:rsidRDefault="00DC543C" w:rsidR="00DC543C"/>
    <w:p w:rsidRDefault="00DC543C" w:rsidR="00DC543C"/>
    <w:p w:rsidRDefault="00DC543C" w:rsidR="00DC543C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FC27C0" w:rsidP="004F2BA8" w:rsidR="00B43160">
      <w:pPr>
        <w:jc w:val="center"/>
        <w:rPr>
          <w:rFonts w:eastAsia="Times New Roman"/>
          <w:b/>
          <w:color w:themeColor="accent1" w:val="4F81BD"/>
          <w:lang w:eastAsia="en-US" w:val="hr-HR"/>
        </w:rPr>
      </w:pPr>
      <w:r>
        <w:rPr>
          <w:noProof/>
          <w:color w:val="0000FF"/>
          <w:lang w:eastAsia="hr-HR" w:val="hr-HR"/>
        </w:rPr>
        <w:drawing>
          <wp:inline distR="0" distL="0" distB="0" distT="0">
            <wp:extent cy="3000375" cx="5715000"/>
            <wp:effectExtent b="9525" r="0" t="0" l="0"/>
            <wp:docPr descr="Image result for zeleni krovovi cedrus" name="irc_mi" id="8">
              <a:hlinkClick r:id="rId14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zeleni krovovi cedrus" name="irc_mi" id="0">
                      <a:hlinkClick r:id="rId14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000375" cx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160">
        <w:br w:type="page"/>
      </w:r>
    </w:p>
    <w:p w:rsidRDefault="00865422" w:rsidP="00DF043A" w:rsidR="00B020FA" w:rsidRPr="001F1611">
      <w:pPr>
        <w:pStyle w:val="Naslov1"/>
      </w:pPr>
      <w:bookmarkStart w:name="_Toc507415202" w:id="59"/>
      <w:r w:rsidRPr="001F1611">
        <w:lastRenderedPageBreak/>
        <w:t xml:space="preserve">2. </w:t>
      </w:r>
      <w:r w:rsidR="006C3CF6" w:rsidRPr="001F1611">
        <w:t>IZ</w:t>
      </w:r>
      <w:r w:rsidR="00922236" w:rsidRPr="001F1611">
        <w:t>R</w:t>
      </w:r>
      <w:r w:rsidR="006C3CF6" w:rsidRPr="001F1611">
        <w:t>AČUN MANJKA LIKVIDNIH SREDSTAVA NA DAN PRI</w:t>
      </w:r>
      <w:r w:rsidR="00F670E5" w:rsidRPr="001F1611">
        <w:t xml:space="preserve">LOŽENIH FINANCIJSKIH </w:t>
      </w:r>
      <w:r w:rsidR="00F07B3D" w:rsidRPr="001F1611">
        <w:t>IZVJEŠTAJA</w:t>
      </w:r>
      <w:bookmarkEnd w:id="56"/>
      <w:bookmarkEnd w:id="57"/>
      <w:bookmarkEnd w:id="58"/>
      <w:bookmarkEnd w:id="59"/>
      <w:r w:rsidR="00F670E5" w:rsidRPr="001F1611">
        <w:t xml:space="preserve"> </w:t>
      </w:r>
    </w:p>
    <w:bookmarkEnd w:id="18"/>
    <w:bookmarkEnd w:id="55"/>
    <w:p w:rsidRDefault="00F07B3D" w:rsidP="00F07B3D" w:rsidR="00F07B3D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F07B3D" w:rsidP="00E53BEA" w:rsidR="008315B3" w:rsidRPr="00E53BEA">
      <w:pPr>
        <w:pStyle w:val="Tijeloteksta"/>
        <w:spacing w:lineRule="auto" w:line="360"/>
        <w:jc w:val="left"/>
        <w:rPr>
          <w:rFonts w:hAnsi="Times New Roman" w:ascii="Times New Roman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 xml:space="preserve">U nastavku je prikazan </w:t>
      </w:r>
      <w:r w:rsidR="001D1FCB" w:rsidRPr="00E53BEA">
        <w:rPr>
          <w:rFonts w:hAnsi="Times New Roman" w:ascii="Times New Roman"/>
          <w:sz w:val="24"/>
          <w:szCs w:val="24"/>
          <w:lang w:val="hr-HR"/>
        </w:rPr>
        <w:t>izračun manjka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likvidnih sredstava na dan </w:t>
      </w:r>
      <w:r w:rsidR="003D5D2C">
        <w:rPr>
          <w:rFonts w:hAnsi="Times New Roman" w:ascii="Times New Roman"/>
          <w:sz w:val="24"/>
          <w:szCs w:val="24"/>
          <w:lang w:val="hr-HR"/>
        </w:rPr>
        <w:t>30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</w:t>
      </w:r>
      <w:r w:rsidR="00FB64C5">
        <w:rPr>
          <w:rFonts w:hAnsi="Times New Roman" w:ascii="Times New Roman"/>
          <w:sz w:val="24"/>
          <w:szCs w:val="24"/>
          <w:lang w:val="hr-HR"/>
        </w:rPr>
        <w:t>0</w:t>
      </w:r>
      <w:r w:rsidR="003D5D2C">
        <w:rPr>
          <w:rFonts w:hAnsi="Times New Roman" w:ascii="Times New Roman"/>
          <w:sz w:val="24"/>
          <w:szCs w:val="24"/>
          <w:lang w:val="hr-HR"/>
        </w:rPr>
        <w:t>9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.201</w:t>
      </w:r>
      <w:r w:rsidR="009D5DAF" w:rsidRPr="00E53BEA">
        <w:rPr>
          <w:rFonts w:hAnsi="Times New Roman" w:ascii="Times New Roman"/>
          <w:sz w:val="24"/>
          <w:szCs w:val="24"/>
          <w:lang w:val="hr-HR"/>
        </w:rPr>
        <w:t>7</w:t>
      </w:r>
      <w:r w:rsidR="00447DDA" w:rsidRPr="00E53BEA">
        <w:rPr>
          <w:rFonts w:hAnsi="Times New Roman" w:ascii="Times New Roman"/>
          <w:sz w:val="24"/>
          <w:szCs w:val="24"/>
          <w:lang w:val="hr-HR"/>
        </w:rPr>
        <w:t>.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:rsidRDefault="00FF418D" w:rsidP="009F0D6D" w:rsidR="00FF418D" w:rsidRPr="00E53BEA">
      <w:pPr>
        <w:jc w:val="center"/>
        <w:rPr>
          <w:i/>
          <w:color w:val="000000"/>
        </w:rPr>
      </w:pPr>
    </w:p>
    <w:tbl>
      <w:tblPr>
        <w:tblW w:type="dxa" w:w="9816"/>
        <w:jc w:val="center"/>
        <w:tblLook w:val="04A0" w:noVBand="1" w:noHBand="0" w:lastColumn="0" w:firstColumn="1" w:lastRow="0" w:firstRow="1"/>
      </w:tblPr>
      <w:tblGrid>
        <w:gridCol w:w="8032"/>
        <w:gridCol w:w="1784"/>
      </w:tblGrid>
      <w:tr w:rsidTr="00BA7445" w:rsidR="003D5D2C" w:rsidRPr="00FC27C0">
        <w:trPr>
          <w:trHeight w:val="565"/>
          <w:jc w:val="center"/>
        </w:trPr>
        <w:tc>
          <w:tcPr>
            <w:tcW w:type="dxa" w:w="8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Pozicija</w:t>
            </w:r>
          </w:p>
        </w:tc>
        <w:tc>
          <w:tcPr>
            <w:tcW w:type="dxa" w:w="17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FC27C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Iznos</w:t>
            </w:r>
          </w:p>
        </w:tc>
      </w:tr>
      <w:tr w:rsidTr="00BA7445" w:rsidR="003D5D2C" w:rsidRPr="00FC27C0">
        <w:trPr>
          <w:trHeight w:val="390"/>
          <w:jc w:val="center"/>
        </w:trPr>
        <w:tc>
          <w:tcPr>
            <w:tcW w:type="dxa" w:w="8032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 Koncesije, patenti, licencije, robne i uslužne marke, softver</w:t>
            </w: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1784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74.271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 xml:space="preserve">2. Postrojenja i oprema 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465.712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3. Alati, pogonski inventar i transportna imovina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221.500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4. Ostala materijalna imovina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4.800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5. Sirovine i materijal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47.053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6. Gotovi proizvodi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10.117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7. Trgovačka roba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1.041.744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8. Predujmovi za zalihe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25.000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9. Potraživanja od kupaca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2.316.497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10. Potraživanja od države i drugih institucija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7.102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11. Ostala potraživanja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240.305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12. Novac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37.571</w:t>
            </w:r>
          </w:p>
        </w:tc>
      </w:tr>
      <w:tr w:rsidTr="00BA7445" w:rsidR="003D5D2C" w:rsidRPr="00FC27C0">
        <w:trPr>
          <w:trHeight w:val="509"/>
          <w:jc w:val="center"/>
        </w:trPr>
        <w:tc>
          <w:tcPr>
            <w:tcW w:type="dxa" w:w="8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UKUPNO LIKVIDNA IMOVINA:</w:t>
            </w:r>
          </w:p>
        </w:tc>
        <w:tc>
          <w:tcPr>
            <w:tcW w:type="dxa" w:w="17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4.491.672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1784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1.762.670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2. Obveze za zajmove, depozite i slično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27.458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3. Obveze prema bankama i drugim financijskim institucijama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740.209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4. Obveze za predujmove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59.943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5. Obveze prema dobavljačima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1.558.950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6. Obveze prema zaposlenicima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179.343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7. Obveze  za poreze, doprinose i sličana davanja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206.793</w:t>
            </w:r>
          </w:p>
        </w:tc>
      </w:tr>
      <w:tr w:rsidTr="00BA7445" w:rsidR="003D5D2C" w:rsidRPr="00FC27C0">
        <w:trPr>
          <w:trHeight w:val="256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8. Ostale kratkoročne obveze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27.041</w:t>
            </w:r>
          </w:p>
        </w:tc>
      </w:tr>
      <w:tr w:rsidTr="00BA7445" w:rsidR="003D5D2C" w:rsidRPr="00FC27C0">
        <w:trPr>
          <w:trHeight w:val="419"/>
          <w:jc w:val="center"/>
        </w:trPr>
        <w:tc>
          <w:tcPr>
            <w:tcW w:type="dxa" w:w="8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UKUPNO OBVEZE:</w:t>
            </w:r>
          </w:p>
        </w:tc>
        <w:tc>
          <w:tcPr>
            <w:tcW w:type="dxa" w:w="17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4.562.407</w:t>
            </w:r>
          </w:p>
        </w:tc>
      </w:tr>
      <w:tr w:rsidTr="00BA7445" w:rsidR="003D5D2C" w:rsidRPr="00FC27C0">
        <w:trPr>
          <w:trHeight w:val="411"/>
          <w:jc w:val="center"/>
        </w:trPr>
        <w:tc>
          <w:tcPr>
            <w:tcW w:type="dxa" w:w="8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D5D2C" w:rsidP="003D5D2C" w:rsidR="003D5D2C" w:rsidRPr="00FC27C0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MANJAK LIKVIDNIH SREDSTAVA: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3D5D2C" w:rsidP="003D5D2C" w:rsidR="003D5D2C" w:rsidRPr="00FC27C0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-70.735</w:t>
            </w:r>
          </w:p>
        </w:tc>
      </w:tr>
    </w:tbl>
    <w:p w:rsidRDefault="00095696" w:rsidP="001074D6" w:rsidR="00095696" w:rsidRPr="002660A0">
      <w:pPr>
        <w:rPr>
          <w:i/>
          <w:color w:val="000000"/>
          <w:sz w:val="20"/>
        </w:rPr>
      </w:pPr>
    </w:p>
    <w:p w:rsidRDefault="00B24F36" w:rsidP="00DC543C" w:rsidR="00891FEC" w:rsidRPr="00DC543C">
      <w:pPr>
        <w:jc w:val="center"/>
        <w:rPr>
          <w:i/>
        </w:rPr>
      </w:pPr>
      <w:r w:rsidRPr="00E53BEA">
        <w:rPr>
          <w:i/>
          <w:color w:val="000000"/>
        </w:rPr>
        <w:t xml:space="preserve">Tablica 1: </w:t>
      </w:r>
      <w:r w:rsidR="00234642" w:rsidRPr="00E53BEA">
        <w:rPr>
          <w:i/>
          <w:color w:val="000000"/>
        </w:rPr>
        <w:t>Izračun manjka likvidnih sredstava</w:t>
      </w:r>
    </w:p>
    <w:p w:rsidRDefault="00891FEC" w:rsidP="006C49A8" w:rsidR="00891FEC">
      <w:pPr>
        <w:pStyle w:val="MediumGrid21"/>
        <w:spacing w:lineRule="auto" w:line="360"/>
      </w:pPr>
    </w:p>
    <w:p w:rsidRDefault="00891FEC" w:rsidP="006C49A8" w:rsidR="00891FEC" w:rsidRPr="00E53BEA">
      <w:pPr>
        <w:pStyle w:val="MediumGrid21"/>
        <w:spacing w:lineRule="auto" w:line="360"/>
      </w:pPr>
    </w:p>
    <w:p w:rsidRDefault="008E604D" w:rsidP="00374C04" w:rsidR="000B2963" w:rsidRPr="00E53BEA">
      <w:pPr>
        <w:pStyle w:val="MediumGrid21"/>
        <w:spacing w:lineRule="auto" w:line="360"/>
      </w:pPr>
      <w:r w:rsidRPr="00E53BEA">
        <w:t xml:space="preserve">Manjak likvidnih sredstava na dan </w:t>
      </w:r>
      <w:r w:rsidR="003D5D2C">
        <w:t>30</w:t>
      </w:r>
      <w:r w:rsidR="00B11B6F" w:rsidRPr="00E53BEA">
        <w:t>.</w:t>
      </w:r>
      <w:r w:rsidR="00E46E51" w:rsidRPr="00E53BEA">
        <w:t>0</w:t>
      </w:r>
      <w:r w:rsidR="003D5D2C">
        <w:t>9</w:t>
      </w:r>
      <w:r w:rsidR="00E46E51" w:rsidRPr="00E53BEA">
        <w:t>.2017</w:t>
      </w:r>
      <w:r w:rsidR="00447DDA" w:rsidRPr="00E53BEA">
        <w:t>.</w:t>
      </w:r>
      <w:r w:rsidRPr="00E53BEA">
        <w:t xml:space="preserve"> godine</w:t>
      </w:r>
      <w:r w:rsidR="00136C5A" w:rsidRPr="00E53BEA">
        <w:t xml:space="preserve"> prema bilančnim pozicijama</w:t>
      </w:r>
      <w:r w:rsidRPr="00E53BEA">
        <w:t xml:space="preserve"> iznosi </w:t>
      </w:r>
      <w:r w:rsidR="00FF418D" w:rsidRPr="00E53BEA">
        <w:rPr>
          <w:b/>
          <w:bCs/>
        </w:rPr>
        <w:t xml:space="preserve"> </w:t>
      </w:r>
      <w:r w:rsidR="003D5D2C" w:rsidRPr="003D5D2C">
        <w:rPr>
          <w:b/>
          <w:bCs/>
        </w:rPr>
        <w:t>70.735</w:t>
      </w:r>
      <w:r w:rsidR="003D5D2C">
        <w:rPr>
          <w:b/>
          <w:bCs/>
        </w:rPr>
        <w:t xml:space="preserve"> </w:t>
      </w:r>
      <w:r w:rsidR="002974EF" w:rsidRPr="00E53BEA">
        <w:rPr>
          <w:b/>
          <w:bCs/>
        </w:rPr>
        <w:t>kn</w:t>
      </w:r>
      <w:r w:rsidR="005472DC" w:rsidRPr="00E53BEA">
        <w:t xml:space="preserve">, </w:t>
      </w:r>
      <w:r w:rsidRPr="00E53BEA">
        <w:t xml:space="preserve">a isti je iskazan </w:t>
      </w:r>
      <w:r w:rsidR="006C49A8" w:rsidRPr="00E53BEA">
        <w:t xml:space="preserve">kao </w:t>
      </w:r>
      <w:r w:rsidR="004F5AC5" w:rsidRPr="00E53BEA">
        <w:t>razlika</w:t>
      </w:r>
      <w:r w:rsidR="006C49A8" w:rsidRPr="00E53BEA">
        <w:t xml:space="preserve"> </w:t>
      </w:r>
      <w:r w:rsidR="00472663" w:rsidRPr="00E53BEA">
        <w:t>obveza</w:t>
      </w:r>
      <w:r w:rsidR="00C90729" w:rsidRPr="00E53BEA">
        <w:t xml:space="preserve"> i</w:t>
      </w:r>
      <w:r w:rsidR="00AD7EB7" w:rsidRPr="00E53BEA">
        <w:t xml:space="preserve"> </w:t>
      </w:r>
      <w:r w:rsidR="0092655A" w:rsidRPr="00E53BEA">
        <w:t xml:space="preserve">likvidne </w:t>
      </w:r>
      <w:r w:rsidR="00431962" w:rsidRPr="00E53BEA">
        <w:t xml:space="preserve"> </w:t>
      </w:r>
      <w:r w:rsidR="00AD7EB7" w:rsidRPr="00E53BEA">
        <w:t>imovine</w:t>
      </w:r>
      <w:r w:rsidR="0092655A" w:rsidRPr="00E53BEA">
        <w:t xml:space="preserve"> (brzo unovčive).</w:t>
      </w:r>
    </w:p>
    <w:p w:rsidRDefault="00820350" w:rsidP="00374C04" w:rsidR="006D3285" w:rsidRPr="002660A0">
      <w:pPr>
        <w:pStyle w:val="MediumGrid21"/>
        <w:spacing w:lineRule="auto" w:line="360"/>
        <w:rPr>
          <w:sz w:val="20"/>
        </w:rPr>
      </w:pPr>
      <w:r w:rsidRPr="002660A0">
        <w:rPr>
          <w:sz w:val="20"/>
        </w:rPr>
        <w:br w:type="page"/>
      </w:r>
    </w:p>
    <w:p w:rsidRDefault="007C725C" w:rsidP="00DF043A" w:rsidR="007C725C" w:rsidRPr="00E53BEA">
      <w:pPr>
        <w:pStyle w:val="Naslov1"/>
      </w:pPr>
      <w:bookmarkStart w:name="_Toc451235625" w:id="60"/>
      <w:bookmarkStart w:name="_Toc472012455" w:id="61"/>
      <w:bookmarkStart w:name="_Toc477898304" w:id="62"/>
      <w:bookmarkStart w:name="_Toc507415203" w:id="63"/>
      <w:r w:rsidRPr="002660A0">
        <w:lastRenderedPageBreak/>
        <w:t xml:space="preserve">3. </w:t>
      </w:r>
      <w:r w:rsidR="00F07B3D" w:rsidRPr="00E53BEA">
        <w:t xml:space="preserve">OPIS </w:t>
      </w:r>
      <w:r w:rsidRPr="00E53BEA">
        <w:t>MJER</w:t>
      </w:r>
      <w:r w:rsidR="00F07B3D" w:rsidRPr="00E53BEA">
        <w:t>A</w:t>
      </w:r>
      <w:r w:rsidR="00FC4CE0" w:rsidRPr="00E53BEA">
        <w:t xml:space="preserve"> </w:t>
      </w:r>
      <w:r w:rsidRPr="00E53BEA">
        <w:t xml:space="preserve"> FINANCIJSKOG</w:t>
      </w:r>
      <w:r w:rsidR="00FC4CE0" w:rsidRPr="00E53BEA">
        <w:t xml:space="preserve"> </w:t>
      </w:r>
      <w:r w:rsidRPr="00E53BEA">
        <w:t xml:space="preserve"> RESTRUKTURIRANJA</w:t>
      </w:r>
      <w:r w:rsidR="00483326" w:rsidRPr="00E53BEA">
        <w:t xml:space="preserve"> I IZRAČUN NJIHOVIH UČINAKA NA MANJAK LIKVIDNIH SREDSTAVA</w:t>
      </w:r>
      <w:bookmarkEnd w:id="60"/>
      <w:bookmarkEnd w:id="61"/>
      <w:bookmarkEnd w:id="62"/>
      <w:bookmarkEnd w:id="63"/>
    </w:p>
    <w:p w:rsidRDefault="004515CB" w:rsidP="00C840E5" w:rsidR="004515CB" w:rsidRPr="00E53BEA">
      <w:pPr>
        <w:pStyle w:val="MediumGrid21"/>
        <w:spacing w:lineRule="auto" w:line="360"/>
        <w:rPr>
          <w:rStyle w:val="Naslov1Char"/>
        </w:rPr>
      </w:pPr>
    </w:p>
    <w:p w:rsidRDefault="00C6737C" w:rsidP="00C6737C" w:rsidR="00C6737C" w:rsidRPr="00E53BEA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>Vjerovnici koji sudjeluju u</w:t>
      </w:r>
      <w:r w:rsidR="007E0268" w:rsidRPr="00E53BEA">
        <w:rPr>
          <w:rFonts w:hAnsi="Times New Roman" w:ascii="Times New Roman"/>
          <w:sz w:val="24"/>
          <w:szCs w:val="24"/>
          <w:lang w:val="hr-HR"/>
        </w:rPr>
        <w:t xml:space="preserve"> predstečajnom postupku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3FAC" w:rsidRPr="00E53BEA">
        <w:rPr>
          <w:rFonts w:hAnsi="Times New Roman" w:ascii="Times New Roman"/>
          <w:sz w:val="24"/>
          <w:szCs w:val="24"/>
          <w:lang w:val="hr-HR"/>
        </w:rPr>
        <w:t>svrstani</w:t>
      </w:r>
      <w:r w:rsidR="001B3FAC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su u  </w:t>
      </w:r>
      <w:r w:rsidR="005007F2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>jednu grupu vjerovnika</w:t>
      </w:r>
      <w:r w:rsidR="001D5AD8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3379A1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i</w:t>
      </w:r>
      <w:r w:rsidR="00F2307D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B45DB1" w:rsidP="00CE1AA1" w:rsidR="00B45DB1" w:rsidRPr="00E53BEA">
      <w:pPr>
        <w:pStyle w:val="Tijeloteksta"/>
        <w:spacing w:lineRule="auto" w:line="360"/>
        <w:jc w:val="center"/>
        <w:rPr>
          <w:rFonts w:hAnsi="Times New Roman" w:ascii="Times New Roman"/>
          <w:i/>
          <w:color w:val="FF6600"/>
          <w:sz w:val="24"/>
          <w:szCs w:val="24"/>
          <w:lang w:val="hr-HR"/>
        </w:rPr>
      </w:pPr>
    </w:p>
    <w:p w:rsidRDefault="007A0CF9" w:rsidP="0032138C" w:rsidR="0032138C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  <w:r w:rsidRPr="00E53BEA">
        <w:rPr>
          <w:rFonts w:hAnsi="Times New Roman" w:ascii="Times New Roman"/>
          <w:i/>
          <w:sz w:val="24"/>
          <w:szCs w:val="24"/>
          <w:lang w:val="hr-HR"/>
        </w:rPr>
        <w:t>Tablica 1: Financijsko restrukturiranje</w:t>
      </w:r>
    </w:p>
    <w:p w:rsidRDefault="002164BB" w:rsidP="0032138C" w:rsidR="002164BB" w:rsidRPr="00E53BEA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</w:p>
    <w:tbl>
      <w:tblPr>
        <w:tblW w:type="dxa" w:w="9638"/>
        <w:jc w:val="center"/>
        <w:tblLook w:val="04A0" w:noVBand="1" w:noHBand="0" w:lastColumn="0" w:firstColumn="1" w:lastRow="0" w:firstRow="1"/>
      </w:tblPr>
      <w:tblGrid>
        <w:gridCol w:w="4141"/>
        <w:gridCol w:w="1597"/>
        <w:gridCol w:w="2324"/>
        <w:gridCol w:w="1576"/>
      </w:tblGrid>
      <w:tr w:rsidTr="00A4386E" w:rsidR="00A4386E" w:rsidRPr="00A4386E">
        <w:trPr>
          <w:trHeight w:val="371"/>
          <w:jc w:val="center"/>
        </w:trPr>
        <w:tc>
          <w:tcPr>
            <w:tcW w:type="dxa" w:w="414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Vjerovnik</w:t>
            </w:r>
          </w:p>
        </w:tc>
        <w:tc>
          <w:tcPr>
            <w:tcW w:type="dxa" w:w="159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Visina tražbine</w:t>
            </w:r>
          </w:p>
        </w:tc>
        <w:tc>
          <w:tcPr>
            <w:tcW w:type="dxa" w:w="232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Prijedlog izmirenja</w:t>
            </w:r>
          </w:p>
        </w:tc>
        <w:tc>
          <w:tcPr>
            <w:tcW w:type="dxa" w:w="157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Struktura</w:t>
            </w:r>
          </w:p>
        </w:tc>
      </w:tr>
      <w:tr w:rsidTr="00A4386E" w:rsidR="00A4386E" w:rsidRPr="00A4386E">
        <w:trPr>
          <w:trHeight w:val="189"/>
          <w:jc w:val="center"/>
        </w:trPr>
        <w:tc>
          <w:tcPr>
            <w:tcW w:type="dxa" w:w="414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</w:p>
        </w:tc>
        <w:tc>
          <w:tcPr>
            <w:tcW w:type="dxa" w:w="159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Rok</w:t>
            </w:r>
          </w:p>
        </w:tc>
        <w:tc>
          <w:tcPr>
            <w:tcW w:type="dxa" w:w="157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</w:p>
        </w:tc>
      </w:tr>
      <w:tr w:rsidTr="00A4386E" w:rsidR="00A4386E" w:rsidRPr="00A4386E">
        <w:trPr>
          <w:trHeight w:val="182"/>
          <w:jc w:val="center"/>
        </w:trPr>
        <w:tc>
          <w:tcPr>
            <w:tcW w:type="dxa" w:w="41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NEOSIGURANE TRAŽBINE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1.216.871</w:t>
            </w: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1+4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23,98%</w:t>
            </w:r>
          </w:p>
        </w:tc>
      </w:tr>
      <w:tr w:rsidTr="00A4386E" w:rsidR="00A4386E" w:rsidRPr="00A4386E">
        <w:trPr>
          <w:trHeight w:val="182"/>
          <w:jc w:val="center"/>
        </w:trPr>
        <w:tc>
          <w:tcPr>
            <w:tcW w:type="dxa" w:w="41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OSPORENE TRAŽBINE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3.670.136</w:t>
            </w: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1+4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72,34%</w:t>
            </w:r>
          </w:p>
        </w:tc>
      </w:tr>
      <w:tr w:rsidTr="00A4386E" w:rsidR="00A4386E" w:rsidRPr="00A4386E">
        <w:trPr>
          <w:trHeight w:val="182"/>
          <w:jc w:val="center"/>
        </w:trPr>
        <w:tc>
          <w:tcPr>
            <w:tcW w:type="dxa" w:w="41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OSIGURANE TRAŽBINE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186.643</w:t>
            </w: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6+30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3,68%</w:t>
            </w:r>
          </w:p>
        </w:tc>
      </w:tr>
      <w:tr w:rsidTr="00A4386E" w:rsidR="00A4386E" w:rsidRPr="00A4386E">
        <w:trPr>
          <w:trHeight w:val="736"/>
          <w:jc w:val="center"/>
        </w:trPr>
        <w:tc>
          <w:tcPr>
            <w:tcW w:type="dxa" w:w="41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UKUPNO OBVEZE KOJE SUDJELUJU U PREDSTEČAJNOM POSTUPKU: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5.073.649</w:t>
            </w: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100,00%</w:t>
            </w:r>
          </w:p>
        </w:tc>
      </w:tr>
      <w:tr w:rsidTr="00A4386E" w:rsidR="00A4386E" w:rsidRPr="00A4386E">
        <w:trPr>
          <w:trHeight w:val="182"/>
          <w:jc w:val="center"/>
        </w:trPr>
        <w:tc>
          <w:tcPr>
            <w:tcW w:type="dxa" w:w="41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Razlučni vjerovnici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2.340.108</w:t>
            </w: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-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-</w:t>
            </w:r>
          </w:p>
        </w:tc>
      </w:tr>
      <w:tr w:rsidTr="00A4386E" w:rsidR="00A4386E" w:rsidRPr="00A4386E">
        <w:trPr>
          <w:trHeight w:val="182"/>
          <w:jc w:val="center"/>
        </w:trPr>
        <w:tc>
          <w:tcPr>
            <w:tcW w:type="dxa" w:w="41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Izlučni vjerovnici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0</w:t>
            </w: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-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-</w:t>
            </w:r>
          </w:p>
        </w:tc>
      </w:tr>
      <w:tr w:rsidTr="00A4386E" w:rsidR="00A4386E" w:rsidRPr="00A4386E">
        <w:trPr>
          <w:trHeight w:val="182"/>
          <w:jc w:val="center"/>
        </w:trPr>
        <w:tc>
          <w:tcPr>
            <w:tcW w:type="dxa" w:w="41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Prioritetne tražbine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179.343</w:t>
            </w: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PRIORITETNO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lang w:eastAsia="hr-HR" w:val="hr-HR"/>
              </w:rPr>
              <w:t>-</w:t>
            </w:r>
          </w:p>
        </w:tc>
      </w:tr>
      <w:tr w:rsidTr="00A4386E" w:rsidR="00A4386E" w:rsidRPr="00A4386E">
        <w:trPr>
          <w:trHeight w:val="189"/>
          <w:jc w:val="center"/>
        </w:trPr>
        <w:tc>
          <w:tcPr>
            <w:tcW w:type="dxa" w:w="41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UKUPNO: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2.519.452</w:t>
            </w: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 </w:t>
            </w:r>
          </w:p>
        </w:tc>
      </w:tr>
      <w:tr w:rsidTr="00A4386E" w:rsidR="00A4386E" w:rsidRPr="00A4386E">
        <w:trPr>
          <w:trHeight w:val="189"/>
          <w:jc w:val="center"/>
        </w:trPr>
        <w:tc>
          <w:tcPr>
            <w:tcW w:type="dxa" w:w="41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SVEUKUPNO:</w:t>
            </w:r>
          </w:p>
        </w:tc>
        <w:tc>
          <w:tcPr>
            <w:tcW w:type="dxa" w:w="1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7.593.101</w:t>
            </w:r>
          </w:p>
        </w:tc>
        <w:tc>
          <w:tcPr>
            <w:tcW w:type="dxa" w:w="23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lang w:eastAsia="hr-HR" w:val="hr-HR"/>
              </w:rPr>
              <w:t> </w:t>
            </w:r>
          </w:p>
        </w:tc>
      </w:tr>
    </w:tbl>
    <w:p w:rsidRDefault="00C6737C" w:rsidP="00C6737C" w:rsidR="00C6737C" w:rsidRPr="002660A0">
      <w:pPr>
        <w:pStyle w:val="Tijeloteksta"/>
        <w:spacing w:lineRule="auto" w:line="360"/>
        <w:rPr>
          <w:rFonts w:hAnsi="Times New Roman" w:ascii="Times New Roman"/>
          <w:snapToGrid/>
          <w:szCs w:val="24"/>
          <w:lang w:eastAsia="hr-HR" w:val="hr-HR"/>
        </w:rPr>
      </w:pPr>
    </w:p>
    <w:p w:rsidRDefault="00607D4D" w:rsidP="00486805" w:rsidR="00607D4D" w:rsidRPr="002660A0">
      <w:pPr>
        <w:pStyle w:val="MediumGrid21"/>
        <w:spacing w:lineRule="auto" w:line="360"/>
        <w:rPr>
          <w:sz w:val="20"/>
        </w:rPr>
      </w:pPr>
    </w:p>
    <w:p w:rsidRDefault="00C6737C" w:rsidP="0046366C" w:rsidR="00486805" w:rsidRPr="00E53BEA">
      <w:pPr>
        <w:pStyle w:val="Tijeloteksta"/>
        <w:spacing w:lineRule="auto" w:line="360"/>
        <w:rPr>
          <w:rFonts w:hAnsi="Times New Roman" w:ascii="Times New Roman"/>
          <w:snapToGrid/>
          <w:sz w:val="24"/>
          <w:szCs w:val="24"/>
          <w:lang w:eastAsia="hr-HR" w:val="hr-HR"/>
        </w:rPr>
      </w:pPr>
      <w:r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sukladno prijedlogu </w:t>
      </w:r>
      <w:r w:rsidR="00DD3B54" w:rsidRPr="00E53BEA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E53BEA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>o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881EE4" w:rsidP="00486805" w:rsidR="00881EE4" w:rsidRPr="00E53BEA">
      <w:pPr>
        <w:pStyle w:val="Tijeloteksta"/>
        <w:spacing w:lineRule="auto" w:line="360"/>
        <w:rPr>
          <w:rStyle w:val="Naslov1Char"/>
          <w:b w:val="false"/>
        </w:rPr>
      </w:pPr>
    </w:p>
    <w:p w:rsidRDefault="00486805" w:rsidP="00C6737C" w:rsidR="004515CB" w:rsidRPr="00E53BEA">
      <w:pPr>
        <w:pStyle w:val="Tijeloteksta"/>
        <w:spacing w:lineRule="auto" w:line="360"/>
        <w:rPr>
          <w:rFonts w:hAnsi="Times New Roman" w:ascii="Times New Roman"/>
          <w:b/>
          <w:sz w:val="24"/>
          <w:szCs w:val="24"/>
          <w:u w:val="single"/>
          <w:lang w:val="hr-HR"/>
        </w:rPr>
      </w:pP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E53BEA">
        <w:rPr>
          <w:rFonts w:hAnsi="Times New Roman" w:ascii="Times New Roman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C6737C" w:rsidR="004515CB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AC267B" w:rsidP="0032138C" w:rsidR="0032138C" w:rsidRPr="00A4386E">
      <w:pPr>
        <w:pStyle w:val="Odlomakpopisa"/>
        <w:numPr>
          <w:ilvl w:val="0"/>
          <w:numId w:val="13"/>
        </w:numPr>
        <w:spacing w:lineRule="auto" w:line="360"/>
        <w:jc w:val="both"/>
        <w:rPr>
          <w:b/>
          <w:bCs/>
          <w:sz w:val="15"/>
          <w:szCs w:val="20"/>
        </w:rPr>
      </w:pPr>
      <w:r w:rsidRPr="00E53BEA">
        <w:t xml:space="preserve">Dug prema grupi </w:t>
      </w:r>
      <w:r w:rsidR="00A4386E">
        <w:rPr>
          <w:b/>
        </w:rPr>
        <w:t>NEOSIGURANE</w:t>
      </w:r>
      <w:r w:rsidR="00507155">
        <w:rPr>
          <w:b/>
        </w:rPr>
        <w:t xml:space="preserve"> TRAŽBINE</w:t>
      </w:r>
      <w:r w:rsidRPr="00226F00">
        <w:rPr>
          <w:b/>
        </w:rPr>
        <w:t xml:space="preserve"> </w:t>
      </w:r>
      <w:r w:rsidR="00A4386E">
        <w:t>prema rješenju o utvrđenim tražbinama</w:t>
      </w:r>
      <w:r w:rsidRPr="00E53BEA">
        <w:t xml:space="preserve"> iznosi </w:t>
      </w:r>
      <w:r w:rsidR="00A4386E">
        <w:rPr>
          <w:color w:val="000000"/>
        </w:rPr>
        <w:t>4.887.007</w:t>
      </w:r>
      <w:r w:rsidR="00F00215">
        <w:rPr>
          <w:color w:val="000000"/>
        </w:rPr>
        <w:t xml:space="preserve"> </w:t>
      </w:r>
      <w:r w:rsidRPr="00E53BEA">
        <w:t xml:space="preserve">kn. Predlaže se otpis tražbina za </w:t>
      </w:r>
      <w:r w:rsidR="00F00215">
        <w:t>50</w:t>
      </w:r>
      <w:r w:rsidRPr="00E53BEA">
        <w:t xml:space="preserve">%. Preostalih </w:t>
      </w:r>
      <w:r w:rsidR="00F00215">
        <w:t>50</w:t>
      </w:r>
      <w:r w:rsidRPr="00E53BEA">
        <w:t xml:space="preserve">% tražbina otplatiti će se na </w:t>
      </w:r>
      <w:r w:rsidR="001F499F"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A4386E" w:rsidP="00A4386E" w:rsidR="00A4386E" w:rsidRPr="00FC27C0">
      <w:pPr>
        <w:pStyle w:val="Odlomakpopisa"/>
        <w:spacing w:lineRule="auto" w:line="360"/>
        <w:jc w:val="both"/>
        <w:rPr>
          <w:b/>
          <w:bCs/>
          <w:sz w:val="15"/>
          <w:szCs w:val="20"/>
        </w:rPr>
      </w:pPr>
    </w:p>
    <w:p w:rsidRDefault="00FC27C0" w:rsidP="00FC27C0" w:rsidR="00FC27C0" w:rsidRPr="00604C3F">
      <w:pPr>
        <w:pStyle w:val="Odlomakpopisa"/>
        <w:spacing w:lineRule="auto" w:line="360"/>
        <w:jc w:val="both"/>
        <w:rPr>
          <w:b/>
          <w:bCs/>
          <w:sz w:val="15"/>
          <w:szCs w:val="20"/>
        </w:rPr>
      </w:pPr>
    </w:p>
    <w:tbl>
      <w:tblPr>
        <w:tblW w:type="dxa" w:w="10733"/>
        <w:jc w:val="center"/>
        <w:tblLook w:val="04A0" w:noVBand="1" w:noHBand="0" w:lastColumn="0" w:firstColumn="1" w:lastRow="0" w:firstRow="1"/>
      </w:tblPr>
      <w:tblGrid>
        <w:gridCol w:w="693"/>
        <w:gridCol w:w="2426"/>
        <w:gridCol w:w="1401"/>
        <w:gridCol w:w="1670"/>
        <w:gridCol w:w="1287"/>
        <w:gridCol w:w="1132"/>
        <w:gridCol w:w="1203"/>
        <w:gridCol w:w="921"/>
      </w:tblGrid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lastRenderedPageBreak/>
              <w:t>RB</w:t>
            </w:r>
          </w:p>
        </w:tc>
        <w:tc>
          <w:tcPr>
            <w:tcW w:type="dxa" w:w="2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NAZIV VJEROVNIKA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28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UTVRĐENI IZNOS</w:t>
            </w:r>
          </w:p>
        </w:tc>
        <w:tc>
          <w:tcPr>
            <w:tcW w:type="dxa" w:w="11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OTPIS</w:t>
            </w:r>
          </w:p>
        </w:tc>
        <w:tc>
          <w:tcPr>
            <w:tcW w:type="dxa" w:w="12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PREOSTALO ZA OTPLATU</w:t>
            </w:r>
          </w:p>
        </w:tc>
        <w:tc>
          <w:tcPr>
            <w:tcW w:type="dxa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%</w:t>
            </w:r>
          </w:p>
        </w:tc>
      </w:tr>
      <w:tr w:rsidTr="004703FC" w:rsidR="00A4386E" w:rsidRPr="00A4386E">
        <w:trPr>
          <w:trHeight w:val="220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AGLab društvo s ograničenom odgovornošću, laboratorij za atestaciju zavarivača, operatera i postupaka zavarivanja, proizvodnju, usluge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28531305404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Gornji Kneginec, Bana Jelačića 6H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2.212,50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1.106,25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1.106,25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0,18%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AGRI VRT d.o.o. za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30582330606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Radnička cesta 173/N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1.000,00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500,00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500,00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0,08%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AGRO EXPERT društvo s ograničenom odgovornošću za trgovinu, istraživanje i razvoj u poljoprivredi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51517173717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Funtana, Trg sv. Bernarda 12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1.792,24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896,12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896,12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0,15%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ALLIANZ ZAGREB dioničko društvo za osiguranje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23759810849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Heinzelova 70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5.719,05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2.859,53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2.859,53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0,47%</w:t>
            </w:r>
          </w:p>
        </w:tc>
      </w:tr>
      <w:tr w:rsidTr="004703FC" w:rsidR="00A4386E" w:rsidRPr="00A4386E">
        <w:trPr>
          <w:trHeight w:val="193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ARP društvo s ograničenom odgovornošću za građevinarstvo, projektiranje, unutarnjui vanjsku trgovinu, proizvodnju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34734835141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Biškupec Zelinski, Zelingradska 71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779,90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389,95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389,95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0,06%</w:t>
            </w:r>
          </w:p>
        </w:tc>
      </w:tr>
      <w:tr w:rsidTr="004703FC" w:rsidR="00A4386E" w:rsidRPr="00A4386E">
        <w:trPr>
          <w:trHeight w:val="27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Autoservisni centar d.d. 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88826408293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Koprivnička 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2.075,00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1.037,50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1.037,50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0,17%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AUTO ELEKTRIKA ŠANTEK, Održavanje i popravci motornih vozila, vl. Mladen Šantek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16530487386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Gornji Kučan, Varaždinska 230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6.004,29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3.002,15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3.002,15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0,49%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AUTO-VURADIN, AUTOLIMARIJA I TERMOLAKIRNICA,  Slavko Vuradin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25108078812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Remetinec BB, Remetinec, Novi Marof 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2.284,30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1.142,15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1.142,15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0,19%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AUTOMEHANIČARSKI OBRT "HORVATIĆ", Dragutin Horvatić 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00776237526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Ljubešćica, Zagrebačka 18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1.349,28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674,64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674,64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BILANCA d.o.o. za ekonomsko-računovodstvene i financijsko-organizacijske poslove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26001055817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Varaždinske Toplice, I. Gundulića 4,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2.730,42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1.365,21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1.365,21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0,22%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BISNODE društvo s ograničenom odgovornošću za trgovinu, posredovanje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48270876028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Fallerovo šetalište 22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3.625,00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1.812,50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1.812,50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0,30%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12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BPF, obrt za proizvodnju, vl. Stjepan Furjan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01804489497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Petrijanec, Vrtna 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2.455,00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1.227,50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1.227,50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0,20%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BRODOMETALURGIJA d.o.o. za proizvodnju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31353718090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Split, Solinska 58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404,70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202,35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202,35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CAPAROL društvo s ograničenom odgovornošću za proizvodnju i trgovinu 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38070425200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Sveta Nedelja, Obrtnička 15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15.500,75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7.750,38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7.750,38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1,27%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CEDAR AGRO društvo s ograničenom odgovornošću za trgovinu, proizvodnju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62738155272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Novi Marof, Kalnička 4 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2.387,98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1.193,99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1.193,99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0,20%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COMET, proizvodnja, trgovina i usluge d.o.o.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48249084626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Varaždinska 40/C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1.005,10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502,55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502,55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0,08%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CONDIO, društvo s ograničenom odgovornošću za trgovinu na veliko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97634850997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Pavlinska 5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437,00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218,50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218,50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4703FC" w:rsidR="00A4386E" w:rsidRPr="00A4386E">
        <w:trPr>
          <w:trHeight w:val="27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CROATIA osiguranje d.d.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26187994862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Vatroslava Jagića 33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36.323,58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18.161,79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18.161,79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2,98%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DARKOM COMPUTERS, obrt za računalnu, izdavačku i tiskarsku djelatnost, vl. Darko Gazdek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63325175964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Otona Ivekovića 15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1.544,52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772,26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772,26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ĐURIN D&amp;S d.o.o. za proizvodnju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37971269780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Sajmišna ulica 27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6,56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3,28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3,28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Tomislav Smoljanec, vlasnik obrta EKO-S, obrt za obavljanje financijsko knjigovodstvenih poslova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28086014544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Možđenec 93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1.677,46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838,73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838,73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0,14%</w:t>
            </w:r>
          </w:p>
        </w:tc>
      </w:tr>
      <w:tr w:rsidTr="004703FC" w:rsidR="00A4386E" w:rsidRPr="00A4386E">
        <w:trPr>
          <w:trHeight w:val="193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Josip Kontrec vlasnik obrta ELEKTRO KONTREC, obrt za elektroinstalacijske radove, preradu plastike i proizvodnju metalne galanterije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77550122734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Ljubešćica, Bednjanska 71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4.283,48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2.141,74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2.141,74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0,35%</w:t>
            </w:r>
          </w:p>
        </w:tc>
      </w:tr>
      <w:tr w:rsidTr="004703FC" w:rsidR="00A4386E" w:rsidRPr="00A4386E">
        <w:trPr>
          <w:trHeight w:val="165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ELEKTROMARIN društvo s ograničenom odgovornošću za proizvodnju, usluge, unutarnju i vanjsku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06208538701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Garićgradska 13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3.260,00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1.630,00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1.630,00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0,27%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ERSTE&amp;STEIERMARKISCHE BANK d.d.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23057039320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Rijeka, Jadranski trg 3/A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213,14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106,57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106,57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25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EUROHERC osiguranje - dioničko društvo za osiguranje imovine i osoba i druge poslove osiguranja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22694857747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Ulica grada Vukovara 282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1.357,64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678,82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678,82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FALCON TRADE društvo s ograničenom odgovornošću za proizvodnju,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07651552507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Sračinec, Varaždinska 199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22,15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11,08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11,08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FAMAS društvo s ograničenom odgovornošću za trgovinu, proizvodnju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90885359766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Ključ, Marofska 17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375,00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187,50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187,50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FIBRIAN S.A.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ino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Thessalonikis-oraiokastrou Rd, 56010 Stavroupoli, Thessalonikis, Grčka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35.366,92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17.683,46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17.683,46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2,91%</w:t>
            </w:r>
          </w:p>
        </w:tc>
      </w:tr>
      <w:tr w:rsidTr="004703FC" w:rsidR="00A4386E" w:rsidRPr="00A4386E">
        <w:trPr>
          <w:trHeight w:val="27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FINANCIJSKA AGENCIJA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85821130368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Ulica grada Vukovara 70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125,48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62,74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62,74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FRAGMAT H društvo s ograničenom odgovornošću za proizvodnju, usluge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79245189795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Sveti Križ Začretje, Donja Pačetina 1/A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124.295,04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62.147,52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62.147,52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10,21%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FRAL d.o.o. za trgovinu i turistička agencija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02634560755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Velika Gorica, Slavka Kolara 72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11.592,00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5.796,00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5.796,00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0,95%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GRADITELJ SVRATIŠTA, društvo s ograničenom odgovornošću za građevinarstvo, trgovinu i uvoz-izvoz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52044657571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Ivana Česmičkog 16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4.901,18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2.450,59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2.450,59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0,40%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GRAMEX Trgovina, uvoz izvoz d.o.o.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69598520506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Prelog, Sajmišna 14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2.760,00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1.380,00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1.380,00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0,23%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GREENSEEKER društvo s ograničenom odgovornošću za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41884965393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Jordanovac 77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1.337,25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668,63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668,63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HILKO društvo s ograničenom odgovornošću za proizvodnju, trgovinu i servis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17929171914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Čakovec, Koče Racina 28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666,00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333,00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333,00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0,05%</w:t>
            </w:r>
          </w:p>
        </w:tc>
      </w:tr>
      <w:tr w:rsidTr="004703FC" w:rsidR="00A4386E" w:rsidRPr="00A4386E">
        <w:trPr>
          <w:trHeight w:val="27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HP - Hrvatska pošta d.d.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87311810356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Jurišićeva 13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230,49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115,25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115,25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HRVATSKA RADIOTELEVIZIJA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68419124305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Prisavlje 3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3.593,99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1.797,00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1.797,00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0,30%</w:t>
            </w:r>
          </w:p>
        </w:tc>
      </w:tr>
      <w:tr w:rsidTr="004703FC" w:rsidR="00A4386E" w:rsidRPr="00A4386E">
        <w:trPr>
          <w:trHeight w:val="27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HRVATSKI TELEKOM d.d.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81793146560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Zagreb, R. F. </w:t>
            </w: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Mihanovića 9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5.227,31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2.613,66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2.613,66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0,43%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39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HRVATSKI ZAVOD ZA TOKSIKOLOGIJU I ANTIDOPING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23691527614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Zagreb, Borongajska cesta 83G 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540,00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270,00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HRVATSKI ZAVOD ZA ZAPOŠLJAVANJE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91547293790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Radnička cesta 1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14.601,87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7.300,94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7.300,94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1,20%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IMEX BANKA dioničko društvo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99326633206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Split, Tolstojeva 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431,85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215,93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215,93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INA-INDUSTRIJA NAFTE, d.d.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27759560625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Avenija V. Holjevca 10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28.111,61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14.055,81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14.055,81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2,31%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INSUNDLATION Gmbh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ino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Entschendorf 14 8093 st. Peter am Ottersbach, Austrija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59.278,28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29.639,14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29.639,14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4,87%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INTEGRALCOMMERCE društvo s ograničenom odgovornošću za trgovinu i ugostiteljstvo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98081089088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Pula, Medulinska 1/A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3.645,33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1.822,67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1.822,67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0,30%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IVKOM-PLIN društvo s ograničenom odgovornošću za distribuciju i opskrbu plinom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95193122518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Ivanec, V. Nazora 96/B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1.026,31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513,16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513,16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0,08%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IZOLTEH d.o.o. za izolacijske radove,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49885559298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Ulica R. Cimermana 42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1.799,53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899,77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899,77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0,15%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JAVNI BILJEŽNIK MELANIJA DUIĆ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49855153698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Franjevački trg 17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1.585,00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792,50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792,50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KERABAN TRGOVINA, ZASTUPSTVA I USLUGE, Zlatko Ban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46659739635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Bedekovčina, Radića BB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411,75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205,88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205,88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KLENTRANS d.o.o. za generalnu trgovinu, cestovni promet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32927636350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Varaždinska 76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365,83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182,92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182,92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Petar Klopotan vlasnik obrta KLOMONT, obrt za opremu, montažu i servis plinskih i elektrouređaja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46391663565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 Presečno 38A 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43,86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21,93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21,93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4703FC" w:rsidR="00A4386E" w:rsidRPr="00A4386E">
        <w:trPr>
          <w:trHeight w:val="165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KNAUF INSULATION, Industrija termičkih, akustičkih i protupožarnih izolacija, društvo s ograničenom odgovornošću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36020246002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Varaždinska 140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300.200,56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150.100,28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150.100,28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24,67%</w:t>
            </w:r>
          </w:p>
        </w:tc>
      </w:tr>
      <w:tr w:rsidTr="004703FC" w:rsidR="00A4386E" w:rsidRPr="00A4386E">
        <w:trPr>
          <w:trHeight w:val="165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KNEGINGRAD društvo s ograničenom odgovornošću za transport, trgovinu na veliko i malo i posredovanje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02680485223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Gornji Kneginec, Ulica Mavra Schlengera 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630,32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315,16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315,16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0,05%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53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KODRA društvo s ograničenom odgovornošću za distribuciju plina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81118596940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Bartolovec, Vrtna 40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1.296,50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648,25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648,25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Štefica Krznar vlasnica krojačkog obrta "Valentino"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29904470183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Beletinec, Stjepana Radića 9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225,00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225,00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LEIER - LEITL društvo s ograničenom odgovornošću za trgovinu, proizvodnju i graditeljstvo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09894022334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Turčin, Zagrebačka 89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13.672,22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6.836,11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6.836,11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1,12%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LIMAR - MONT d.o.o. za graditeljstvo, trgovinu i usluge d.o.o.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83759490392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Pula, Sisplac 27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4.760,00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2.380,00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2.380,00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0,39%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M T O trgovina i usluge d.o.o.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27163371451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Nova cesta 130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2.963,93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1.481,97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1.481,97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0,24%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MAPEI CROATIA d.o.o. za zastupanje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89471789472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Keristinec, Purgarija 14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15.857,22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7.928,61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7.928,61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1,30%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MARTI-PROMET j.d.o.o. za prijevoz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09238388327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Presečno 27C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911,16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455,58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455,58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0,07%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Anđelko Bukal vlasnik obrta metal proizvodnja hidrauličnih gibljivih cijevi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69887309162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Varaždin, Zagrebačka ulica 186C 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942,50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471,25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471,25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0,08%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REPUBLIKA HRVATSKA, MINISTARSTVO FINANCIJA - POREZNA UPRAVA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Boškovićeva 5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230.419,63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115.209,82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115.209,82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18,94%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MLADEN COMMERCE društvo s ograničenom odgovornošću za trgovinu i posredovanje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09015021154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Kerestinec, Svetonedeljska cesta 66/A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2.931,09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1.465,55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1.465,55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0,24%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MST-BOJE društvo s ograničenom odgovornošću za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15007977430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Trnovec, Zeleni put 26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0,59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Marija Zidar vlasnica obrta NIZ, obrt za izvođenje građevina niskogradnje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08864114391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Varaždinske Toplice, Bana Jelačića 10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138,40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69,20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69,20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NOVOKOM društvo s ograničenom odgovornošću za komunalne djelatnosti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51899768388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Zagorska 31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1.274,38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637,19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637,19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0,10%</w:t>
            </w:r>
          </w:p>
        </w:tc>
      </w:tr>
      <w:tr w:rsidTr="004703FC" w:rsidR="00A4386E" w:rsidRPr="00A4386E">
        <w:trPr>
          <w:trHeight w:val="27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NOVOSELEC KRUNOSLAV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37681826819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V. Nazora 22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36.864,14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18.432,07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18.432,07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3,03%</w:t>
            </w:r>
          </w:p>
        </w:tc>
      </w:tr>
      <w:tr w:rsidTr="004703FC" w:rsidR="00A4386E" w:rsidRPr="00A4386E">
        <w:trPr>
          <w:trHeight w:val="27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NOVOSELEC VJERAN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07015482488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V. Nazora 22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11.974,50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5.987,25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5.987,25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0,98%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ODVJETNIČKI URED DALIBOR GRADINŠČAK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16095594061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Pavlinska 5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4.182,98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2.091,49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2.091,49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0,34%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69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ODVJETNIČKI URED MARIO SOKAČ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16095594061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I. Cankara 3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26.490,20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13.245,10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13.245,10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2,18%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OKRAM j.d.o.o. za ugostiteljstvo, usluge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10291879344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Varaždinska 84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1.033,78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516,89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516,89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0,08%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ORAKON društvo s ograničenom odgovornošću za računalne aktivnosti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20088184997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Zagrebačka ulica 27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1.349,22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674,61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674,61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OSMI BIT d.o.o. za informatičke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64546332276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Ožujska 12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33.414,58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16.707,29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16.707,29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2,75%</w:t>
            </w:r>
          </w:p>
        </w:tc>
      </w:tr>
      <w:tr w:rsidTr="004703FC" w:rsidR="00A4386E" w:rsidRPr="00A4386E">
        <w:trPr>
          <w:trHeight w:val="165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PARABOLA društvo s ograničenom odgovornošću za knjigovodstvo, proizvodnju, trgovinu i inženjering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39916994550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Vrazova 15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503,37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251,69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251,69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PILANA TOMISLAV VINCEK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64857830634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Završje Podbelsko 27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2.534,77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1.267,39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1.267,39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0,21%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PIPELIFE-HRVATSKA Cijevni sustavi d.o.o.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12257815953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Kerestinec, Prosinačka 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7,35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3,68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3,68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PIRC, društvo s ograničenom odgovornošću za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38253845513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Zagorska 67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914,33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457,17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457,17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0,08%</w:t>
            </w:r>
          </w:p>
        </w:tc>
      </w:tr>
      <w:tr w:rsidTr="004703FC" w:rsidR="00A4386E" w:rsidRPr="00A4386E">
        <w:trPr>
          <w:trHeight w:val="1380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POLJO POSAVEC društvo s ograničenom odgovornošću za proizvodnju,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73839513975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Dunjkovec, Matije Gupca 5/A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428,85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214,43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214,43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POLJOPRIVREDNA ZADRUGA JALŽABET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17371897293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Jalžabet, Suhodolska 21 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68,40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34,20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34,20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4703FC" w:rsidR="00A4386E" w:rsidRPr="00A4386E">
        <w:trPr>
          <w:trHeight w:val="165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PREIS-SUPER, društvo s ograničenom odgovornošću za trgovinu na veliko i malo, uvoz-izvoz i ugostiteljstvo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34703825125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Zlatar, Trg slobode 16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59,30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29,65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29,65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PRIVREDNA BANKA ZAGREB - DIONIČKO DRUŠTVO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02535697732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Radnička cesta 50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1.323,82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661,91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661,91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RADNIK građevinarstvo i građevinska industrija d.d.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21846792292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 Križevci, Ulica kralja Tomislava 45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9.311,26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4.655,63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4.655,63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0,77%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RETA d.o.o. za proizvodnju,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01201898816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Karlovac, Zagrebačka 37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216,78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108,39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108,39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RWE ENERGIJA d.o.o. za opskrbu energijom 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81103558092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Capraška ulica 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5.315,98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2.657,99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2.657,99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0,44%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84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SCHIEDEL PROIZVODNJA DIMNJAKA d.o.o. za proizvodnju i montažu dimnjaka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81374141164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Golubovec, Golubovec 26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54.656,21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27.328,11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27.328,11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4,49%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SERVIS CMREČAK društvo s ograničenom odgovornošću za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78069311047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Križanec, Vinogradska 37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2.910,34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1.455,17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1.455,17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0,24%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Predrag Kobal, vlasnik obrta Servis Kobal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52417460486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Trnovec Bartolovečki, Poduzetnička 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42,61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21,31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21,31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4703FC" w:rsidR="00A4386E" w:rsidRPr="00A4386E">
        <w:trPr>
          <w:trHeight w:val="165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Željko Dvorski, vlasnik obrta Servis kućanskih aparata i rashladnih uređaja, obrt za popravak električnih aparata za kućanstvo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74426883679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Črnile 82, 42223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441,84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220,92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220,92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SMART RENTAL d.o.o. za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37538837559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Varaždinska 106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274,00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137,00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137,00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 xml:space="preserve">SPECIJALISTIČKA ORDINACIJA MEDICINE RADA JADRANKA HORVAT 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19746919970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Maretićeva ulica 18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310,00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155,00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155,00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STELLA GRADNJA d. o. o. za građevinarstvo, ugostiteljstvo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39778043397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Pula, Fažanska cesta 33B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156,94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78,47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78,47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STOLARSKI OBRT vl. Nedeljko Vever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45050719526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Ključ, Marofska 17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225,00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112,50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112,50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SVIJET VILIČARA društvo s ograničenom ogovornošću za trgovinu,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19580573386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Samobor, Ulica grada Wirgesa 10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2.867,42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1.433,71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1.433,71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0,24%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TONIX-NOVA društvo s ograničenom odgovornošću za proizvodnju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50437813657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Ljubešćica, Zagrebačka 72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850,00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425,00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425,00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0,07%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TRGOMETAL d.o.o. za trgovinu i proizvodnju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26004523816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Kovinska 4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2.205,00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1.102,50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1.102,50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0,18%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TRGONOM d.o.o. za trgovinu i usluge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39229576154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Varaždinska 13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1.496,27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748,14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748,14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0,12%</w:t>
            </w:r>
          </w:p>
        </w:tc>
      </w:tr>
      <w:tr w:rsidTr="004703FC" w:rsidR="00A4386E" w:rsidRPr="00A4386E">
        <w:trPr>
          <w:trHeight w:val="828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96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USTANOVA ZA OBRAZOVANJE ODRASLIH VIZOR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70555369505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Koprivnička 1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980,00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490,00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490,00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0,08%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97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VARKOM dioničko društvo za opskrbu vodom i odvodnju otpadnih voda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39048902955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Trg bana Jelačića 15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368,52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184,26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184,26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4703FC" w:rsidR="00A4386E" w:rsidRPr="00A4386E">
        <w:trPr>
          <w:trHeight w:val="193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lastRenderedPageBreak/>
              <w:t>98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VATROBRAN, društvo s ograničenom odgovornošću za inženjering, proizvodnju, servisnu i uslužnu djelatnost, zaštitu od požara i zaštitu na radu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87890795742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V. Nazora 14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3.565,77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1.782,89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1.782,89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0,29%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99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VB LEASING d.o.o. za leasing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55525619967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Horvatova 82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3.442,46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1.721,23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1.721,23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0,28%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100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VIPnet, društvo s ograničenom odgovornošću za usluge javnih telekomunikacija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29524210204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Vrtni put 1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8.847,38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4.423,69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4.423,69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0,73%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101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VIZOR ekologija-zaštita-konzalting d.o.o.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28579840610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Varaždin, Korivnička 1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6.803,76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3.401,88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3.401,88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0,56%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102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ZADRUŽNA ŠTAMPA dioničko društvo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52035912612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Maksimirska 132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452,00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226,00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226,00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4703FC" w:rsidR="00A4386E" w:rsidRPr="00A4386E">
        <w:trPr>
          <w:trHeight w:val="552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103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ZAGREBINSPEKT d.o.o. za kontrolu i inženjering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82752153530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Draškovićeva 29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1.062,50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531,25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531,25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0,09%</w:t>
            </w:r>
          </w:p>
        </w:tc>
      </w:tr>
      <w:tr w:rsidTr="004703FC" w:rsidR="00A4386E" w:rsidRPr="00A4386E">
        <w:trPr>
          <w:trHeight w:val="165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104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02573674713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Vodovodna 20/A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1.120,00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560,00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0,09%</w:t>
            </w:r>
          </w:p>
        </w:tc>
      </w:tr>
      <w:tr w:rsidTr="004703FC" w:rsidR="00A4386E" w:rsidRPr="00A4386E">
        <w:trPr>
          <w:trHeight w:val="1104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105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ZELENI KROVOVI d.o.o. za graditeljstvo, projektiranje, proizvodnju i trgovinu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92932398591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Badovinčeva 2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8.587,64</w:t>
            </w:r>
          </w:p>
        </w:tc>
        <w:tc>
          <w:tcPr>
            <w:tcW w:type="dxa" w:w="11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4.293,82</w:t>
            </w:r>
          </w:p>
        </w:tc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4.293,82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0,71%</w:t>
            </w:r>
          </w:p>
        </w:tc>
      </w:tr>
      <w:tr w:rsidTr="004703FC" w:rsidR="00A4386E" w:rsidRPr="00A4386E">
        <w:trPr>
          <w:trHeight w:val="276"/>
          <w:jc w:val="center"/>
        </w:trPr>
        <w:tc>
          <w:tcPr>
            <w:tcW w:type="dxa" w:w="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1.216.870,69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608.435,35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608.435,35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A4386E" w:rsidP="001660B4" w:rsidR="00A4386E">
      <w:pPr>
        <w:spacing w:lineRule="auto" w:line="360"/>
        <w:jc w:val="both"/>
      </w:pPr>
    </w:p>
    <w:p w:rsidRDefault="004703FC" w:rsidP="001660B4" w:rsidR="004703FC">
      <w:pPr>
        <w:spacing w:lineRule="auto" w:line="360"/>
        <w:jc w:val="both"/>
        <w:rPr>
          <w:b/>
        </w:rPr>
      </w:pPr>
    </w:p>
    <w:p w:rsidRDefault="00A4386E" w:rsidP="001660B4" w:rsidR="00A4386E">
      <w:pPr>
        <w:spacing w:lineRule="auto" w:line="360"/>
        <w:jc w:val="both"/>
        <w:rPr>
          <w:noProof/>
          <w:color w:themeColor="text1" w:val="000000"/>
        </w:rPr>
      </w:pPr>
      <w:r w:rsidRPr="00A4386E">
        <w:rPr>
          <w:b/>
        </w:rPr>
        <w:t>OSPORENE TRAŽBINE</w:t>
      </w:r>
      <w:r>
        <w:rPr>
          <w:b/>
        </w:rPr>
        <w:t xml:space="preserve"> - </w:t>
      </w:r>
      <w:r w:rsidRPr="00B95CA1">
        <w:rPr>
          <w:noProof/>
          <w:color w:themeColor="text1" w:val="000000"/>
        </w:rPr>
        <w:t>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p w:rsidRDefault="004E50F3" w:rsidP="001660B4" w:rsidR="004E50F3">
      <w:pPr>
        <w:spacing w:lineRule="auto" w:line="360"/>
        <w:jc w:val="both"/>
      </w:pPr>
    </w:p>
    <w:tbl>
      <w:tblPr>
        <w:tblW w:type="dxa" w:w="10691"/>
        <w:jc w:val="center"/>
        <w:tblLook w:val="04A0" w:noVBand="1" w:noHBand="0" w:lastColumn="0" w:firstColumn="1" w:lastRow="0" w:firstRow="1"/>
      </w:tblPr>
      <w:tblGrid>
        <w:gridCol w:w="514"/>
        <w:gridCol w:w="1870"/>
        <w:gridCol w:w="1332"/>
        <w:gridCol w:w="985"/>
        <w:gridCol w:w="1500"/>
        <w:gridCol w:w="1500"/>
        <w:gridCol w:w="1500"/>
        <w:gridCol w:w="1490"/>
      </w:tblGrid>
      <w:tr w:rsidTr="004E50F3" w:rsidR="00A4386E" w:rsidRPr="00A4386E">
        <w:trPr>
          <w:trHeight w:val="223"/>
          <w:jc w:val="center"/>
        </w:trPr>
        <w:tc>
          <w:tcPr>
            <w:tcW w:type="dxa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21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NAZIV VJEROVNIKA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10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OSPORENI IZNOS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OTPIS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PREOSTALO ZA OTPLATU</w:t>
            </w:r>
          </w:p>
        </w:tc>
        <w:tc>
          <w:tcPr>
            <w:tcW w:type="dxa" w:w="1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STURIKTURA</w:t>
            </w:r>
          </w:p>
        </w:tc>
      </w:tr>
      <w:tr w:rsidTr="004E50F3" w:rsidR="00A4386E" w:rsidRPr="00A4386E">
        <w:trPr>
          <w:trHeight w:val="1206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2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CEDRUS IZOLACIJE društvo s ograničenom odgovornošću za trgovinu, proizvodnju i usluge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56283137905</w:t>
            </w:r>
          </w:p>
        </w:tc>
        <w:tc>
          <w:tcPr>
            <w:tcW w:type="dxa" w:w="1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V. Nazora 22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989.100,21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494.550,11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494.550,11</w:t>
            </w:r>
          </w:p>
        </w:tc>
        <w:tc>
          <w:tcPr>
            <w:tcW w:type="dxa" w:w="1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26,95%</w:t>
            </w:r>
          </w:p>
        </w:tc>
      </w:tr>
      <w:tr w:rsidTr="004E50F3" w:rsidR="00A4386E" w:rsidRPr="00A4386E">
        <w:trPr>
          <w:trHeight w:val="427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2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NOVOSELEC VJERAN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70154824883</w:t>
            </w:r>
          </w:p>
        </w:tc>
        <w:tc>
          <w:tcPr>
            <w:tcW w:type="dxa" w:w="1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Novi Marof, V. Nazora 22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2.681.035,55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1.340.517,78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1.340.517,78</w:t>
            </w:r>
          </w:p>
        </w:tc>
        <w:tc>
          <w:tcPr>
            <w:tcW w:type="dxa" w:w="1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73,05%</w:t>
            </w:r>
          </w:p>
        </w:tc>
      </w:tr>
      <w:tr w:rsidTr="004E50F3" w:rsidR="00A4386E" w:rsidRPr="00A4386E">
        <w:trPr>
          <w:trHeight w:val="223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3.670.135,76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1.835.067,88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1.835.067,88</w:t>
            </w:r>
          </w:p>
        </w:tc>
        <w:tc>
          <w:tcPr>
            <w:tcW w:type="dxa" w:w="1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507155" w:rsidP="00A4386E" w:rsidR="002530F0" w:rsidRPr="00A4386E">
      <w:pPr>
        <w:spacing w:lineRule="auto" w:line="360"/>
        <w:jc w:val="both"/>
      </w:pPr>
      <w:r>
        <w:lastRenderedPageBreak/>
        <w:t xml:space="preserve">Dug prema grupi </w:t>
      </w:r>
      <w:r w:rsidR="00A4386E" w:rsidRPr="00A4386E">
        <w:rPr>
          <w:b/>
        </w:rPr>
        <w:t>OSIGURANE TRAŽBINE</w:t>
      </w:r>
      <w:r w:rsidR="00A4386E">
        <w:t xml:space="preserve"> </w:t>
      </w:r>
      <w:r w:rsidR="002530F0" w:rsidRPr="00E53BEA">
        <w:t xml:space="preserve">iznosi </w:t>
      </w:r>
      <w:r w:rsidR="00A4386E" w:rsidRPr="00A4386E">
        <w:rPr>
          <w:rFonts w:eastAsia="Times New Roman"/>
          <w:lang w:eastAsia="hr-HR" w:val="hr-HR"/>
        </w:rPr>
        <w:t>186.642,73</w:t>
      </w:r>
      <w:r w:rsidR="00A4386E" w:rsidRPr="00A4386E">
        <w:t xml:space="preserve"> </w:t>
      </w:r>
      <w:r w:rsidR="002530F0" w:rsidRPr="00E53BEA">
        <w:t xml:space="preserve">kn. Predlaže se </w:t>
      </w:r>
      <w:r w:rsidR="002530F0">
        <w:t>otplata</w:t>
      </w:r>
      <w:r w:rsidR="002530F0" w:rsidRPr="00E53BEA">
        <w:t xml:space="preserve"> tražbina na </w:t>
      </w:r>
      <w:r w:rsidR="002530F0">
        <w:t>30 mjeseci uz dodatnih 6</w:t>
      </w:r>
      <w:r w:rsidR="002530F0" w:rsidRPr="00E53BEA">
        <w:t xml:space="preserve"> mjeseci počeka, </w:t>
      </w:r>
      <w:r w:rsidR="002530F0">
        <w:t>uz kamatnu stopu od 6%</w:t>
      </w:r>
      <w:r w:rsidR="002530F0" w:rsidRPr="00E53BEA">
        <w:t xml:space="preserve">, u jednakim mjesečnim anuitetima, počevši od pravomoćnosti Rješenja Trgovačkog suda o sklopljenom predstečajnom postupku, svakog 15-tog u mjesecu. </w:t>
      </w:r>
    </w:p>
    <w:p w:rsidRDefault="002530F0" w:rsidP="002530F0" w:rsidR="002530F0" w:rsidRPr="002530F0">
      <w:pPr>
        <w:pStyle w:val="Odlomakpopisa"/>
        <w:spacing w:lineRule="auto" w:line="360"/>
        <w:jc w:val="both"/>
      </w:pPr>
    </w:p>
    <w:tbl>
      <w:tblPr>
        <w:tblW w:type="dxa" w:w="9610"/>
        <w:jc w:val="center"/>
        <w:tblLook w:val="04A0" w:noVBand="1" w:noHBand="0" w:lastColumn="0" w:firstColumn="1" w:lastRow="0" w:firstRow="1"/>
      </w:tblPr>
      <w:tblGrid>
        <w:gridCol w:w="487"/>
        <w:gridCol w:w="2496"/>
        <w:gridCol w:w="1590"/>
        <w:gridCol w:w="2342"/>
        <w:gridCol w:w="1502"/>
        <w:gridCol w:w="1193"/>
      </w:tblGrid>
      <w:tr w:rsidTr="00A4386E" w:rsidR="00A4386E" w:rsidRPr="00A4386E">
        <w:trPr>
          <w:trHeight w:val="714"/>
          <w:jc w:val="center"/>
        </w:trPr>
        <w:tc>
          <w:tcPr>
            <w:tcW w:type="dxa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2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NAZIV VJEROVNIKA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2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5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UTVRĐENI IZNOS</w:t>
            </w:r>
          </w:p>
        </w:tc>
        <w:tc>
          <w:tcPr>
            <w:tcW w:type="dxa" w:w="1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%</w:t>
            </w:r>
          </w:p>
        </w:tc>
      </w:tr>
      <w:tr w:rsidTr="00A4386E" w:rsidR="00A4386E" w:rsidRPr="00A4386E">
        <w:trPr>
          <w:trHeight w:val="714"/>
          <w:jc w:val="center"/>
        </w:trPr>
        <w:tc>
          <w:tcPr>
            <w:tcW w:type="dxa" w:w="4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2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ZAGREBAČKA BANKA DIONIČKO DRUŠTVO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02963223473</w:t>
            </w:r>
          </w:p>
        </w:tc>
        <w:tc>
          <w:tcPr>
            <w:tcW w:type="dxa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Zagreb, Trg bana Jelačića 10</w:t>
            </w:r>
          </w:p>
        </w:tc>
        <w:tc>
          <w:tcPr>
            <w:tcW w:type="dxa" w:w="15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186.642,73</w:t>
            </w:r>
          </w:p>
        </w:tc>
        <w:tc>
          <w:tcPr>
            <w:tcW w:type="dxa" w:w="11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  <w:tr w:rsidTr="00A4386E" w:rsidR="00A4386E" w:rsidRPr="00A4386E">
        <w:trPr>
          <w:trHeight w:val="373"/>
          <w:jc w:val="center"/>
        </w:trPr>
        <w:tc>
          <w:tcPr>
            <w:tcW w:type="dxa" w:w="4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1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186.642,73</w:t>
            </w:r>
          </w:p>
        </w:tc>
        <w:tc>
          <w:tcPr>
            <w:tcW w:type="dxa" w:w="1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center"/>
            <w:hideMark/>
          </w:tcPr>
          <w:p w:rsidRDefault="00A4386E" w:rsidP="00A4386E" w:rsidR="00A4386E" w:rsidRPr="00A4386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507155" w:rsidP="002530F0" w:rsidR="00507155">
      <w:pPr>
        <w:pStyle w:val="Odlomakpopisa"/>
        <w:spacing w:lineRule="auto" w:line="360"/>
        <w:jc w:val="both"/>
      </w:pPr>
    </w:p>
    <w:p w:rsidRDefault="00FC27C0" w:rsidP="001660B4" w:rsidR="00FC27C0">
      <w:pPr>
        <w:spacing w:lineRule="auto" w:line="360"/>
        <w:jc w:val="both"/>
      </w:pPr>
    </w:p>
    <w:p w:rsidRDefault="00FC27C0" w:rsidP="001660B4" w:rsidR="00FC27C0">
      <w:pPr>
        <w:spacing w:lineRule="auto" w:line="360"/>
        <w:jc w:val="both"/>
      </w:pPr>
    </w:p>
    <w:p w:rsidRDefault="00226F00" w:rsidP="00226F00" w:rsidR="00226F00" w:rsidRPr="008D0DE0">
      <w:pPr>
        <w:spacing w:lineRule="auto" w:line="360"/>
        <w:jc w:val="both"/>
      </w:pPr>
      <w:r w:rsidRPr="008D0DE0">
        <w:rPr>
          <w:b/>
          <w:u w:val="single"/>
        </w:rPr>
        <w:t>Razlučni vjerovnici:</w:t>
      </w:r>
      <w:r w:rsidRPr="008D0DE0">
        <w:t xml:space="preserve"> </w:t>
      </w:r>
    </w:p>
    <w:p w:rsidRDefault="006A45C1" w:rsidP="006A45C1" w:rsidR="006A45C1">
      <w:pPr>
        <w:spacing w:lineRule="auto" w:line="360" w:after="60"/>
      </w:pPr>
    </w:p>
    <w:p w:rsidRDefault="00EB6464" w:rsidP="006A45C1" w:rsidR="00EB6464" w:rsidRPr="00EB6464">
      <w:pPr>
        <w:spacing w:lineRule="auto" w:line="360" w:after="60"/>
        <w:rPr>
          <w:b/>
          <w:u w:val="single"/>
        </w:rPr>
      </w:pPr>
      <w:r w:rsidRPr="00EB6464">
        <w:rPr>
          <w:b/>
          <w:u w:val="single"/>
        </w:rPr>
        <w:t>Privredna banka Zagreb d.d.</w:t>
      </w:r>
    </w:p>
    <w:p w:rsidRDefault="006A45C1" w:rsidP="006A45C1" w:rsidR="006A45C1" w:rsidRPr="006A45C1">
      <w:pPr>
        <w:spacing w:lineRule="auto" w:line="360" w:after="60"/>
        <w:jc w:val="both"/>
        <w:rPr>
          <w:lang w:eastAsia="hr-HR" w:val="en-US"/>
        </w:rPr>
      </w:pPr>
      <w:r w:rsidRPr="006A45C1">
        <w:rPr>
          <w:lang w:val="pl-PL"/>
        </w:rPr>
        <w:t xml:space="preserve">a) </w:t>
      </w:r>
      <w:r w:rsidR="008F25D1">
        <w:rPr>
          <w:lang w:val="pl-PL"/>
        </w:rPr>
        <w:t xml:space="preserve">tražbine </w:t>
      </w:r>
      <w:r w:rsidRPr="006A45C1">
        <w:rPr>
          <w:lang w:val="pl-PL"/>
        </w:rPr>
        <w:t>Privredne banke Zagreb d.d. po osnovi ugovora o dugoročnom kreditu broj 5010521671 podmirit će se na način da će se dospjela i nedospjela glavnica u iznosu 44</w:t>
      </w:r>
      <w:r w:rsidRPr="006A45C1">
        <w:rPr>
          <w:lang w:val="en-US"/>
        </w:rPr>
        <w:t xml:space="preserve">.225,87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 w:rsidR="00EB6464">
        <w:rPr>
          <w:lang w:val="en-US"/>
        </w:rPr>
        <w:t>predstečajnog postupka</w:t>
      </w:r>
      <w:r w:rsidRPr="006A45C1">
        <w:rPr>
          <w:lang w:val="en-US"/>
        </w:rPr>
        <w:t>. Kamatna stopa u visini 6% godišnje se obračunava mjesečno od dana pravomoćnosti rje</w:t>
      </w:r>
      <w:r w:rsidR="00EB6464">
        <w:rPr>
          <w:lang w:val="en-US"/>
        </w:rPr>
        <w:t>šenja  o sklapanju predstečajnog postupka.</w:t>
      </w: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6A45C1" w:rsidP="006A45C1" w:rsidR="006A45C1" w:rsidRPr="006A45C1">
      <w:pPr>
        <w:pStyle w:val="Odlomakpopisa"/>
        <w:spacing w:lineRule="auto" w:line="360"/>
        <w:ind w:left="0"/>
        <w:jc w:val="both"/>
      </w:pPr>
      <w:r w:rsidRPr="006A45C1"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1.021,82 kn će se podmiriti u roku od 30 dana od dana pravomoćnosti r</w:t>
      </w:r>
      <w:r w:rsidR="008F25D1">
        <w:rPr>
          <w:lang w:val="pl-PL"/>
        </w:rPr>
        <w:t>ješenja o sklapanju predstečajnog</w:t>
      </w:r>
      <w:r w:rsidRPr="006A45C1">
        <w:rPr>
          <w:lang w:val="pl-PL"/>
        </w:rPr>
        <w:t xml:space="preserve"> </w:t>
      </w:r>
      <w:r w:rsidR="008F25D1">
        <w:rPr>
          <w:lang w:val="pl-PL"/>
        </w:rPr>
        <w:t>postupka</w:t>
      </w:r>
      <w:r w:rsidRPr="006A45C1">
        <w:rPr>
          <w:lang w:val="pl-PL"/>
        </w:rPr>
        <w:t xml:space="preserve">. 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5010521671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lastRenderedPageBreak/>
        <w:t>b) tražbine Privredne banke Zagreb d.d. po osnovi ugovora o dugoročnom kreditu broj 5010571619 podmirit će se na način da će se dospjela i nedospjela glavnica u iznosu 495</w:t>
      </w:r>
      <w:r w:rsidRPr="006A45C1">
        <w:rPr>
          <w:lang w:val="en-US"/>
        </w:rPr>
        <w:t xml:space="preserve">.803,16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 w:rsidR="00EB6464">
        <w:rPr>
          <w:lang w:val="en-US"/>
        </w:rPr>
        <w:t>predstečanog sporazuma</w:t>
      </w:r>
      <w:r w:rsidRPr="006A45C1">
        <w:rPr>
          <w:lang w:val="en-US"/>
        </w:rPr>
        <w:t>. Kamatna stopa u visini 6% godišnje se obračunava mjesečno od dana pravomoćnosti rj</w:t>
      </w:r>
      <w:r w:rsidR="008F25D1">
        <w:rPr>
          <w:lang w:val="en-US"/>
        </w:rPr>
        <w:t>ešenja  o sklapanju predstečajnog</w:t>
      </w:r>
      <w:r w:rsidRPr="006A45C1">
        <w:rPr>
          <w:lang w:val="en-US"/>
        </w:rPr>
        <w:t xml:space="preserve"> </w:t>
      </w:r>
      <w:r w:rsidR="008F25D1">
        <w:rPr>
          <w:lang w:val="en-US"/>
        </w:rPr>
        <w:t>postupka.</w:t>
      </w:r>
      <w:r w:rsidRPr="006A45C1">
        <w:rPr>
          <w:lang w:val="en-US"/>
        </w:rPr>
        <w:t xml:space="preserve"> </w:t>
      </w: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10.920,80 kn će se podmiriti u roku od 30 dana od dana pravomoćnosti r</w:t>
      </w:r>
      <w:r w:rsidR="008F25D1">
        <w:rPr>
          <w:lang w:val="pl-PL"/>
        </w:rPr>
        <w:t>ješenja o sklapanju predstečajnog</w:t>
      </w:r>
      <w:r w:rsidRPr="006A45C1">
        <w:rPr>
          <w:lang w:val="pl-PL"/>
        </w:rPr>
        <w:t xml:space="preserve"> </w:t>
      </w:r>
      <w:r w:rsidR="008F25D1">
        <w:rPr>
          <w:lang w:val="pl-PL"/>
        </w:rPr>
        <w:t>postupka</w:t>
      </w:r>
      <w:r w:rsidRPr="006A45C1">
        <w:rPr>
          <w:lang w:val="pl-PL"/>
        </w:rPr>
        <w:t xml:space="preserve">. 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5010571619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>c) tražbine Privredne banke Zagreb d.d. po osnovi ugovora o dugoročnom kreditu broj 5010477478 podmirit će se na način da će se dospjela i nedospjela glavnica u iznosu 1.028</w:t>
      </w:r>
      <w:r w:rsidRPr="006A45C1">
        <w:rPr>
          <w:lang w:val="en-US"/>
        </w:rPr>
        <w:t xml:space="preserve">.571,36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 w:rsidR="00EB6464">
        <w:rPr>
          <w:lang w:val="en-US"/>
        </w:rPr>
        <w:t>predstečajnog sporazuma</w:t>
      </w:r>
      <w:r w:rsidRPr="006A45C1">
        <w:rPr>
          <w:lang w:val="en-US"/>
        </w:rPr>
        <w:t>. Kamatna stopa u visini 6% godišnje se obračunava mjesečno od dana pravomoćnosti rj</w:t>
      </w:r>
      <w:r w:rsidR="008F25D1">
        <w:rPr>
          <w:lang w:val="en-US"/>
        </w:rPr>
        <w:t>ešenja  o sklapanju predstečajnog</w:t>
      </w:r>
      <w:r w:rsidRPr="006A45C1">
        <w:rPr>
          <w:lang w:val="en-US"/>
        </w:rPr>
        <w:t xml:space="preserve"> </w:t>
      </w:r>
      <w:r w:rsidR="008F25D1">
        <w:rPr>
          <w:lang w:val="en-US"/>
        </w:rPr>
        <w:t>postupka.</w:t>
      </w:r>
      <w:r w:rsidRPr="006A45C1">
        <w:rPr>
          <w:lang w:val="en-US"/>
        </w:rPr>
        <w:t xml:space="preserve"> </w:t>
      </w: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24.141,45 kn će se podmiriti u roku od 30 dana od dana pravomoćnosti r</w:t>
      </w:r>
      <w:r w:rsidR="00EB6464">
        <w:rPr>
          <w:lang w:val="pl-PL"/>
        </w:rPr>
        <w:t>ješenja o sklapanju predstečajnog sporazuma</w:t>
      </w:r>
      <w:r w:rsidRPr="006A45C1">
        <w:rPr>
          <w:lang w:val="pl-PL"/>
        </w:rPr>
        <w:t xml:space="preserve">. 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lastRenderedPageBreak/>
        <w:t xml:space="preserve">Instrumenti osiguranja primljeni po osnovi Ugovora o dugoročnom kreditu broj </w:t>
      </w:r>
      <w:r w:rsidRPr="006A45C1">
        <w:rPr>
          <w:lang w:val="en-US"/>
        </w:rPr>
        <w:t>5010477478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>d) tražbine Privredne banke Zagreb d.d. po osnovi ugovora o kratkoročnom kreditu broj 5010611803 podmirit će se na način da će se dospjela i nedospjela glavnica u iznosu 327</w:t>
      </w:r>
      <w:r w:rsidRPr="006A45C1">
        <w:rPr>
          <w:lang w:val="en-US"/>
        </w:rPr>
        <w:t xml:space="preserve">.697,60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 w:rsidR="00EB6464">
        <w:rPr>
          <w:lang w:val="en-US"/>
        </w:rPr>
        <w:t>pradstečajnog sporazuma</w:t>
      </w:r>
      <w:r w:rsidRPr="006A45C1">
        <w:rPr>
          <w:lang w:val="en-US"/>
        </w:rPr>
        <w:t>. Kamatna stopa u visini 6% godišnje se obračunava mjesečno od dana pravomoćnosti rješenja  o skla</w:t>
      </w:r>
      <w:r w:rsidR="00EB6464">
        <w:rPr>
          <w:lang w:val="en-US"/>
        </w:rPr>
        <w:t>panju predstečajnog sporazuma</w:t>
      </w: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7.150,74 kn će se podmiriti u roku od 30 dana od dana pravomoćnosti rješenja o sklapanju preds</w:t>
      </w:r>
      <w:r w:rsidR="00EB6464">
        <w:rPr>
          <w:lang w:val="pl-PL"/>
        </w:rPr>
        <w:t>tečajnog sporazuma</w:t>
      </w:r>
      <w:r w:rsidRPr="006A45C1">
        <w:rPr>
          <w:lang w:val="pl-PL"/>
        </w:rPr>
        <w:t xml:space="preserve">. 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5010611803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 xml:space="preserve">e) tražbine Privredne banke Zagreb d.d. po osnovi Ugovora o kratkoročnom kreditu – dopušteno prekoračenje po transakcijskom računu broj 2340009-1100547078 će se regulirati na način da će se dospjela i nedospjela glavnica  </w:t>
      </w:r>
      <w:r w:rsidRPr="006A45C1">
        <w:rPr>
          <w:lang w:val="en-US"/>
        </w:rPr>
        <w:t xml:space="preserve">vraćati u 84 mjesečnih anuiteta s time da prvi anuitet dospijeva na naplatu svakog 15-og u mjesecu nakon počeka od 1 godine nakon pravomoćnosti rješenja o sklapanju </w:t>
      </w:r>
      <w:r w:rsidR="00EB6464">
        <w:rPr>
          <w:lang w:val="en-US"/>
        </w:rPr>
        <w:t>predstečajnog sporazuma</w:t>
      </w:r>
      <w:r w:rsidR="00356BF8">
        <w:rPr>
          <w:lang w:val="en-US"/>
        </w:rPr>
        <w:t>.</w:t>
      </w:r>
      <w:r w:rsidRPr="006A45C1">
        <w:rPr>
          <w:lang w:val="en-US"/>
        </w:rPr>
        <w:t xml:space="preserve"> Kamatna stopa u visini 6% godišnje se obračunava mjesečno od dana pravomoćnosti rj</w:t>
      </w:r>
      <w:r w:rsidR="00EB6464">
        <w:rPr>
          <w:lang w:val="en-US"/>
        </w:rPr>
        <w:t>ešenja  o sklapanju predstečajnog sporazuma</w:t>
      </w:r>
      <w:r w:rsidRPr="006A45C1">
        <w:rPr>
          <w:lang w:val="en-US"/>
        </w:rPr>
        <w:t xml:space="preserve">. </w:t>
      </w: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6A45C1" w:rsidP="006A45C1" w:rsidR="006A45C1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 xml:space="preserve">Radi osiguranja naplate tražbina Banke iz ovog predstečajnog sporazuma Dužnik se obvezuje dostaviti Banci: 1 (jednu) zadužnicu Korisnika kredita, koju će Vjeran Novoselec, OIB: 70154824883 </w:t>
      </w:r>
      <w:r w:rsidRPr="006A45C1">
        <w:rPr>
          <w:lang w:val="en-US"/>
        </w:rPr>
        <w:lastRenderedPageBreak/>
        <w:t>supotpisati u svojstvu jamca platca, u formi i sadržaju prihvatljivom za Banku, u skladu s odredbama Ovršnog zakona.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Obračunata zatezna i redovna kamata i nakanda obračunata po kratkoročnom kreditu – dopušteno prekoračenje po transakcijskom računu broj 2340009-1100547078 do dana </w:t>
      </w:r>
      <w:r w:rsidR="00EB6464">
        <w:rPr>
          <w:lang w:val="pl-PL"/>
        </w:rPr>
        <w:t xml:space="preserve">otvaranja postupka predstečajnog sporazuma </w:t>
      </w:r>
      <w:r w:rsidRPr="006A45C1">
        <w:rPr>
          <w:lang w:val="pl-PL"/>
        </w:rPr>
        <w:t xml:space="preserve">u iznosu 4.583,92 kn će se podmiriti u roku od 30 dana od dana pravomoćnosti rješenja o sklapanju </w:t>
      </w:r>
      <w:r w:rsidR="00EB6464">
        <w:rPr>
          <w:lang w:val="pl-PL"/>
        </w:rPr>
        <w:t>predstečajnog sporazuma</w:t>
      </w:r>
      <w:r w:rsidRPr="006A45C1">
        <w:rPr>
          <w:lang w:val="pl-PL"/>
        </w:rPr>
        <w:t xml:space="preserve">. </w:t>
      </w:r>
    </w:p>
    <w:p w:rsidRDefault="006A45C1" w:rsidP="006A45C1" w:rsidR="006A45C1" w:rsidRPr="006A45C1">
      <w:pPr>
        <w:spacing w:lineRule="auto" w:line="360"/>
        <w:jc w:val="both"/>
        <w:rPr>
          <w:lang w:val="de-DE"/>
        </w:rPr>
      </w:pPr>
      <w:r w:rsidRPr="006A45C1">
        <w:rPr>
          <w:lang w:val="de-DE"/>
        </w:rPr>
        <w:t>Instrumenti osiguranja po osnovi kratkoročnog kredita - prekoračenje po poslovnom računu broj 2340009-1100547078 ostaju i dalje na snazi.</w:t>
      </w:r>
    </w:p>
    <w:p w:rsidRDefault="006A45C1" w:rsidP="006A45C1" w:rsidR="006A45C1" w:rsidRPr="006A45C1">
      <w:pPr>
        <w:spacing w:lineRule="auto" w:line="360"/>
        <w:jc w:val="both"/>
        <w:rPr>
          <w:lang w:val="de-DE"/>
        </w:rPr>
      </w:pP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f) tražbine Privredne</w:t>
      </w:r>
      <w:r w:rsidR="00356BF8">
        <w:rPr>
          <w:lang w:val="pl-PL"/>
        </w:rPr>
        <w:t xml:space="preserve"> banke Zagreb d.d. po osnovi ug</w:t>
      </w:r>
      <w:r w:rsidRPr="006A45C1">
        <w:rPr>
          <w:lang w:val="pl-PL"/>
        </w:rPr>
        <w:t xml:space="preserve">ovora o otvaranju i vođenju poslovnog računa u iznosu 1.323,82 kn će se podmiriti na način da će iznos od 661,91 kn otpisati, a preostali iznos od 661,91 kn će se podmiriti u 48 mjesečnih rata s time da prva rata dospijeva na naplatu 15-og u mjesecu nakon počeka od 1 godine nakon pravomoćnosti rješenja o sklapanju </w:t>
      </w:r>
      <w:r w:rsidR="00EB6464">
        <w:rPr>
          <w:lang w:val="pl-PL"/>
        </w:rPr>
        <w:t>predstečajnog sporazuma</w:t>
      </w:r>
      <w:r w:rsidRPr="006A45C1">
        <w:rPr>
          <w:lang w:val="pl-PL"/>
        </w:rPr>
        <w:t>.</w:t>
      </w:r>
    </w:p>
    <w:p w:rsidRDefault="006A45C1" w:rsidP="006A45C1" w:rsidR="006A45C1" w:rsidRPr="006A45C1">
      <w:pPr>
        <w:spacing w:lineRule="auto" w:line="360"/>
        <w:jc w:val="both"/>
        <w:rPr>
          <w:lang w:val="pl-PL"/>
        </w:rPr>
      </w:pPr>
    </w:p>
    <w:p w:rsidRDefault="006A45C1" w:rsidP="006A45C1" w:rsidR="006A45C1" w:rsidRPr="006A45C1">
      <w:pPr>
        <w:pStyle w:val="Odlomakpopisa"/>
        <w:spacing w:lineRule="auto" w:line="360"/>
        <w:ind w:left="0"/>
        <w:jc w:val="both"/>
      </w:pPr>
      <w:r w:rsidRPr="006A45C1">
        <w:t>U slučaju da dođe do prijevremene prodaje nekretnine u vlasništvu dužnika, a na kojoj Privredna banka Zagreb d.d. ima razlučno pravo u ovom predstečajnom postupku, iz postignutog iznosa kupoprodajne cijene prvenstveno će se i ako to bude slučaj prijevremeno namiriti tražbine razlučnih vjerovnika, odnosno vjerovnika iz predstečajnog sporazuma u korist kojih su na tim nekretninama uknjižena založna i druga prava, prema redoslijedu upisa.</w:t>
      </w:r>
    </w:p>
    <w:p w:rsidRDefault="004E50F3" w:rsidP="006A45C1" w:rsidR="004E50F3">
      <w:pPr>
        <w:pStyle w:val="Odlomakpopisa"/>
        <w:spacing w:lineRule="auto" w:line="360"/>
        <w:jc w:val="both"/>
      </w:pPr>
    </w:p>
    <w:p w:rsidRDefault="004E50F3" w:rsidP="00356BF8" w:rsidR="004E50F3" w:rsidRPr="00356BF8">
      <w:pPr>
        <w:spacing w:lineRule="auto" w:line="360"/>
        <w:jc w:val="both"/>
        <w:rPr>
          <w:b/>
          <w:bCs/>
          <w:sz w:val="15"/>
          <w:szCs w:val="20"/>
        </w:rPr>
      </w:pPr>
      <w:r w:rsidRPr="00EB6464">
        <w:rPr>
          <w:b/>
          <w:color w:val="000000"/>
          <w:u w:val="single"/>
        </w:rPr>
        <w:t>Erste&amp;Steiermarkisse Bank d.d. Rijeka</w:t>
      </w:r>
      <w:r w:rsidRPr="00356BF8">
        <w:t xml:space="preserve"> – u slučaju da se vjerovnik odrekne prava na odvojeno namirenje, predlaže se otplata tražbina na </w:t>
      </w:r>
      <w:r w:rsidR="00356BF8">
        <w:t>84</w:t>
      </w:r>
      <w:r w:rsidRPr="00356BF8">
        <w:t xml:space="preserve"> mjeseci uz dodatnih 12 mjeseci počeka, uz kamatnu stopu od 6%</w:t>
      </w:r>
      <w:r w:rsidR="00356BF8">
        <w:t xml:space="preserve"> koja se obračunava mjesečno i računa se</w:t>
      </w:r>
      <w:r w:rsidRPr="00356BF8">
        <w:t xml:space="preserve"> za vrijeme počeka i za vrijeme otplate, u jednakim mjesečnim anuitetima, počevši od pravomoćnosti Rješenja Trgovačkog suda o sklopljenom predstečajnom postupku, svakog 15-tog u mjesecu. </w:t>
      </w:r>
      <w:r w:rsidR="00356BF8" w:rsidRPr="00356BF8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  <w:r w:rsidRPr="00356BF8">
        <w:t>Vjerovnik se obvezuje dužniku dostaviti nove instrumente osiguranja</w:t>
      </w:r>
      <w:r>
        <w:t xml:space="preserve"> jednake onima koji su dostavljeni prilikom potpisa ugovora.</w:t>
      </w:r>
    </w:p>
    <w:p w:rsidRDefault="004E50F3" w:rsidP="00356BF8" w:rsidR="004E50F3">
      <w:pPr>
        <w:spacing w:lineRule="auto" w:line="360"/>
        <w:jc w:val="both"/>
      </w:pPr>
      <w:r>
        <w:t>Ukoliko se nekretnina, na kojoj navedeni vjerovnik ima upisano založno pravo, proda u vremenu od pravomoćnosti Rješenja Trgovačkog suda o sklopljenom predstečajnom sporazumu pa nadalje, ukupan dug vjerovnika će se namiriti iz prodaje nekretnine.</w:t>
      </w:r>
    </w:p>
    <w:p w:rsidRDefault="004E50F3" w:rsidP="00A4386E" w:rsidR="004E50F3">
      <w:pPr>
        <w:pStyle w:val="Odlomakpopisa"/>
        <w:spacing w:lineRule="auto" w:line="360"/>
        <w:jc w:val="both"/>
      </w:pPr>
    </w:p>
    <w:p w:rsidRDefault="00A4386E" w:rsidP="00A4386E" w:rsidR="00A4386E">
      <w:pPr>
        <w:pStyle w:val="Odlomakpopisa"/>
        <w:spacing w:lineRule="auto" w:line="360"/>
        <w:jc w:val="both"/>
      </w:pPr>
    </w:p>
    <w:tbl>
      <w:tblPr>
        <w:tblW w:type="dxa" w:w="10100"/>
        <w:jc w:val="center"/>
        <w:tblLook w:val="04A0" w:noVBand="1" w:noHBand="0" w:lastColumn="0" w:firstColumn="1" w:lastRow="0" w:firstRow="1"/>
      </w:tblPr>
      <w:tblGrid>
        <w:gridCol w:w="1960"/>
        <w:gridCol w:w="1960"/>
        <w:gridCol w:w="2260"/>
        <w:gridCol w:w="1960"/>
        <w:gridCol w:w="1960"/>
      </w:tblGrid>
      <w:tr w:rsidTr="00A4386E" w:rsidR="00A4386E" w:rsidRPr="00A4386E">
        <w:trPr>
          <w:trHeight w:val="564"/>
          <w:jc w:val="center"/>
        </w:trPr>
        <w:tc>
          <w:tcPr>
            <w:tcW w:type="dxa" w:w="1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lastRenderedPageBreak/>
              <w:t>RB</w:t>
            </w:r>
          </w:p>
        </w:tc>
        <w:tc>
          <w:tcPr>
            <w:tcW w:type="dxa" w:w="1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2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A4386E" w:rsidR="00A4386E" w:rsidRPr="00A4386E">
        <w:trPr>
          <w:trHeight w:val="564"/>
          <w:jc w:val="center"/>
        </w:trPr>
        <w:tc>
          <w:tcPr>
            <w:tcW w:type="dxa" w:w="1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25356997732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Privredna banka d.d. Zagreb 5010477478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2.144.166,72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91,63%</w:t>
            </w:r>
          </w:p>
        </w:tc>
      </w:tr>
      <w:tr w:rsidTr="00A4386E" w:rsidR="00A4386E" w:rsidRPr="00A4386E">
        <w:trPr>
          <w:trHeight w:val="840"/>
          <w:jc w:val="center"/>
        </w:trPr>
        <w:tc>
          <w:tcPr>
            <w:tcW w:type="dxa" w:w="1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23057039320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Erste&amp;Steiermarkisse Bank d.d. Rijeka 5113792088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195.941,67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8,37%</w:t>
            </w:r>
          </w:p>
        </w:tc>
      </w:tr>
      <w:tr w:rsidTr="00A4386E" w:rsidR="00A4386E" w:rsidRPr="00A4386E">
        <w:trPr>
          <w:trHeight w:val="300"/>
          <w:jc w:val="center"/>
        </w:trPr>
        <w:tc>
          <w:tcPr>
            <w:tcW w:type="dxa" w:w="1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2.340.108,39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A4386E" w:rsidP="00A4386E" w:rsidR="00A4386E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226F00" w:rsidP="00226F00" w:rsidR="00226F00">
      <w:pPr>
        <w:spacing w:lineRule="auto" w:line="360"/>
        <w:jc w:val="both"/>
        <w:rPr>
          <w:b/>
          <w:u w:val="single"/>
        </w:rPr>
      </w:pPr>
    </w:p>
    <w:p w:rsidRDefault="008C6A1B" w:rsidP="00226F00" w:rsidR="008C6A1B">
      <w:pPr>
        <w:spacing w:lineRule="auto" w:line="360"/>
        <w:jc w:val="both"/>
        <w:rPr>
          <w:b/>
          <w:u w:val="single"/>
        </w:rPr>
      </w:pPr>
    </w:p>
    <w:p w:rsidRDefault="00226F00" w:rsidP="00226F00" w:rsidR="00881EE4">
      <w:pPr>
        <w:spacing w:lineRule="auto" w:line="360"/>
        <w:jc w:val="both"/>
      </w:pPr>
      <w:r w:rsidRPr="00E53BEA">
        <w:rPr>
          <w:b/>
          <w:u w:val="single"/>
        </w:rPr>
        <w:t xml:space="preserve">Prioritetne tražbine: </w:t>
      </w:r>
      <w:r w:rsidRPr="00E53BEA">
        <w:t xml:space="preserve"> Obveze po osnovu prioritetnih tražbina ne sudjeluju u </w:t>
      </w:r>
      <w:r>
        <w:t xml:space="preserve">predstečajnom </w:t>
      </w:r>
      <w:r w:rsidR="0032138C">
        <w:t>postupku i iste će se prioritetno</w:t>
      </w:r>
      <w:r w:rsidRPr="00E53BEA">
        <w:t xml:space="preserve"> namiriti.</w:t>
      </w:r>
    </w:p>
    <w:p w:rsidRDefault="00FC27C0" w:rsidP="00226F00" w:rsidR="00FC27C0">
      <w:pPr>
        <w:spacing w:lineRule="auto" w:line="360"/>
        <w:jc w:val="both"/>
      </w:pPr>
    </w:p>
    <w:tbl>
      <w:tblPr>
        <w:tblW w:type="dxa" w:w="9562"/>
        <w:jc w:val="center"/>
        <w:tblLook w:val="04A0" w:noVBand="1" w:noHBand="0" w:lastColumn="0" w:firstColumn="1" w:lastRow="0" w:firstRow="1"/>
      </w:tblPr>
      <w:tblGrid>
        <w:gridCol w:w="749"/>
        <w:gridCol w:w="2476"/>
        <w:gridCol w:w="4253"/>
        <w:gridCol w:w="2084"/>
      </w:tblGrid>
      <w:tr w:rsidTr="006B7D50" w:rsidR="00C54750" w:rsidRPr="006B7D50">
        <w:trPr>
          <w:trHeight w:val="606"/>
          <w:jc w:val="center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4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20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13629831584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Smiljka Bužić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8.673,80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56752426731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Darko Čićek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9.060,00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89609770201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Vladimir Dvorski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10.672,18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83881535310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Đurđica Đurkan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10.961,81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31882340711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Ivica Ključarić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9.030,37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56096318851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Marijan Kranjec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13.429,43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14397989295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Stjepan Maltar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11.854,78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14757729846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Danijel Tolić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9.453,40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09029092521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Nevenka Mađar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13.875,21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07137542664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Stjepan Meštrić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9.875,63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31809666668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Martina Novak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9.300,00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70154824883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Vjeran Novoselec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23.312,07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67366649346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Ivica Piskač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9.163,25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58108219578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Božica Slunjski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4.951,39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88940974997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Damir Zagorec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15.149,10</w:t>
            </w:r>
          </w:p>
        </w:tc>
      </w:tr>
      <w:tr w:rsidTr="006B7D50" w:rsidR="00C54750" w:rsidRPr="006B7D50">
        <w:trPr>
          <w:trHeight w:val="25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05608428805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Krunoslav Kadi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sz w:val="22"/>
                <w:szCs w:val="22"/>
                <w:lang w:eastAsia="hr-HR" w:val="hr-HR"/>
              </w:rPr>
              <w:t>10.580,78</w:t>
            </w:r>
          </w:p>
        </w:tc>
      </w:tr>
      <w:tr w:rsidTr="006B7D50" w:rsidR="00C54750" w:rsidRPr="006B7D50">
        <w:trPr>
          <w:trHeight w:val="591"/>
          <w:jc w:val="center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4750" w:rsidP="00C54750" w:rsidR="00C54750" w:rsidRPr="006B7D5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6B7D5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179.343,20</w:t>
            </w:r>
          </w:p>
        </w:tc>
      </w:tr>
    </w:tbl>
    <w:p w:rsidRDefault="00EC747C" w:rsidP="00DE09CB" w:rsidR="00EC747C">
      <w:pPr>
        <w:spacing w:lineRule="auto" w:line="360"/>
        <w:jc w:val="both"/>
      </w:pPr>
    </w:p>
    <w:p w:rsidRDefault="00C6737C" w:rsidP="00881EE4" w:rsidR="00604C3F">
      <w:pPr>
        <w:spacing w:lineRule="auto" w:line="360"/>
        <w:jc w:val="both"/>
      </w:pPr>
      <w:r w:rsidRPr="001660B4">
        <w:t>Efekt financijskog restrukturir</w:t>
      </w:r>
      <w:r w:rsidR="00ED0EDF" w:rsidRPr="001660B4">
        <w:t xml:space="preserve">anja očekuje se kroz poček od </w:t>
      </w:r>
      <w:r w:rsidR="00256334" w:rsidRPr="001660B4">
        <w:t>12</w:t>
      </w:r>
      <w:r w:rsidRPr="001660B4">
        <w:t xml:space="preserve"> mjeseci, čime će se društvu omogućiti ponovno uspostavljanje likvidnosti kroz dovršetak ugovorenih poslova</w:t>
      </w:r>
      <w:r w:rsidR="0014542A" w:rsidRPr="001660B4">
        <w:t xml:space="preserve"> i </w:t>
      </w:r>
      <w:r w:rsidRPr="001660B4">
        <w:t xml:space="preserve"> </w:t>
      </w:r>
      <w:r w:rsidR="0014542A" w:rsidRPr="001660B4">
        <w:t>naplatu</w:t>
      </w:r>
      <w:r w:rsidRPr="001660B4">
        <w:t xml:space="preserve"> </w:t>
      </w:r>
      <w:r w:rsidR="00F57095" w:rsidRPr="001660B4">
        <w:t xml:space="preserve">potraživanja u iznosu od </w:t>
      </w:r>
      <w:r w:rsidR="00E73E02" w:rsidRPr="00E73E02">
        <w:t xml:space="preserve">2.563.904 </w:t>
      </w:r>
      <w:r w:rsidR="00376DB3" w:rsidRPr="001660B4">
        <w:t xml:space="preserve">kn. </w:t>
      </w:r>
      <w:r w:rsidRPr="001660B4">
        <w:t xml:space="preserve">Kroz otpis obveza očekuje se financijsko rasterećenje u iznosu od </w:t>
      </w:r>
      <w:r w:rsidR="00A4386E">
        <w:t>2.443.503,23</w:t>
      </w:r>
      <w:r w:rsidR="00E73E02" w:rsidRPr="00E73E02">
        <w:t xml:space="preserve"> </w:t>
      </w:r>
      <w:r w:rsidRPr="001660B4">
        <w:t>kn</w:t>
      </w:r>
      <w:r w:rsidR="0014542A" w:rsidRPr="001660B4">
        <w:t xml:space="preserve">. Sve ovo </w:t>
      </w:r>
      <w:r w:rsidR="00E301D6" w:rsidRPr="001660B4">
        <w:t>omogućit</w:t>
      </w:r>
      <w:r w:rsidR="0014542A" w:rsidRPr="001660B4">
        <w:t xml:space="preserve"> će tvrtci </w:t>
      </w:r>
      <w:r w:rsidRPr="001660B4">
        <w:t xml:space="preserve"> lakše vraćanje </w:t>
      </w:r>
      <w:r w:rsidR="0014542A" w:rsidRPr="001660B4">
        <w:t xml:space="preserve">ostatka </w:t>
      </w:r>
      <w:r w:rsidRPr="001660B4">
        <w:t>obveza.</w:t>
      </w:r>
      <w:bookmarkStart w:name="_Toc472012456" w:id="64"/>
    </w:p>
    <w:p w:rsidRDefault="00A4386E" w:rsidP="00881EE4" w:rsidR="00A4386E">
      <w:pPr>
        <w:spacing w:lineRule="auto" w:line="360"/>
        <w:jc w:val="both"/>
      </w:pPr>
    </w:p>
    <w:p w:rsidRDefault="004E50F3" w:rsidP="00881EE4" w:rsidR="004E50F3">
      <w:pPr>
        <w:spacing w:lineRule="auto" w:line="360"/>
        <w:jc w:val="both"/>
      </w:pPr>
    </w:p>
    <w:p w:rsidRDefault="004E50F3" w:rsidP="00881EE4" w:rsidR="004E50F3">
      <w:pPr>
        <w:spacing w:lineRule="auto" w:line="360"/>
        <w:jc w:val="both"/>
      </w:pPr>
    </w:p>
    <w:p w:rsidRDefault="004E50F3" w:rsidP="00881EE4" w:rsidR="004E50F3" w:rsidRPr="00881EE4">
      <w:pPr>
        <w:spacing w:lineRule="auto" w:line="360"/>
        <w:jc w:val="both"/>
      </w:pPr>
    </w:p>
    <w:p w:rsidRDefault="00506FE2" w:rsidP="00347687" w:rsidR="00C259F4" w:rsidRPr="002C7500">
      <w:pPr>
        <w:pStyle w:val="Naslov2"/>
        <w:numPr>
          <w:ilvl w:val="0"/>
          <w:numId w:val="0"/>
        </w:numPr>
        <w:ind w:left="420"/>
      </w:pPr>
      <w:bookmarkStart w:name="_Toc507415204" w:id="65"/>
      <w:r w:rsidRPr="00A27F7D">
        <w:lastRenderedPageBreak/>
        <w:t xml:space="preserve">3.1.   </w:t>
      </w:r>
      <w:r w:rsidR="00E4173B" w:rsidRPr="00A27F7D">
        <w:t>Izračun financijskih mjera na manj</w:t>
      </w:r>
      <w:r w:rsidR="0008374C" w:rsidRPr="00A27F7D">
        <w:t>a</w:t>
      </w:r>
      <w:r w:rsidR="00E4173B" w:rsidRPr="00A27F7D">
        <w:t>k likvidnih sredstava</w:t>
      </w:r>
      <w:bookmarkEnd w:id="64"/>
      <w:bookmarkEnd w:id="65"/>
      <w:r w:rsidR="00E4173B" w:rsidRPr="00A27F7D">
        <w:t xml:space="preserve"> </w:t>
      </w:r>
    </w:p>
    <w:p w:rsidRDefault="00274DEA" w:rsidP="00274DEA" w:rsidR="00274DEA" w:rsidRPr="00E53BEA"/>
    <w:p w:rsidRDefault="00E4173B" w:rsidP="00E4173B" w:rsidR="00E4173B" w:rsidRPr="00E53BEA"/>
    <w:p w:rsidRDefault="00834408" w:rsidP="004E50F3" w:rsidR="004E50F3" w:rsidRPr="00E53BEA">
      <w:pPr>
        <w:spacing w:lineRule="auto" w:line="360"/>
        <w:jc w:val="both"/>
      </w:pPr>
      <w:r w:rsidRPr="00E53BEA">
        <w:t>Nakon provedenih mjera financijskog restrukturiranja, društvo će sani</w:t>
      </w:r>
      <w:r w:rsidR="00C027A2" w:rsidRPr="00E53BEA">
        <w:t xml:space="preserve">rati manjak likvidnih sredstava tako da će </w:t>
      </w:r>
      <w:r w:rsidR="00391167" w:rsidRPr="00E53BEA">
        <w:t xml:space="preserve">se </w:t>
      </w:r>
      <w:r w:rsidR="00DE09CB">
        <w:t xml:space="preserve">isiti smanjiti na iznos od </w:t>
      </w:r>
      <w:r w:rsidR="008F11A7">
        <w:rPr>
          <w:rFonts w:eastAsia="Times New Roman"/>
          <w:b/>
          <w:bCs/>
          <w:sz w:val="22"/>
          <w:szCs w:val="22"/>
        </w:rPr>
        <w:t>2.771.367</w:t>
      </w:r>
      <w:r w:rsidR="0097664F">
        <w:rPr>
          <w:rFonts w:eastAsia="Times New Roman"/>
          <w:b/>
          <w:bCs/>
          <w:sz w:val="22"/>
          <w:szCs w:val="22"/>
        </w:rPr>
        <w:t xml:space="preserve"> </w:t>
      </w:r>
      <w:r w:rsidR="00830BD6" w:rsidRPr="00E53BEA">
        <w:t>kn, što će</w:t>
      </w:r>
      <w:r w:rsidR="00DE09CB">
        <w:t xml:space="preserve"> uz provedbu operat</w:t>
      </w:r>
      <w:r w:rsidR="008F11A7">
        <w:t>ivnih mjera omogućiti dugoročnu</w:t>
      </w:r>
      <w:r w:rsidRPr="00E53BEA">
        <w:t xml:space="preserve"> financijsk</w:t>
      </w:r>
      <w:r w:rsidR="00C027A2" w:rsidRPr="00E53BEA">
        <w:t>u likvidnos</w:t>
      </w:r>
      <w:r w:rsidR="001D4FBC" w:rsidRPr="00E53BEA">
        <w:t>t jer će sve kratkoročne obveze dijelomočno otpisati, a razlik</w:t>
      </w:r>
      <w:r w:rsidR="00F2307D" w:rsidRPr="00E53BEA">
        <w:t>u</w:t>
      </w:r>
      <w:r w:rsidR="001D4FBC" w:rsidRPr="00E53BEA">
        <w:t xml:space="preserve"> pretvoriti u dugoročne obveze.</w:t>
      </w:r>
    </w:p>
    <w:p w:rsidRDefault="00892431" w:rsidP="00DB4B5E" w:rsidR="008C6A1B" w:rsidRPr="0097664F">
      <w:pPr>
        <w:spacing w:lineRule="auto" w:line="360"/>
      </w:pPr>
      <w:r w:rsidRPr="00E53BEA">
        <w:t>Tablica:</w:t>
      </w:r>
    </w:p>
    <w:tbl>
      <w:tblPr>
        <w:tblW w:type="dxa" w:w="9751"/>
        <w:jc w:val="center"/>
        <w:tblLook w:val="04A0" w:noVBand="1" w:noHBand="0" w:lastColumn="0" w:firstColumn="1" w:lastRow="0" w:firstRow="1"/>
      </w:tblPr>
      <w:tblGrid>
        <w:gridCol w:w="7913"/>
        <w:gridCol w:w="1838"/>
      </w:tblGrid>
      <w:tr w:rsidTr="00FC27C0" w:rsidR="00E73E02" w:rsidRPr="00FC27C0">
        <w:trPr>
          <w:trHeight w:val="419"/>
          <w:jc w:val="center"/>
        </w:trPr>
        <w:tc>
          <w:tcPr>
            <w:tcW w:type="dxa" w:w="7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73E02" w:rsidP="00E73E02" w:rsidR="00E73E02" w:rsidRPr="00FC27C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Pozicija</w:t>
            </w:r>
          </w:p>
        </w:tc>
        <w:tc>
          <w:tcPr>
            <w:tcW w:type="dxa" w:w="1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73E02" w:rsidP="00E73E02" w:rsidR="00E73E02" w:rsidRPr="00FC27C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Iznos</w:t>
            </w:r>
          </w:p>
        </w:tc>
      </w:tr>
      <w:tr w:rsidTr="00FC27C0" w:rsidR="00E73E02" w:rsidRPr="00FC27C0">
        <w:trPr>
          <w:trHeight w:val="280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 Koncesije, patenti, licencije, robne i uslužne marke, softver</w:t>
            </w: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74.271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 xml:space="preserve">2. Postrojenja i oprema 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465.712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3. Alati, pogonski inventar i transportna imovina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221.500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4. Ostala materijalna imovina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4.800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5. Sirovine i materijal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47.053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6. Gotovi proizvodi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10.117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7. Trgovačka roba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1.041.744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8. Predujmovi za zalihe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25.000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9. Potraživanja od kupaca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2.316.497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10. Potraživanja od države i drugih institucija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7.102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11. Ostala potraživanja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240.305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12. Novac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37.571</w:t>
            </w:r>
          </w:p>
        </w:tc>
      </w:tr>
      <w:tr w:rsidTr="00FC27C0" w:rsidR="00E73E02" w:rsidRPr="00FC27C0">
        <w:trPr>
          <w:trHeight w:val="405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UKUPNO LIKVIDNA IMOVINA: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4.491.672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1.762.670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2. Obveze za zajmove, depozite i slično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27.458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3. Obveze prema bankama i drugim financijskim institucijama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740.209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4. Obveze za predujmove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59.943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5. Obveze prema dobavljačima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1.558.950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6. Obveze prema zaposlenicima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179.343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7. Obveze  za poreze, doprinose i sličana davanja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206.793</w:t>
            </w:r>
          </w:p>
        </w:tc>
      </w:tr>
      <w:tr w:rsidTr="00FC27C0" w:rsidR="00E73E02" w:rsidRPr="00FC27C0">
        <w:trPr>
          <w:trHeight w:val="183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8. Ostale kratkoročne obveze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27.041</w:t>
            </w:r>
          </w:p>
        </w:tc>
      </w:tr>
      <w:tr w:rsidTr="00FC27C0" w:rsidR="00E73E02" w:rsidRPr="00FC27C0">
        <w:trPr>
          <w:trHeight w:val="425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UKUPNO OBVEZE: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4.562.407</w:t>
            </w:r>
          </w:p>
        </w:tc>
      </w:tr>
      <w:tr w:rsidTr="00FC27C0" w:rsidR="00E73E02" w:rsidRPr="00FC27C0">
        <w:trPr>
          <w:trHeight w:val="417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MANJAK LIKVIDNIH SREDSTAVA: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-70.735</w:t>
            </w:r>
          </w:p>
        </w:tc>
      </w:tr>
      <w:tr w:rsidTr="00FC27C0" w:rsidR="00E73E02" w:rsidRPr="00FC27C0">
        <w:trPr>
          <w:trHeight w:val="332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2.842.102</w:t>
            </w:r>
          </w:p>
        </w:tc>
      </w:tr>
      <w:tr w:rsidTr="00FC27C0" w:rsidR="00E73E02" w:rsidRPr="00FC27C0">
        <w:trPr>
          <w:trHeight w:val="332"/>
          <w:jc w:val="center"/>
        </w:trPr>
        <w:tc>
          <w:tcPr>
            <w:tcW w:type="dxa" w:w="79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73E02" w:rsidP="00E73E02" w:rsidR="00E73E02" w:rsidRPr="00FC27C0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FC27C0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2.771.367</w:t>
            </w:r>
          </w:p>
        </w:tc>
      </w:tr>
    </w:tbl>
    <w:p w:rsidRDefault="0097664F" w:rsidR="0097664F">
      <w:pPr>
        <w:rPr>
          <w:rFonts w:eastAsia="Times New Roman"/>
          <w:b/>
          <w:color w:themeColor="accent1" w:val="4F81BD"/>
          <w:lang w:eastAsia="en-US" w:val="hr-HR"/>
        </w:rPr>
      </w:pPr>
      <w:bookmarkStart w:name="_Toc451235626" w:id="66"/>
      <w:bookmarkStart w:name="_Toc472012457" w:id="67"/>
      <w:bookmarkStart w:name="_Toc477898305" w:id="68"/>
    </w:p>
    <w:p w:rsidRDefault="004E50F3" w:rsidR="004E50F3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4E50F3" w:rsidR="004E50F3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4E50F3" w:rsidR="004E50F3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4E50F3" w:rsidR="004E50F3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4E50F3" w:rsidR="004E50F3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4E50F3" w:rsidR="004E50F3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4E50F3" w:rsidR="004E50F3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4E50F3" w:rsidR="004E50F3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4E50F3" w:rsidR="004E50F3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F6033D" w:rsidP="00DF043A" w:rsidR="00F422BB" w:rsidRPr="001F1611">
      <w:pPr>
        <w:pStyle w:val="Naslov1"/>
      </w:pPr>
      <w:bookmarkStart w:name="_Toc507415205" w:id="69"/>
      <w:r w:rsidRPr="001F1611">
        <w:lastRenderedPageBreak/>
        <w:t xml:space="preserve">4. </w:t>
      </w:r>
      <w:r w:rsidR="000659A2" w:rsidRPr="001F1611">
        <w:t xml:space="preserve">  </w:t>
      </w:r>
      <w:r w:rsidR="00A67426" w:rsidRPr="001F1611">
        <w:t xml:space="preserve">OPIS MJERA </w:t>
      </w:r>
      <w:r w:rsidR="00D13807" w:rsidRPr="001F1611">
        <w:t>OPERATIVNO</w:t>
      </w:r>
      <w:r w:rsidR="00C70611" w:rsidRPr="001F1611">
        <w:t>G</w:t>
      </w:r>
      <w:r w:rsidR="00D13807" w:rsidRPr="001F1611">
        <w:t xml:space="preserve"> REST</w:t>
      </w:r>
      <w:r w:rsidR="00A86B42" w:rsidRPr="001F1611">
        <w:t>RUKTURIRANJA</w:t>
      </w:r>
      <w:r w:rsidR="00D13807" w:rsidRPr="001F1611">
        <w:t xml:space="preserve"> </w:t>
      </w:r>
      <w:r w:rsidR="00483326" w:rsidRPr="001F1611">
        <w:t>I IZRAČUN NJIHOVIH UČINAKA NA POSLOVANJE</w:t>
      </w:r>
      <w:bookmarkEnd w:id="66"/>
      <w:bookmarkEnd w:id="67"/>
      <w:bookmarkEnd w:id="68"/>
      <w:bookmarkEnd w:id="69"/>
    </w:p>
    <w:p w:rsidRDefault="00846FD7" w:rsidP="00846FD7" w:rsidR="00846FD7" w:rsidRPr="00E53BEA"/>
    <w:p w:rsidRDefault="00846FD7" w:rsidP="00846FD7" w:rsidR="00846FD7" w:rsidRPr="00E53BEA"/>
    <w:p w:rsidRDefault="00846FD7" w:rsidP="00846FD7" w:rsidR="00846FD7" w:rsidRPr="00E53BEA">
      <w:pPr>
        <w:spacing w:lineRule="auto" w:line="360"/>
        <w:jc w:val="both"/>
      </w:pPr>
      <w:r w:rsidRPr="00E53BEA">
        <w:t>Osim financijskog restrukt</w:t>
      </w:r>
      <w:r w:rsidR="00E301D6" w:rsidRPr="00E53BEA">
        <w:t xml:space="preserve">uriranja tvrtke </w:t>
      </w:r>
      <w:r w:rsidR="00A93E09">
        <w:t>CEDRUS NOVO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>u</w:t>
      </w:r>
      <w:r w:rsidR="00726CF3" w:rsidRPr="00E53BEA">
        <w:t xml:space="preserve"> </w:t>
      </w:r>
      <w:r w:rsidRPr="00E53BEA">
        <w:t xml:space="preserve">predstečajnom postupku, čime će se obveze društva reprogamirati na duži vremenski period te time društvo dovesti u stanje likvidnosti, tvrtka planira poduzeti i slijedeće mjere operativnog restrukturiranja:  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pStyle w:val="Odlomakpopisa"/>
        <w:numPr>
          <w:ilvl w:val="0"/>
          <w:numId w:val="14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broja zaposlenih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Sukladno planovima, tvrtka će </w:t>
      </w:r>
      <w:r w:rsidR="00726CF3" w:rsidRPr="00AA3345">
        <w:t xml:space="preserve">zaposliti </w:t>
      </w:r>
      <w:r w:rsidR="00E73E02">
        <w:t>2</w:t>
      </w:r>
      <w:r w:rsidR="00AA3345" w:rsidRPr="00AA3345">
        <w:t xml:space="preserve"> </w:t>
      </w:r>
      <w:r w:rsidR="00A27F7D" w:rsidRPr="00AA3345">
        <w:t>djelatnika</w:t>
      </w:r>
      <w:r w:rsidR="00CD3E26" w:rsidRPr="00AA3345">
        <w:t xml:space="preserve"> </w:t>
      </w:r>
      <w:r w:rsidR="00CD3E26" w:rsidRPr="00E53BEA">
        <w:rPr>
          <w:color w:themeColor="text1" w:val="000000"/>
        </w:rPr>
        <w:t>u naredne dvije poslovne godine.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numPr>
          <w:ilvl w:val="0"/>
          <w:numId w:val="8"/>
        </w:numPr>
        <w:spacing w:lineRule="auto" w:line="360"/>
        <w:jc w:val="both"/>
      </w:pPr>
      <w:r w:rsidRPr="00E53BEA">
        <w:t xml:space="preserve">Optimizacija radnih procesa 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</w:p>
    <w:p w:rsidRDefault="00846FD7" w:rsidP="00CE7DA1" w:rsidR="00846FD7" w:rsidRPr="00E53BEA">
      <w:pPr>
        <w:numPr>
          <w:ilvl w:val="0"/>
          <w:numId w:val="6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prihoda</w:t>
      </w:r>
    </w:p>
    <w:p w:rsidRDefault="00846FD7" w:rsidP="00846FD7" w:rsidR="00846FD7" w:rsidRPr="00E53BEA">
      <w:pPr>
        <w:spacing w:lineRule="auto" w:line="360"/>
        <w:jc w:val="both"/>
        <w:rPr>
          <w:lang w:eastAsia="en-US"/>
        </w:rPr>
      </w:pPr>
      <w:r w:rsidRPr="00E53BEA">
        <w:t xml:space="preserve">Tvrtka će tražiti dodatne izvore prihoda i usmjeriti nove napore na </w:t>
      </w:r>
      <w:r w:rsidRPr="00E53BEA">
        <w:rPr>
          <w:lang w:eastAsia="en-US"/>
        </w:rPr>
        <w:t xml:space="preserve">tržišta koja imaju interes za njihovu usluge, poglavito u inozemstvu. 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</w:p>
    <w:p w:rsidRDefault="00846FD7" w:rsidP="00CE7DA1" w:rsidR="00846FD7" w:rsidRPr="00E53BEA">
      <w:pPr>
        <w:numPr>
          <w:ilvl w:val="0"/>
          <w:numId w:val="9"/>
        </w:numPr>
        <w:spacing w:lineRule="auto" w:line="360"/>
        <w:contextualSpacing/>
        <w:jc w:val="both"/>
      </w:pPr>
      <w:r w:rsidRPr="00E53BEA">
        <w:t>Povećanje profitabilnosti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Sukladno povećanju prodaje planira se i povećanje profitabilnosti koja će imati značajan učinak na poslovanje poduzeća.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numPr>
          <w:ilvl w:val="0"/>
          <w:numId w:val="6"/>
        </w:numPr>
        <w:spacing w:lineRule="auto" w:line="360"/>
        <w:contextualSpacing/>
        <w:jc w:val="both"/>
      </w:pPr>
      <w:r w:rsidRPr="00E53BEA">
        <w:t xml:space="preserve">Oglašavanje 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Najvažnija stavka u poslovanju je oglašavanje i informiranje klijenata o vlastitim</w:t>
      </w:r>
      <w:r w:rsidR="002C7500">
        <w:t xml:space="preserve"> proizvodima i</w:t>
      </w:r>
      <w:r w:rsidRPr="00E53BEA">
        <w:t xml:space="preserve"> uslugama</w:t>
      </w:r>
      <w:r w:rsidR="00E301D6" w:rsidRPr="00E53BEA">
        <w:t>, što</w:t>
      </w:r>
      <w:r w:rsidRPr="00E53BEA">
        <w:t xml:space="preserve"> već intenzivno provode, te će nastaviti u tom smjeru.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846FD7" w:rsidR="00846FD7" w:rsidRPr="00E53BEA">
      <w:pPr>
        <w:spacing w:lineRule="auto" w:line="360"/>
        <w:jc w:val="both"/>
      </w:pPr>
    </w:p>
    <w:p w:rsidRDefault="000A512F" w:rsidP="00846FD7" w:rsidR="000A512F" w:rsidRPr="00E53BEA">
      <w:pPr>
        <w:spacing w:lineRule="auto" w:line="360"/>
        <w:jc w:val="both"/>
      </w:pPr>
    </w:p>
    <w:p w:rsidRDefault="000A512F" w:rsidP="00846FD7" w:rsidR="000A512F" w:rsidRPr="00E53BEA">
      <w:pPr>
        <w:spacing w:lineRule="auto" w:line="360"/>
        <w:jc w:val="both"/>
      </w:pPr>
    </w:p>
    <w:p w:rsidRDefault="000A512F" w:rsidP="00846FD7" w:rsidR="000A512F" w:rsidRPr="00E53BEA">
      <w:pPr>
        <w:spacing w:lineRule="auto" w:line="360"/>
        <w:jc w:val="both"/>
      </w:pPr>
    </w:p>
    <w:p w:rsidRDefault="0031201C" w:rsidP="0031201C" w:rsidR="0031201C" w:rsidRPr="00E53BEA"/>
    <w:p w:rsidRDefault="0031201C" w:rsidP="0031201C" w:rsidR="0031201C" w:rsidRPr="00E53BEA"/>
    <w:p w:rsidRDefault="00791B9A" w:rsidR="00791B9A" w:rsidRPr="00E53BEA">
      <w:pPr>
        <w:rPr>
          <w:rFonts w:eastAsia="Times New Roman"/>
          <w:b/>
          <w:bCs/>
          <w:iCs/>
          <w:lang w:eastAsia="hr-HR" w:val="hr-HR"/>
        </w:rPr>
      </w:pPr>
      <w:bookmarkStart w:name="_Toc472012458" w:id="70"/>
      <w:bookmarkStart w:name="_Toc451235627" w:id="71"/>
      <w:bookmarkStart w:name="_Toc131189724" w:id="72"/>
      <w:bookmarkStart w:name="_Toc283111403" w:id="73"/>
      <w:bookmarkStart w:name="_Toc292093929" w:id="74"/>
      <w:r w:rsidRPr="00E53BEA">
        <w:br w:type="page"/>
      </w:r>
    </w:p>
    <w:p w:rsidRDefault="00D85682" w:rsidP="00347687" w:rsidR="007F430E" w:rsidRPr="001F1611">
      <w:pPr>
        <w:pStyle w:val="Naslov2"/>
        <w:numPr>
          <w:ilvl w:val="0"/>
          <w:numId w:val="0"/>
        </w:numPr>
        <w:ind w:left="420"/>
      </w:pPr>
      <w:bookmarkStart w:name="_Toc477898306" w:id="75"/>
      <w:bookmarkStart w:name="_Toc507415206" w:id="76"/>
      <w:r w:rsidRPr="001F1611">
        <w:lastRenderedPageBreak/>
        <w:t xml:space="preserve">4.1    </w:t>
      </w:r>
      <w:r w:rsidR="007C744E" w:rsidRPr="001F1611">
        <w:t>Izračun učinka operativnih mjera na poslovanje</w:t>
      </w:r>
      <w:bookmarkEnd w:id="70"/>
      <w:bookmarkEnd w:id="75"/>
      <w:bookmarkEnd w:id="76"/>
      <w:r w:rsidRPr="001F1611">
        <w:t xml:space="preserve">    </w:t>
      </w:r>
    </w:p>
    <w:p w:rsidRDefault="00DB3435" w:rsidP="007F430E" w:rsidR="00DB3435" w:rsidRPr="00E53BEA">
      <w:pPr>
        <w:spacing w:lineRule="auto" w:line="360"/>
        <w:jc w:val="both"/>
      </w:pPr>
    </w:p>
    <w:p w:rsidRDefault="007F430E" w:rsidP="007F430E" w:rsidR="007F430E">
      <w:pPr>
        <w:spacing w:lineRule="auto" w:line="360"/>
        <w:jc w:val="both"/>
      </w:pPr>
      <w:r w:rsidRPr="00E53BEA">
        <w:t>Kroz segment operativnih mjera re</w:t>
      </w:r>
      <w:r w:rsidR="00775CA5" w:rsidRPr="00E53BEA">
        <w:t>strukturiranja, društvo će poveć</w:t>
      </w:r>
      <w:r w:rsidRPr="00E53BEA">
        <w:t xml:space="preserve">ati profitabilnost za ukupno </w:t>
      </w:r>
      <w:r w:rsidR="00E73E02" w:rsidRPr="00E73E02">
        <w:rPr>
          <w:rFonts w:eastAsia="Times New Roman"/>
          <w:b/>
          <w:bCs/>
          <w:color w:val="000000"/>
          <w:sz w:val="22"/>
          <w:szCs w:val="22"/>
          <w:lang w:eastAsia="hr-HR"/>
        </w:rPr>
        <w:t>338.400,00</w:t>
      </w:r>
      <w:r w:rsidR="00E73E02">
        <w:rPr>
          <w:rFonts w:eastAsia="Times New Roman"/>
          <w:b/>
          <w:bCs/>
          <w:color w:val="000000"/>
          <w:sz w:val="22"/>
          <w:szCs w:val="22"/>
          <w:lang w:eastAsia="hr-HR"/>
        </w:rPr>
        <w:t xml:space="preserve"> </w:t>
      </w:r>
      <w:r w:rsidRPr="00E53BEA">
        <w:t>kn, u odnosu na prethodno razdoblje, čime će se postići optimalno, profitabilno poslovanje.</w:t>
      </w:r>
    </w:p>
    <w:p w:rsidRDefault="006B7D50" w:rsidP="007F430E" w:rsidR="006B7D50" w:rsidRPr="00E53BEA">
      <w:pPr>
        <w:spacing w:lineRule="auto" w:line="360"/>
        <w:jc w:val="both"/>
      </w:pPr>
    </w:p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tbl>
      <w:tblPr>
        <w:tblW w:type="dxa" w:w="9254"/>
        <w:jc w:val="center"/>
        <w:tblLook w:val="04A0" w:noVBand="1" w:noHBand="0" w:lastColumn="0" w:firstColumn="1" w:lastRow="0" w:firstRow="1"/>
      </w:tblPr>
      <w:tblGrid>
        <w:gridCol w:w="784"/>
        <w:gridCol w:w="6915"/>
        <w:gridCol w:w="1555"/>
      </w:tblGrid>
      <w:tr w:rsidTr="00FC27C0" w:rsidR="00E73E02" w:rsidRPr="00E73E02">
        <w:trPr>
          <w:trHeight w:val="619"/>
          <w:jc w:val="center"/>
        </w:trPr>
        <w:tc>
          <w:tcPr>
            <w:tcW w:type="dxa" w:w="78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691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Opis</w:t>
            </w:r>
          </w:p>
        </w:tc>
        <w:tc>
          <w:tcPr>
            <w:tcW w:type="dxa" w:w="15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Tr="00FC27C0" w:rsidR="00E73E02" w:rsidRPr="00E73E02">
        <w:trPr>
          <w:trHeight w:val="619"/>
          <w:jc w:val="center"/>
        </w:trPr>
        <w:tc>
          <w:tcPr>
            <w:tcW w:type="dxa" w:w="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9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1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173.200,00</w:t>
            </w:r>
          </w:p>
        </w:tc>
      </w:tr>
      <w:tr w:rsidTr="00FC27C0" w:rsidR="00E73E02" w:rsidRPr="00E73E02">
        <w:trPr>
          <w:trHeight w:val="619"/>
          <w:jc w:val="center"/>
        </w:trPr>
        <w:tc>
          <w:tcPr>
            <w:tcW w:type="dxa" w:w="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69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Povećanje profitabilnosti kroz novi segment nabave</w:t>
            </w:r>
          </w:p>
        </w:tc>
        <w:tc>
          <w:tcPr>
            <w:tcW w:type="dxa" w:w="1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78.100,00</w:t>
            </w:r>
          </w:p>
        </w:tc>
      </w:tr>
      <w:tr w:rsidTr="00FC27C0" w:rsidR="00E73E02" w:rsidRPr="00E73E02">
        <w:trPr>
          <w:trHeight w:val="619"/>
          <w:jc w:val="center"/>
        </w:trPr>
        <w:tc>
          <w:tcPr>
            <w:tcW w:type="dxa" w:w="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69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1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87100</w:t>
            </w:r>
          </w:p>
        </w:tc>
      </w:tr>
      <w:tr w:rsidTr="00FC27C0" w:rsidR="00E73E02" w:rsidRPr="00E73E02">
        <w:trPr>
          <w:trHeight w:val="619"/>
          <w:jc w:val="center"/>
        </w:trPr>
        <w:tc>
          <w:tcPr>
            <w:tcW w:type="dxa" w:w="7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E73E02" w:rsidR="00E73E02" w:rsidRPr="00E73E02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69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1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338.400,00</w:t>
            </w:r>
          </w:p>
        </w:tc>
      </w:tr>
    </w:tbl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p w:rsidRDefault="0057742A" w:rsidP="0057742A" w:rsidR="0057742A" w:rsidRPr="002660A0">
      <w:pPr>
        <w:rPr>
          <w:sz w:val="20"/>
        </w:rPr>
      </w:pPr>
    </w:p>
    <w:p w:rsidRDefault="0031201C" w:rsidR="0031201C" w:rsidRPr="002660A0">
      <w:pPr>
        <w:rPr>
          <w:sz w:val="20"/>
        </w:rPr>
      </w:pPr>
    </w:p>
    <w:p w:rsidRDefault="0031201C" w:rsidR="0031201C" w:rsidRPr="002660A0">
      <w:pPr>
        <w:rPr>
          <w:sz w:val="20"/>
        </w:rPr>
      </w:pPr>
    </w:p>
    <w:p w:rsidRDefault="006E6A35" w:rsidP="00A745F8" w:rsidR="006E6A35" w:rsidRPr="002660A0">
      <w:pPr>
        <w:jc w:val="center"/>
        <w:rPr>
          <w:sz w:val="20"/>
        </w:rPr>
      </w:pPr>
    </w:p>
    <w:p w:rsidRDefault="006E6A35" w:rsidR="006E6A35" w:rsidRPr="002660A0">
      <w:pPr>
        <w:rPr>
          <w:sz w:val="20"/>
        </w:rPr>
      </w:pPr>
    </w:p>
    <w:p w:rsidRDefault="00FC27C0" w:rsidR="0031201C" w:rsidRPr="002660A0">
      <w:pPr>
        <w:rPr>
          <w:sz w:val="20"/>
        </w:rPr>
      </w:pPr>
      <w:r>
        <w:rPr>
          <w:noProof/>
          <w:color w:val="0000FF"/>
          <w:lang w:eastAsia="hr-HR"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707390</wp:posOffset>
            </wp:positionH>
            <wp:positionV relativeFrom="paragraph">
              <wp:posOffset>8890</wp:posOffset>
            </wp:positionV>
            <wp:extent cy="3697605" cx="4933950"/>
            <wp:effectExtent b="0" r="0" t="0" l="0"/>
            <wp:wrapTight wrapText="bothSides">
              <wp:wrapPolygon edited="false">
                <wp:start y="0" x="0"/>
                <wp:lineTo y="21478" x="0"/>
                <wp:lineTo y="21478" x="21517"/>
                <wp:lineTo y="0" x="21517"/>
                <wp:lineTo y="0" x="0"/>
              </wp:wrapPolygon>
            </wp:wrapTight>
            <wp:docPr descr="Image result for zeleni krovovi cedrus" name="irc_mi" id="4">
              <a:hlinkClick r:id="rId1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zeleni krovovi cedrus" name="irc_mi" id="0">
                      <a:hlinkClick r:id="rId1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97605" cx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1201C" w:rsidR="0031201C" w:rsidRPr="002660A0">
      <w:pPr>
        <w:rPr>
          <w:sz w:val="20"/>
        </w:rPr>
      </w:pPr>
    </w:p>
    <w:p w:rsidRDefault="0031201C" w:rsidP="000B2963" w:rsidR="0031201C" w:rsidRPr="002660A0">
      <w:pPr>
        <w:jc w:val="center"/>
        <w:rPr>
          <w:sz w:val="20"/>
        </w:rPr>
      </w:pPr>
    </w:p>
    <w:p w:rsidRDefault="0031201C" w:rsidR="0031201C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 w:rsidRPr="002660A0">
      <w:pPr>
        <w:rPr>
          <w:sz w:val="20"/>
        </w:rPr>
      </w:pPr>
    </w:p>
    <w:p w:rsidRDefault="002E156D" w:rsidR="002E156D" w:rsidRPr="002660A0">
      <w:pPr>
        <w:rPr>
          <w:b/>
          <w:color w:themeColor="accent1" w:val="4F81BD"/>
          <w:sz w:val="21"/>
          <w:szCs w:val="28"/>
          <w:lang w:eastAsia="en-US"/>
        </w:rPr>
      </w:pPr>
    </w:p>
    <w:p w:rsidRDefault="00620237" w:rsidR="00620237">
      <w:pPr>
        <w:rPr>
          <w:rFonts w:eastAsia="Times New Roman"/>
          <w:b/>
          <w:color w:themeColor="accent1" w:val="4F81BD"/>
          <w:lang w:eastAsia="en-US" w:val="hr-HR"/>
        </w:rPr>
      </w:pPr>
      <w:bookmarkStart w:name="_Toc472012459" w:id="77"/>
      <w:bookmarkStart w:name="_Toc477898307" w:id="78"/>
      <w:r>
        <w:br w:type="page"/>
      </w:r>
    </w:p>
    <w:p w:rsidRDefault="00893EC0" w:rsidP="00DF043A" w:rsidR="00893EC0" w:rsidRPr="00143A96">
      <w:pPr>
        <w:pStyle w:val="Naslov1"/>
      </w:pPr>
      <w:bookmarkStart w:name="_Toc507415207" w:id="79"/>
      <w:r w:rsidRPr="00143A96">
        <w:lastRenderedPageBreak/>
        <w:t xml:space="preserve">5. PLAN POSLOVANJA ZA NAREDNIH </w:t>
      </w:r>
      <w:r w:rsidR="005370F0" w:rsidRPr="00143A96">
        <w:t>5</w:t>
      </w:r>
      <w:r w:rsidRPr="00143A96">
        <w:t xml:space="preserve"> GODINA</w:t>
      </w:r>
      <w:bookmarkEnd w:id="71"/>
      <w:bookmarkEnd w:id="77"/>
      <w:bookmarkEnd w:id="78"/>
      <w:bookmarkEnd w:id="79"/>
    </w:p>
    <w:p w:rsidRDefault="007407D8" w:rsidP="007407D8" w:rsidR="007407D8" w:rsidRPr="00E53BEA">
      <w:pPr>
        <w:rPr>
          <w:b/>
          <w:i/>
          <w:color w:val="FF6600"/>
        </w:rPr>
      </w:pPr>
    </w:p>
    <w:p w:rsidRDefault="00A44DC4" w:rsidP="00A44DC4" w:rsidR="00A44DC4" w:rsidRPr="00E53BEA"/>
    <w:p w:rsidRDefault="00A44DC4" w:rsidP="00FE46CD" w:rsidR="00A44DC4" w:rsidRPr="00E53BEA">
      <w:pPr>
        <w:spacing w:lineRule="auto" w:line="360"/>
        <w:jc w:val="both"/>
      </w:pPr>
      <w:r w:rsidRPr="00E53BEA">
        <w:t>Ključne pretpostavke projekcije poslovanja</w:t>
      </w:r>
      <w:r w:rsidR="00563036" w:rsidRPr="00E53BEA">
        <w:t xml:space="preserve">: </w:t>
      </w:r>
    </w:p>
    <w:p w:rsidRDefault="00FB7F37" w:rsidP="00FE46CD" w:rsidR="00FB7F37" w:rsidRPr="00E53BEA">
      <w:pPr>
        <w:spacing w:lineRule="auto" w:line="360"/>
        <w:jc w:val="both"/>
      </w:pPr>
    </w:p>
    <w:p w:rsidRDefault="00FB7F37" w:rsidP="00CE7DA1" w:rsidR="00A44DC4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Projekcija računa dobiti i gubitka utvrđena je za </w:t>
      </w:r>
      <w:r w:rsidR="00BA20DA" w:rsidRPr="00E53BEA">
        <w:t>pet</w:t>
      </w:r>
      <w:r w:rsidRPr="00E53BEA">
        <w:t xml:space="preserve"> godina poslovanja, a podlogu </w:t>
      </w:r>
      <w:r w:rsidR="00F6392A" w:rsidRPr="00E53BEA">
        <w:t xml:space="preserve">za izračun </w:t>
      </w:r>
      <w:r w:rsidRPr="00E53BEA">
        <w:t xml:space="preserve">čine </w:t>
      </w:r>
      <w:r w:rsidR="00E2242A" w:rsidRPr="00E53BEA">
        <w:t xml:space="preserve">utvrđene kategorije u Planu </w:t>
      </w:r>
      <w:r w:rsidR="0048317D" w:rsidRPr="00E53BEA">
        <w:t>restrukturiranja</w:t>
      </w:r>
      <w:r w:rsidR="00E2242A" w:rsidRPr="00E53BEA">
        <w:t xml:space="preserve"> (</w:t>
      </w:r>
      <w:r w:rsidR="00F6392A" w:rsidRPr="00E53BEA">
        <w:t>tržišne okolnosti</w:t>
      </w:r>
      <w:r w:rsidR="00E2242A" w:rsidRPr="00E53BEA">
        <w:t xml:space="preserve">, </w:t>
      </w:r>
      <w:r w:rsidR="004D277C" w:rsidRPr="00E53BEA">
        <w:t>utjecaj na prodajnu i troškovnu učinkovitost, utjecaj</w:t>
      </w:r>
      <w:r w:rsidR="00563036" w:rsidRPr="00E53BEA">
        <w:t xml:space="preserve"> financijskog restrukturiranja).</w:t>
      </w:r>
    </w:p>
    <w:p w:rsidRDefault="004D277C" w:rsidP="00FE46CD" w:rsidR="004D277C" w:rsidRPr="00E53BEA">
      <w:pPr>
        <w:spacing w:lineRule="auto" w:line="360"/>
        <w:jc w:val="both"/>
      </w:pPr>
    </w:p>
    <w:p w:rsidRDefault="004D277C" w:rsidP="00CE7DA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Prihodi </w:t>
      </w:r>
      <w:r w:rsidR="00777D99" w:rsidRPr="00E53BEA">
        <w:t xml:space="preserve"> i bruto marža</w:t>
      </w:r>
      <w:r w:rsidR="00563036" w:rsidRPr="00E53BEA">
        <w:t xml:space="preserve"> </w:t>
      </w:r>
      <w:r w:rsidR="00777D99" w:rsidRPr="00E53BEA">
        <w:t>- Projekcija prihoda unutar prikazanog računa dobiti i gubitka temelji se na projekcijama za sve djela</w:t>
      </w:r>
      <w:r w:rsidR="004E14C1" w:rsidRPr="00E53BEA">
        <w:t>tnosti kojima se Društvo</w:t>
      </w:r>
      <w:r w:rsidR="00E301D6" w:rsidRPr="00E53BEA">
        <w:t xml:space="preserve"> bavi, a interpretira se</w:t>
      </w:r>
      <w:r w:rsidR="00777D99" w:rsidRPr="00E53BEA">
        <w:t xml:space="preserve"> kroz ključne pokazatelje ekonomske</w:t>
      </w:r>
      <w:r w:rsidR="00563036" w:rsidRPr="00E53BEA">
        <w:t xml:space="preserve"> efikasnosti od kojih su najvažniji</w:t>
      </w:r>
      <w:r w:rsidR="00777D99" w:rsidRPr="00E53BEA">
        <w:t>:</w:t>
      </w:r>
    </w:p>
    <w:p w:rsidRDefault="00777D99" w:rsidP="00777D99" w:rsidR="00777D99" w:rsidRPr="00E53BEA">
      <w:pPr>
        <w:pStyle w:val="DarkList-Accent51"/>
      </w:pPr>
    </w:p>
    <w:p w:rsidRDefault="00342B1E" w:rsidP="00CE7DA1" w:rsidR="00777D99" w:rsidRPr="00E53BEA">
      <w:pPr>
        <w:numPr>
          <w:ilvl w:val="1"/>
          <w:numId w:val="5"/>
        </w:numPr>
        <w:spacing w:lineRule="auto" w:line="360"/>
        <w:jc w:val="both"/>
      </w:pPr>
      <w:r w:rsidRPr="00E53BEA">
        <w:t>Stabilizacija</w:t>
      </w:r>
      <w:r w:rsidR="00777D99" w:rsidRPr="00E53BEA">
        <w:t xml:space="preserve"> </w:t>
      </w:r>
      <w:r w:rsidRPr="00E53BEA">
        <w:t>prihoda, povećanje bruto marže i poboljšanje naplate dodatnim instrumentima osiguranja</w:t>
      </w:r>
      <w:r w:rsidR="00546A26" w:rsidRPr="00E53BEA">
        <w:t>, a</w:t>
      </w:r>
      <w:r w:rsidR="00777D99" w:rsidRPr="00E53BEA">
        <w:t xml:space="preserve"> zasnivaju se na predviđenom utjecaju projekta restrukturiranja kao i na likvidnom poslovanju do kojeg se došlo putem reprograma obveza</w:t>
      </w:r>
    </w:p>
    <w:p w:rsidRDefault="00777D99" w:rsidP="00CE7DA1" w:rsidR="004D277C">
      <w:pPr>
        <w:numPr>
          <w:ilvl w:val="1"/>
          <w:numId w:val="5"/>
        </w:numPr>
        <w:spacing w:lineRule="auto" w:line="360"/>
        <w:jc w:val="both"/>
      </w:pPr>
      <w:r w:rsidRPr="00E53BEA">
        <w:t>Rast prihoda kroz povećanje kanala prodaje (n</w:t>
      </w:r>
      <w:r w:rsidR="00613D7A" w:rsidRPr="00E53BEA">
        <w:t>ovi kupci, povećanje suradnje s</w:t>
      </w:r>
      <w:r w:rsidRPr="00E53BEA">
        <w:t xml:space="preserve"> postojećim kupcima</w:t>
      </w:r>
      <w:r w:rsidR="00140B1F" w:rsidRPr="00E53BEA">
        <w:t>, nova tržišta</w:t>
      </w:r>
      <w:r w:rsidRPr="00E53BEA">
        <w:t>)</w:t>
      </w:r>
    </w:p>
    <w:p w:rsidRDefault="00143A96" w:rsidP="00143A96" w:rsidR="00143A96" w:rsidRPr="00E53BEA">
      <w:pPr>
        <w:spacing w:lineRule="auto" w:line="360"/>
        <w:ind w:left="1440"/>
        <w:jc w:val="both"/>
      </w:pPr>
    </w:p>
    <w:p w:rsidRDefault="004D277C" w:rsidP="00CE7DA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>Troškovi</w:t>
      </w:r>
      <w:r w:rsidR="00563036" w:rsidRPr="00E53BEA">
        <w:t xml:space="preserve"> </w:t>
      </w:r>
      <w:r w:rsidR="00777D99" w:rsidRPr="00E53BEA">
        <w:t>-</w:t>
      </w:r>
      <w:r w:rsidR="00563036" w:rsidRPr="00E53BEA">
        <w:t xml:space="preserve"> </w:t>
      </w:r>
      <w:r w:rsidR="00777D99" w:rsidRPr="00E53BEA">
        <w:t>projekcija troškova unutar prikazanog računa dobiti i gubitka temelji se na projiciranju svake pojedine stavke t</w:t>
      </w:r>
      <w:r w:rsidR="00563036" w:rsidRPr="00E53BEA">
        <w:t>r</w:t>
      </w:r>
      <w:r w:rsidR="00777D99" w:rsidRPr="00E53BEA">
        <w:t>oškova, od kojih su ključni:</w:t>
      </w:r>
    </w:p>
    <w:p w:rsidRDefault="00997A96" w:rsidP="00997A96" w:rsidR="00997A96" w:rsidRPr="00E53BEA">
      <w:pPr>
        <w:spacing w:lineRule="auto" w:line="360"/>
        <w:ind w:left="720"/>
        <w:jc w:val="both"/>
      </w:pPr>
    </w:p>
    <w:p w:rsidRDefault="00613D7A" w:rsidP="00CE7DA1" w:rsidR="004E2B48" w:rsidRPr="00E53BEA">
      <w:pPr>
        <w:numPr>
          <w:ilvl w:val="1"/>
          <w:numId w:val="5"/>
        </w:numPr>
        <w:spacing w:lineRule="auto" w:line="360"/>
        <w:jc w:val="both"/>
      </w:pPr>
      <w:r w:rsidRPr="00E53BEA">
        <w:t>smanjenje</w:t>
      </w:r>
      <w:r w:rsidR="00777D99" w:rsidRPr="00E53BEA">
        <w:t xml:space="preserve"> </w:t>
      </w:r>
      <w:r w:rsidR="00DD0B67" w:rsidRPr="00E53BEA">
        <w:t xml:space="preserve">operativnih </w:t>
      </w:r>
      <w:r w:rsidR="00777D99" w:rsidRPr="00E53BEA">
        <w:t xml:space="preserve">troškova koje će se ostvariti </w:t>
      </w:r>
      <w:r w:rsidR="00563036" w:rsidRPr="00E53BEA">
        <w:t>kroz</w:t>
      </w:r>
      <w:r w:rsidR="00170869" w:rsidRPr="00E53BEA">
        <w:t xml:space="preserve"> </w:t>
      </w:r>
      <w:r w:rsidR="00EA0FEB" w:rsidRPr="00E53BEA">
        <w:t>povećan opseg posla i veće marže</w:t>
      </w:r>
    </w:p>
    <w:p w:rsidRDefault="00BC2856" w:rsidR="00BC2856" w:rsidRPr="00E53BEA">
      <w:pPr>
        <w:rPr>
          <w:u w:val="single"/>
        </w:rPr>
      </w:pPr>
      <w:r w:rsidRPr="00E53BEA">
        <w:rPr>
          <w:u w:val="single"/>
        </w:rPr>
        <w:br w:type="page"/>
      </w:r>
    </w:p>
    <w:p w:rsidRDefault="000164C1" w:rsidP="00892F9C" w:rsidR="004D277C" w:rsidRPr="00E53BEA">
      <w:pPr>
        <w:jc w:val="center"/>
        <w:rPr>
          <w:b/>
          <w:color w:themeColor="accent1" w:val="4F81BD"/>
          <w:u w:val="single"/>
        </w:rPr>
      </w:pPr>
      <w:r w:rsidRPr="00E53BEA">
        <w:rPr>
          <w:b/>
          <w:color w:themeColor="accent1" w:val="4F81BD"/>
          <w:u w:val="single"/>
        </w:rPr>
        <w:lastRenderedPageBreak/>
        <w:t>Projekcija poslovanja</w:t>
      </w:r>
      <w:r w:rsidR="00BF1214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 xml:space="preserve"> (201</w:t>
      </w:r>
      <w:r w:rsidR="004C061D" w:rsidRPr="00E53BEA">
        <w:rPr>
          <w:b/>
          <w:color w:themeColor="accent1" w:val="4F81BD"/>
          <w:u w:val="single"/>
        </w:rPr>
        <w:t>7</w:t>
      </w:r>
      <w:r w:rsidRPr="00E53BEA">
        <w:rPr>
          <w:b/>
          <w:color w:themeColor="accent1" w:val="4F81BD"/>
          <w:u w:val="single"/>
        </w:rPr>
        <w:t>.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>-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BB6581" w:rsidRPr="00E53BEA">
        <w:rPr>
          <w:b/>
          <w:color w:themeColor="accent1" w:val="4F81BD"/>
          <w:u w:val="single"/>
        </w:rPr>
        <w:t>202</w:t>
      </w:r>
      <w:r w:rsidR="004C061D" w:rsidRPr="00E53BEA">
        <w:rPr>
          <w:b/>
          <w:color w:themeColor="accent1" w:val="4F81BD"/>
          <w:u w:val="single"/>
        </w:rPr>
        <w:t>2</w:t>
      </w:r>
      <w:r w:rsidRPr="00E53BEA">
        <w:rPr>
          <w:b/>
          <w:color w:themeColor="accent1" w:val="4F81BD"/>
          <w:u w:val="single"/>
        </w:rPr>
        <w:t>.</w:t>
      </w:r>
      <w:r w:rsidR="004F671D" w:rsidRPr="00E53BEA">
        <w:rPr>
          <w:b/>
          <w:color w:themeColor="accent1" w:val="4F81BD"/>
          <w:u w:val="single"/>
        </w:rPr>
        <w:t>)</w:t>
      </w:r>
    </w:p>
    <w:p w:rsidRDefault="005D2C37" w:rsidP="009D5152" w:rsidR="005D2C37" w:rsidRPr="002660A0">
      <w:pPr>
        <w:jc w:val="center"/>
        <w:rPr>
          <w:sz w:val="20"/>
        </w:rPr>
      </w:pPr>
    </w:p>
    <w:p w:rsidRDefault="00BD78E8" w:rsidP="004D277C" w:rsidR="00BD78E8" w:rsidRPr="002660A0">
      <w:pPr>
        <w:rPr>
          <w:i/>
          <w:sz w:val="20"/>
        </w:rPr>
      </w:pPr>
    </w:p>
    <w:tbl>
      <w:tblPr>
        <w:tblW w:type="dxa" w:w="8873"/>
        <w:jc w:val="center"/>
        <w:tblLook w:val="04A0" w:noVBand="1" w:noHBand="0" w:lastColumn="0" w:firstColumn="1" w:lastRow="0" w:firstRow="1"/>
      </w:tblPr>
      <w:tblGrid>
        <w:gridCol w:w="607"/>
        <w:gridCol w:w="1980"/>
        <w:gridCol w:w="1140"/>
        <w:gridCol w:w="1000"/>
        <w:gridCol w:w="1060"/>
        <w:gridCol w:w="1026"/>
        <w:gridCol w:w="1026"/>
        <w:gridCol w:w="1026"/>
        <w:gridCol w:w="8"/>
      </w:tblGrid>
      <w:tr w:rsidTr="00FC27C0" w:rsidR="00E73E02" w:rsidRPr="00E73E02">
        <w:trPr>
          <w:trHeight w:val="240"/>
          <w:jc w:val="center"/>
        </w:trPr>
        <w:tc>
          <w:tcPr>
            <w:tcW w:type="dxa" w:w="8873"/>
            <w:gridSpan w:val="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Planirani prihod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7.870.000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8.950.000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9.700.000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10.200.000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10.878.000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11.450.000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7.870.000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8.950.000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9.700.000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10.200.000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10.878.000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11.450.000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C27C0" w:rsidR="00E73E02" w:rsidRPr="00E73E02">
        <w:trPr>
          <w:trHeight w:val="240"/>
          <w:jc w:val="center"/>
        </w:trPr>
        <w:tc>
          <w:tcPr>
            <w:tcW w:type="dxa" w:w="8873"/>
            <w:gridSpan w:val="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5.430.300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6.086.000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6.596.000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6.936.000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7.397.040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7.786.000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1.188.000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1.242.000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1.296.000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1.296.000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1.350.000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1.350.000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158.640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154.020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149.534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145.178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140.950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136.845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590.848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562.712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535.917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510.397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486.092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462.945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236.100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268.500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291.000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306.000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326.340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343.500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7.603.888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8.313.232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8.868.450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9.193.575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9.700.422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10.079.289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C27C0" w:rsidR="00E73E02" w:rsidRPr="00E73E02">
        <w:trPr>
          <w:trHeight w:val="240"/>
          <w:jc w:val="center"/>
        </w:trPr>
        <w:tc>
          <w:tcPr>
            <w:tcW w:type="dxa" w:w="8873"/>
            <w:gridSpan w:val="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7.870.000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8.950.000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9.700.000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10.200.000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10.878.000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11.450.000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7.603.888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8.313.232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8.868.450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9.193.575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9.700.422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10.079.289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5.666.400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6.354.500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6.887.000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7.242.000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7.723.380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8.129.500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1.188.000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1.242.000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1.296.000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1.296.000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1.350.000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1.350.000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590.848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562.712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535.917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510.397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486.092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462.945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158.640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154.020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149.534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145.178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140.950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136.845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266.112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636.768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831.550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1.006.425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1.177.578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1.370.711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114.618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149.679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181.156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211.964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246.728</w:t>
            </w:r>
          </w:p>
        </w:tc>
      </w:tr>
      <w:tr w:rsidTr="00FC27C0" w:rsidR="00E73E02" w:rsidRPr="00E73E02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266.112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522.150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681.871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825.268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965.614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73E02" w:rsidP="00E73E02" w:rsidR="00E73E02" w:rsidRPr="00E73E02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1.123.983</w:t>
            </w:r>
          </w:p>
        </w:tc>
      </w:tr>
    </w:tbl>
    <w:p w:rsidRDefault="009F094D" w:rsidP="004D277C" w:rsidR="009F094D" w:rsidRPr="002660A0">
      <w:pPr>
        <w:rPr>
          <w:i/>
          <w:sz w:val="20"/>
        </w:rPr>
      </w:pPr>
    </w:p>
    <w:p w:rsidRDefault="00B10CDD" w:rsidP="00C43B02" w:rsidR="00A702F7" w:rsidRPr="00E53BEA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2E0F48" w:rsidRPr="00E53BEA">
        <w:rPr>
          <w:i/>
        </w:rPr>
        <w:t>1</w:t>
      </w:r>
      <w:r w:rsidRPr="00E53BEA">
        <w:rPr>
          <w:i/>
        </w:rPr>
        <w:t>: Projekcija</w:t>
      </w:r>
      <w:r w:rsidR="000F3F0D" w:rsidRPr="00E53BEA">
        <w:rPr>
          <w:i/>
        </w:rPr>
        <w:t xml:space="preserve"> budućeg</w:t>
      </w:r>
      <w:r w:rsidRPr="00E53BEA">
        <w:rPr>
          <w:i/>
        </w:rPr>
        <w:t xml:space="preserve"> poslovanja</w:t>
      </w:r>
    </w:p>
    <w:p w:rsidRDefault="004E2B48" w:rsidP="00DC4051" w:rsidR="004E2B48" w:rsidRPr="00E53BEA">
      <w:pPr>
        <w:pStyle w:val="Grafikeoznake2"/>
        <w:numPr>
          <w:ilvl w:val="0"/>
          <w:numId w:val="0"/>
        </w:numPr>
        <w:spacing w:lineRule="auto" w:line="360"/>
        <w:ind w:left="142"/>
      </w:pPr>
    </w:p>
    <w:p w:rsidRDefault="00E5544A" w:rsidP="004C061D" w:rsidR="00E25A20" w:rsidRPr="00E53BEA">
      <w:pPr>
        <w:pStyle w:val="Grafikeoznake2"/>
        <w:numPr>
          <w:ilvl w:val="0"/>
          <w:numId w:val="0"/>
        </w:numPr>
        <w:spacing w:lineRule="auto" w:line="360"/>
        <w:jc w:val="both"/>
        <w:rPr>
          <w:b/>
          <w:i/>
          <w:color w:val="FF6600"/>
        </w:rPr>
      </w:pPr>
      <w:r w:rsidRPr="00E53BEA">
        <w:t xml:space="preserve">Projicirani račun dobiti i gubitka iskazuje održivost </w:t>
      </w:r>
      <w:r w:rsidR="002C7500">
        <w:t>predloženog poslovnog modela na</w:t>
      </w:r>
      <w:r w:rsidRPr="00E53BEA">
        <w:t xml:space="preserve"> razini neto dobiti.</w:t>
      </w:r>
      <w:r w:rsidR="009D1163" w:rsidRPr="00E53BEA">
        <w:t xml:space="preserve"> </w:t>
      </w:r>
      <w:r w:rsidR="000E2AE9" w:rsidRPr="00E53BEA">
        <w:t>Tvrtka</w:t>
      </w:r>
      <w:r w:rsidR="009D1163" w:rsidRPr="00E53BEA">
        <w:t xml:space="preserve"> prihode temelji na </w:t>
      </w:r>
      <w:r w:rsidR="00BA20DA" w:rsidRPr="00E53BEA">
        <w:t>poveć</w:t>
      </w:r>
      <w:r w:rsidR="00971417" w:rsidRPr="00E53BEA">
        <w:t>anju prodaje</w:t>
      </w:r>
      <w:r w:rsidR="0008374C" w:rsidRPr="00E53BEA">
        <w:t xml:space="preserve">. </w:t>
      </w:r>
    </w:p>
    <w:p w:rsidRDefault="00E5544A" w:rsidP="004C061D" w:rsidR="00E5544A" w:rsidRPr="00E53BEA">
      <w:pPr>
        <w:pStyle w:val="Grafikeoznake2"/>
        <w:numPr>
          <w:ilvl w:val="0"/>
          <w:numId w:val="0"/>
        </w:numPr>
        <w:spacing w:lineRule="auto" w:line="360"/>
        <w:rPr>
          <w:b/>
          <w:color w:val="FF6600"/>
        </w:rPr>
      </w:pPr>
      <w:r w:rsidRPr="00E53BEA">
        <w:rPr>
          <w:color w:val="FF6600"/>
        </w:rPr>
        <w:t xml:space="preserve"> </w:t>
      </w:r>
    </w:p>
    <w:p w:rsidRDefault="00E5544A" w:rsidP="004C061D" w:rsidR="00E97EAB" w:rsidRPr="00E53BEA">
      <w:pPr>
        <w:pStyle w:val="Grafikeoznake2"/>
        <w:numPr>
          <w:ilvl w:val="0"/>
          <w:numId w:val="0"/>
        </w:numPr>
        <w:spacing w:lineRule="auto" w:line="360"/>
        <w:jc w:val="both"/>
      </w:pPr>
      <w:r w:rsidRPr="00E53BEA">
        <w:t xml:space="preserve">U </w:t>
      </w:r>
      <w:r w:rsidR="00062887" w:rsidRPr="00E53BEA">
        <w:t>201</w:t>
      </w:r>
      <w:r w:rsidR="00750A27" w:rsidRPr="00E53BEA">
        <w:t>7</w:t>
      </w:r>
      <w:r w:rsidR="00170869" w:rsidRPr="00E53BEA">
        <w:t>. godini</w:t>
      </w:r>
      <w:r w:rsidRPr="00E53BEA">
        <w:t xml:space="preserve"> uz </w:t>
      </w:r>
      <w:r w:rsidR="007506E0" w:rsidRPr="00E53BEA">
        <w:t>stabilizaciju prihoda te pove</w:t>
      </w:r>
      <w:r w:rsidR="00720322" w:rsidRPr="00E53BEA">
        <w:t>ć</w:t>
      </w:r>
      <w:r w:rsidR="007506E0" w:rsidRPr="00E53BEA">
        <w:t>anje</w:t>
      </w:r>
      <w:r w:rsidRPr="00E53BEA">
        <w:t xml:space="preserve"> bruto marže </w:t>
      </w:r>
      <w:r w:rsidR="007506E0" w:rsidRPr="00E53BEA">
        <w:t>i</w:t>
      </w:r>
      <w:r w:rsidR="00CB4336" w:rsidRPr="00E53BEA">
        <w:t xml:space="preserve"> smanjenjem </w:t>
      </w:r>
      <w:r w:rsidRPr="00E53BEA">
        <w:t>operativnih troškova</w:t>
      </w:r>
      <w:r w:rsidR="00BA20DA" w:rsidRPr="00E53BEA">
        <w:t>,</w:t>
      </w:r>
      <w:r w:rsidRPr="00E53BEA">
        <w:t xml:space="preserve"> poslo</w:t>
      </w:r>
      <w:r w:rsidR="000E2AE9" w:rsidRPr="00E53BEA">
        <w:t>vanje tvrtk</w:t>
      </w:r>
      <w:r w:rsidR="006A2BCB" w:rsidRPr="00E53BEA">
        <w:t>e</w:t>
      </w:r>
      <w:r w:rsidR="008F11A7">
        <w:t xml:space="preserve"> bit</w:t>
      </w:r>
      <w:r w:rsidR="006358D3" w:rsidRPr="00E53BEA">
        <w:t xml:space="preserve"> </w:t>
      </w:r>
      <w:r w:rsidR="00BA20DA" w:rsidRPr="00E53BEA">
        <w:t xml:space="preserve">će </w:t>
      </w:r>
      <w:r w:rsidR="006358D3" w:rsidRPr="00E53BEA">
        <w:t xml:space="preserve">pozitivno. </w:t>
      </w:r>
    </w:p>
    <w:p w:rsidRDefault="00392000" w:rsidP="002E0F48" w:rsidR="00392000" w:rsidRPr="00E53BEA">
      <w:pPr>
        <w:spacing w:lineRule="auto" w:line="360"/>
        <w:jc w:val="both"/>
      </w:pPr>
    </w:p>
    <w:p w:rsidRDefault="002E0F48" w:rsidP="00881EE4" w:rsidR="005741D7" w:rsidRPr="00881EE4">
      <w:pPr>
        <w:spacing w:lineRule="auto" w:line="360"/>
        <w:jc w:val="both"/>
      </w:pPr>
      <w:r w:rsidRPr="00E53BEA">
        <w:t xml:space="preserve">U nastavku prikazujemo prosječne mjesečne troškove za nesmetano poslovanje, a odnose se na osnovne troškove poslovanja </w:t>
      </w:r>
      <w:r w:rsidR="00862559" w:rsidRPr="00E53BEA">
        <w:t>tvrtke</w:t>
      </w:r>
      <w:r w:rsidRPr="00E53BEA">
        <w:t>. U navedene troškove uključeni su samo minimalni</w:t>
      </w:r>
      <w:r w:rsidR="00613D7A" w:rsidRPr="00E53BEA">
        <w:t xml:space="preserve"> troškovi bruto plaća,</w:t>
      </w:r>
      <w:r w:rsidRPr="00E53BEA">
        <w:t xml:space="preserve"> režijski troškovi (plin, struja, vo</w:t>
      </w:r>
      <w:r w:rsidR="00F653D2" w:rsidRPr="00E53BEA">
        <w:t>da, naknade, telefoni</w:t>
      </w:r>
      <w:r w:rsidRPr="00E53BEA">
        <w:t xml:space="preserve"> i sl.) i ostali osnovni troškovi nužni za poslovanje. Navedeni troškovi ne uključuju financiranje</w:t>
      </w:r>
      <w:r w:rsidR="00BA20DA" w:rsidRPr="00E53BEA">
        <w:t xml:space="preserve"> materijala potrebnih</w:t>
      </w:r>
      <w:r w:rsidRPr="00E53BEA">
        <w:t xml:space="preserve"> za obavljanje </w:t>
      </w:r>
      <w:r w:rsidR="0008374C" w:rsidRPr="00E53BEA">
        <w:t xml:space="preserve">poslovanja </w:t>
      </w:r>
      <w:r w:rsidRPr="00E53BEA">
        <w:t>kao i ostale direktne troškove.</w:t>
      </w:r>
    </w:p>
    <w:p w:rsidRDefault="00E73E02" w:rsidR="00E73E02">
      <w:pPr>
        <w:rPr>
          <w:i/>
        </w:rPr>
      </w:pPr>
      <w:r>
        <w:rPr>
          <w:i/>
        </w:rPr>
        <w:br w:type="page"/>
      </w:r>
    </w:p>
    <w:p w:rsidRDefault="002E0F48" w:rsidP="00C43B02" w:rsidR="002E0F48" w:rsidRPr="00E53BEA">
      <w:pPr>
        <w:spacing w:lineRule="auto" w:line="360"/>
        <w:jc w:val="center"/>
        <w:rPr>
          <w:i/>
        </w:rPr>
      </w:pPr>
      <w:r w:rsidRPr="00E53BEA">
        <w:rPr>
          <w:i/>
        </w:rPr>
        <w:lastRenderedPageBreak/>
        <w:t xml:space="preserve">Tablica 3: </w:t>
      </w:r>
      <w:r w:rsidR="00C57CAA" w:rsidRPr="00E53BEA">
        <w:rPr>
          <w:i/>
        </w:rPr>
        <w:t>Minimalni</w:t>
      </w:r>
      <w:r w:rsidRPr="00E53BEA">
        <w:rPr>
          <w:i/>
        </w:rPr>
        <w:t xml:space="preserve"> mjesečni troškovi</w:t>
      </w: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tbl>
      <w:tblPr>
        <w:tblW w:type="dxa" w:w="7270"/>
        <w:jc w:val="center"/>
        <w:tblLook w:val="04A0" w:noVBand="1" w:noHBand="0" w:lastColumn="0" w:firstColumn="1" w:lastRow="0" w:firstRow="1"/>
      </w:tblPr>
      <w:tblGrid>
        <w:gridCol w:w="1129"/>
        <w:gridCol w:w="3870"/>
        <w:gridCol w:w="2271"/>
      </w:tblGrid>
      <w:tr w:rsidTr="00FC27C0" w:rsidR="00E73E02" w:rsidRPr="00E73E02">
        <w:trPr>
          <w:trHeight w:val="551"/>
          <w:jc w:val="center"/>
        </w:trPr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FC27C0" w:rsidR="00E73E02" w:rsidRPr="00FC27C0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FC27C0">
              <w:rPr>
                <w:rFonts w:eastAsia="Times New Roman"/>
                <w:b/>
                <w:color w:val="000000"/>
                <w:lang w:eastAsia="hr-HR" w:val="hr-HR"/>
              </w:rPr>
              <w:t>RB</w:t>
            </w:r>
          </w:p>
        </w:tc>
        <w:tc>
          <w:tcPr>
            <w:tcW w:type="dxa" w:w="38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FC27C0" w:rsidR="00E73E02" w:rsidRPr="00FC27C0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FC27C0">
              <w:rPr>
                <w:rFonts w:eastAsia="Times New Roman"/>
                <w:b/>
                <w:color w:val="000000"/>
                <w:lang w:eastAsia="hr-HR" w:val="hr-HR"/>
              </w:rPr>
              <w:t>Opis</w:t>
            </w:r>
          </w:p>
        </w:tc>
        <w:tc>
          <w:tcPr>
            <w:tcW w:type="dxa" w:w="22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FC27C0" w:rsidR="00E73E02" w:rsidRPr="00FC27C0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FC27C0">
              <w:rPr>
                <w:rFonts w:eastAsia="Times New Roman"/>
                <w:b/>
                <w:color w:val="000000"/>
                <w:lang w:eastAsia="hr-HR" w:val="hr-HR"/>
              </w:rPr>
              <w:t>Iznos</w:t>
            </w:r>
          </w:p>
        </w:tc>
      </w:tr>
      <w:tr w:rsidTr="00FC27C0" w:rsidR="00E73E02" w:rsidRPr="00E73E02">
        <w:trPr>
          <w:trHeight w:val="551"/>
          <w:jc w:val="center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lang w:eastAsia="hr-HR" w:val="hr-HR"/>
              </w:rPr>
              <w:t>1</w:t>
            </w: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lang w:eastAsia="hr-HR" w:val="hr-HR"/>
              </w:rPr>
              <w:t>Režijski troškovi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lang w:eastAsia="hr-HR" w:val="hr-HR"/>
              </w:rPr>
              <w:t>9.478</w:t>
            </w:r>
          </w:p>
        </w:tc>
      </w:tr>
      <w:tr w:rsidTr="00FC27C0" w:rsidR="00E73E02" w:rsidRPr="00E73E02">
        <w:trPr>
          <w:trHeight w:val="551"/>
          <w:jc w:val="center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lang w:eastAsia="hr-HR" w:val="hr-HR"/>
              </w:rPr>
              <w:t>2</w:t>
            </w: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lang w:eastAsia="hr-HR" w:val="hr-HR"/>
              </w:rPr>
              <w:t>Bruto plaće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lang w:eastAsia="hr-HR" w:val="hr-HR"/>
              </w:rPr>
              <w:t>79.200</w:t>
            </w:r>
          </w:p>
        </w:tc>
      </w:tr>
      <w:tr w:rsidTr="00FC27C0" w:rsidR="00E73E02" w:rsidRPr="00E73E02">
        <w:trPr>
          <w:trHeight w:val="551"/>
          <w:jc w:val="center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lang w:eastAsia="hr-HR" w:val="hr-HR"/>
              </w:rPr>
              <w:t>3</w:t>
            </w: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lang w:eastAsia="hr-HR" w:val="hr-HR"/>
              </w:rPr>
              <w:t>Ostali troškovi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color w:val="000000"/>
                <w:lang w:eastAsia="hr-HR" w:val="hr-HR"/>
              </w:rPr>
              <w:t>2.647</w:t>
            </w:r>
          </w:p>
        </w:tc>
      </w:tr>
      <w:tr w:rsidTr="00FC27C0" w:rsidR="00E73E02" w:rsidRPr="00E73E02">
        <w:trPr>
          <w:trHeight w:val="551"/>
          <w:jc w:val="center"/>
        </w:trPr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</w:p>
        </w:tc>
        <w:tc>
          <w:tcPr>
            <w:tcW w:type="dxa" w:w="38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lang w:eastAsia="hr-HR" w:val="hr-HR"/>
              </w:rPr>
              <w:t>Ukupno: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73E02" w:rsidP="00FC27C0" w:rsidR="00E73E02" w:rsidRPr="00E73E02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73E02">
              <w:rPr>
                <w:rFonts w:eastAsia="Times New Roman"/>
                <w:b/>
                <w:bCs/>
                <w:color w:val="000000"/>
                <w:lang w:eastAsia="hr-HR" w:val="hr-HR"/>
              </w:rPr>
              <w:t>91.325</w:t>
            </w:r>
          </w:p>
        </w:tc>
      </w:tr>
    </w:tbl>
    <w:p w:rsidRDefault="00A12DF3" w:rsidP="00C43B02" w:rsidR="00A12DF3">
      <w:pPr>
        <w:spacing w:lineRule="auto" w:line="360"/>
        <w:jc w:val="center"/>
        <w:rPr>
          <w:i/>
          <w:sz w:val="20"/>
        </w:rPr>
      </w:pPr>
    </w:p>
    <w:p w:rsidRDefault="00A12DF3" w:rsidP="00604C3F" w:rsidR="00A12DF3" w:rsidRPr="002660A0">
      <w:pPr>
        <w:rPr>
          <w:sz w:val="20"/>
        </w:rPr>
      </w:pPr>
      <w:bookmarkStart w:name="_Toc314077457" w:id="80"/>
      <w:bookmarkStart w:name="_Toc451235628" w:id="81"/>
    </w:p>
    <w:p w:rsidRDefault="00237187" w:rsidR="00237187">
      <w:pPr>
        <w:rPr>
          <w:rFonts w:eastAsia="Times New Roman"/>
          <w:b/>
          <w:color w:themeColor="accent1" w:val="4F81BD"/>
          <w:lang w:eastAsia="en-US" w:val="hr-HR"/>
        </w:rPr>
      </w:pPr>
      <w:bookmarkStart w:name="_Toc472012460" w:id="82"/>
      <w:bookmarkStart w:name="_Toc477898308" w:id="83"/>
    </w:p>
    <w:p w:rsidRDefault="003A6472" w:rsidP="00DF043A" w:rsidR="00D03507" w:rsidRPr="00E53BEA">
      <w:pPr>
        <w:pStyle w:val="Naslov1"/>
      </w:pPr>
      <w:bookmarkStart w:name="_Toc507415208" w:id="84"/>
      <w:r w:rsidRPr="00E53BEA">
        <w:t xml:space="preserve">6. PLANIRANA BILANCA </w:t>
      </w:r>
      <w:r w:rsidR="005B2823" w:rsidRPr="00E53BEA">
        <w:t>NA ZADNJI DAN PETOGODIŠNJEG</w:t>
      </w:r>
      <w:bookmarkEnd w:id="82"/>
      <w:bookmarkEnd w:id="83"/>
      <w:bookmarkEnd w:id="84"/>
      <w:r w:rsidR="005B2823" w:rsidRPr="00E53BEA">
        <w:t xml:space="preserve"> </w:t>
      </w:r>
    </w:p>
    <w:p w:rsidRDefault="00D03507" w:rsidP="00DF043A" w:rsidR="00893EC0" w:rsidRPr="00E53BEA">
      <w:pPr>
        <w:pStyle w:val="Naslov1"/>
      </w:pPr>
      <w:r w:rsidRPr="00E53BEA">
        <w:t xml:space="preserve">    </w:t>
      </w:r>
      <w:bookmarkStart w:name="_Toc472012461" w:id="85"/>
      <w:bookmarkStart w:name="_Toc477898309" w:id="86"/>
      <w:bookmarkStart w:name="_Toc507415209" w:id="87"/>
      <w:r w:rsidR="005B2823" w:rsidRPr="00E53BEA">
        <w:t>RAZDOBLJA</w:t>
      </w:r>
      <w:bookmarkEnd w:id="80"/>
      <w:bookmarkEnd w:id="81"/>
      <w:bookmarkEnd w:id="85"/>
      <w:bookmarkEnd w:id="86"/>
      <w:bookmarkEnd w:id="87"/>
    </w:p>
    <w:p w:rsidRDefault="00D90BE8" w:rsidP="00D90BE8" w:rsidR="00D90BE8" w:rsidRPr="00E53BEA"/>
    <w:p w:rsidRDefault="00D90BE8" w:rsidP="00D90BE8" w:rsidR="00D90BE8" w:rsidRPr="00E53BEA"/>
    <w:p w:rsidRDefault="00862559" w:rsidP="00A25A95" w:rsidR="009F4214" w:rsidRPr="00E53BEA">
      <w:pPr>
        <w:spacing w:lineRule="auto" w:line="360"/>
        <w:jc w:val="both"/>
      </w:pPr>
      <w:r w:rsidRPr="00E53BEA">
        <w:t>Tvrtk</w:t>
      </w:r>
      <w:r w:rsidR="006A2BCB" w:rsidRPr="00E53BEA">
        <w:t>a</w:t>
      </w:r>
      <w:r w:rsidR="00613D7A" w:rsidRPr="00E53BEA">
        <w:t xml:space="preserve"> će</w:t>
      </w:r>
      <w:r w:rsidR="00D93333" w:rsidRPr="00E53BEA">
        <w:t xml:space="preserve"> ostvarenjem navedenog Plana operativnog i financijsko</w:t>
      </w:r>
      <w:r w:rsidR="004E2B48" w:rsidRPr="00E53BEA">
        <w:t>g restrukturiranja biti dovedena</w:t>
      </w:r>
      <w:r w:rsidR="00D93333" w:rsidRPr="00E53BEA">
        <w:t xml:space="preserve"> u stanje stabilnog, održivog i neograničenog poslovanja, sa stanjem obveza kako je prikazano u  Bilanci na dan 3</w:t>
      </w:r>
      <w:r w:rsidR="002C11E2" w:rsidRPr="00E53BEA">
        <w:t>1</w:t>
      </w:r>
      <w:r w:rsidR="00D93333" w:rsidRPr="00E53BEA">
        <w:t>.</w:t>
      </w:r>
      <w:r w:rsidR="002C742F">
        <w:t>12</w:t>
      </w:r>
      <w:r w:rsidR="00D93333" w:rsidRPr="00E53BEA">
        <w:t>.</w:t>
      </w:r>
      <w:r w:rsidR="00397EEF" w:rsidRPr="00E53BEA">
        <w:t>202</w:t>
      </w:r>
      <w:r w:rsidR="00AC267B" w:rsidRPr="00E53BEA">
        <w:t>2</w:t>
      </w:r>
      <w:r w:rsidR="00D41EF7" w:rsidRPr="00E53BEA">
        <w:t xml:space="preserve">. godine, </w:t>
      </w:r>
      <w:r w:rsidR="00712F4A" w:rsidRPr="00E53BEA">
        <w:t>kao zadnjeg dana za koji</w:t>
      </w:r>
      <w:r w:rsidR="00D93333" w:rsidRPr="00E53BEA">
        <w:t xml:space="preserve"> je sastavljen plan.</w:t>
      </w:r>
    </w:p>
    <w:p w:rsidRDefault="00C43B02" w:rsidP="00A25A95" w:rsidR="00C43B02" w:rsidRPr="00E53BEA">
      <w:pPr>
        <w:spacing w:lineRule="auto" w:line="360"/>
        <w:jc w:val="both"/>
      </w:pPr>
    </w:p>
    <w:tbl>
      <w:tblPr>
        <w:tblW w:type="dxa" w:w="9574"/>
        <w:jc w:val="center"/>
        <w:tblLook w:val="04A0" w:noVBand="1" w:noHBand="0" w:lastColumn="0" w:firstColumn="1" w:lastRow="0" w:firstRow="1"/>
      </w:tblPr>
      <w:tblGrid>
        <w:gridCol w:w="4840"/>
        <w:gridCol w:w="2367"/>
        <w:gridCol w:w="2367"/>
      </w:tblGrid>
      <w:tr w:rsidTr="00FC27C0" w:rsidR="003D555D" w:rsidRPr="003D555D">
        <w:trPr>
          <w:trHeight w:val="627"/>
          <w:jc w:val="center"/>
        </w:trPr>
        <w:tc>
          <w:tcPr>
            <w:tcW w:type="dxa" w:w="4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55D" w:rsidP="003D555D" w:rsidR="003D555D" w:rsidRPr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NAZIV POZICIJE</w:t>
            </w:r>
          </w:p>
        </w:tc>
        <w:tc>
          <w:tcPr>
            <w:tcW w:type="dxa" w:w="2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55D" w:rsidP="003D555D" w:rsidR="003D555D" w:rsidRPr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30.9.2017.</w:t>
            </w:r>
          </w:p>
        </w:tc>
        <w:tc>
          <w:tcPr>
            <w:tcW w:type="dxa" w:w="2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55D" w:rsidP="003D555D" w:rsidR="003D555D" w:rsidRPr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31.12.2022.</w:t>
            </w:r>
          </w:p>
        </w:tc>
      </w:tr>
      <w:tr w:rsidTr="00FC27C0" w:rsidR="003D555D" w:rsidRPr="003D555D">
        <w:trPr>
          <w:trHeight w:val="661"/>
          <w:jc w:val="center"/>
        </w:trPr>
        <w:tc>
          <w:tcPr>
            <w:tcW w:type="dxa" w:w="4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55D" w:rsidP="003D555D" w:rsidR="003D555D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1.762.670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762.345</w:t>
            </w:r>
          </w:p>
        </w:tc>
      </w:tr>
      <w:tr w:rsidTr="00FC27C0" w:rsidR="003D555D" w:rsidRPr="003D555D">
        <w:trPr>
          <w:trHeight w:val="588"/>
          <w:jc w:val="center"/>
        </w:trPr>
        <w:tc>
          <w:tcPr>
            <w:tcW w:type="dxa" w:w="4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55D" w:rsidP="003D555D" w:rsidR="003D555D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2. Obveze za zajmove, depozite i slično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27.458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15.299</w:t>
            </w:r>
          </w:p>
        </w:tc>
      </w:tr>
      <w:tr w:rsidTr="00FC27C0" w:rsidR="003D555D" w:rsidRPr="003D555D">
        <w:trPr>
          <w:trHeight w:val="883"/>
          <w:jc w:val="center"/>
        </w:trPr>
        <w:tc>
          <w:tcPr>
            <w:tcW w:type="dxa" w:w="4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55D" w:rsidP="003D555D" w:rsidR="003D555D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3. Obveze prema bankama i drugim financijskim institucijama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740.209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510.889</w:t>
            </w:r>
          </w:p>
        </w:tc>
      </w:tr>
      <w:tr w:rsidTr="00FC27C0" w:rsidR="003D555D" w:rsidRPr="003D555D">
        <w:trPr>
          <w:trHeight w:val="385"/>
          <w:jc w:val="center"/>
        </w:trPr>
        <w:tc>
          <w:tcPr>
            <w:tcW w:type="dxa" w:w="4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55D" w:rsidP="003D555D" w:rsidR="003D555D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4. Obveze za predujmove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59.943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31.852</w:t>
            </w:r>
          </w:p>
        </w:tc>
      </w:tr>
      <w:tr w:rsidTr="00FC27C0" w:rsidR="003D555D" w:rsidRPr="003D555D">
        <w:trPr>
          <w:trHeight w:val="385"/>
          <w:jc w:val="center"/>
        </w:trPr>
        <w:tc>
          <w:tcPr>
            <w:tcW w:type="dxa" w:w="4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55D" w:rsidP="003D555D" w:rsidR="003D555D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5. Obveze prema dobavljačima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1.558.950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890.669</w:t>
            </w:r>
          </w:p>
        </w:tc>
      </w:tr>
      <w:tr w:rsidTr="00FC27C0" w:rsidR="003D555D" w:rsidRPr="003D555D">
        <w:trPr>
          <w:trHeight w:val="385"/>
          <w:jc w:val="center"/>
        </w:trPr>
        <w:tc>
          <w:tcPr>
            <w:tcW w:type="dxa" w:w="4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55D" w:rsidP="003D555D" w:rsidR="003D555D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6. Obveze prema zaposlenicima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179.343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0</w:t>
            </w:r>
          </w:p>
        </w:tc>
      </w:tr>
      <w:tr w:rsidTr="00FC27C0" w:rsidR="003D555D" w:rsidRPr="003D555D">
        <w:trPr>
          <w:trHeight w:val="588"/>
          <w:jc w:val="center"/>
        </w:trPr>
        <w:tc>
          <w:tcPr>
            <w:tcW w:type="dxa" w:w="4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55D" w:rsidP="003D555D" w:rsidR="003D555D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7. Obveze  za poreze, doprinose i sličana davanja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206.793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100.874</w:t>
            </w:r>
          </w:p>
        </w:tc>
      </w:tr>
      <w:tr w:rsidTr="00FC27C0" w:rsidR="003D555D" w:rsidRPr="003D555D">
        <w:trPr>
          <w:trHeight w:val="385"/>
          <w:jc w:val="center"/>
        </w:trPr>
        <w:tc>
          <w:tcPr>
            <w:tcW w:type="dxa" w:w="4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555D" w:rsidP="003D555D" w:rsidR="003D555D" w:rsidRPr="00FC27C0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8. Ostale kratkoročne obveze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27.041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sz w:val="22"/>
                <w:szCs w:val="22"/>
                <w:lang w:eastAsia="hr-HR" w:val="hr-HR"/>
              </w:rPr>
              <w:t>18.961</w:t>
            </w:r>
          </w:p>
        </w:tc>
      </w:tr>
      <w:tr w:rsidTr="00FC27C0" w:rsidR="003D555D" w:rsidRPr="003D555D">
        <w:trPr>
          <w:trHeight w:val="613"/>
          <w:jc w:val="center"/>
        </w:trPr>
        <w:tc>
          <w:tcPr>
            <w:tcW w:type="dxa" w:w="4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55D" w:rsidP="003D555D" w:rsidR="003D555D" w:rsidRPr="00FC27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4.562.407</w:t>
            </w:r>
          </w:p>
        </w:tc>
        <w:tc>
          <w:tcPr>
            <w:tcW w:type="dxa" w:w="2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D555D" w:rsidP="003D555D" w:rsidR="003D555D" w:rsidRPr="00FC27C0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FC27C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2.330.889</w:t>
            </w:r>
          </w:p>
        </w:tc>
      </w:tr>
    </w:tbl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09343E" w:rsidR="0009343E" w:rsidRPr="002660A0">
      <w:pPr>
        <w:rPr>
          <w:b/>
          <w:color w:themeColor="accent1" w:val="4F81BD"/>
          <w:sz w:val="21"/>
          <w:szCs w:val="28"/>
          <w:lang w:eastAsia="en-US"/>
        </w:rPr>
      </w:pPr>
      <w:bookmarkStart w:name="_Toc314077459" w:id="88"/>
      <w:bookmarkStart w:name="_Toc451235629" w:id="89"/>
    </w:p>
    <w:p w:rsidRDefault="006358D3" w:rsidP="00DF043A" w:rsidR="00214A9D" w:rsidRPr="00E53BEA">
      <w:pPr>
        <w:pStyle w:val="Naslov1"/>
      </w:pPr>
      <w:bookmarkStart w:name="_Toc472012462" w:id="90"/>
      <w:bookmarkStart w:name="_Toc477898310" w:id="91"/>
      <w:bookmarkStart w:name="_Toc507415210" w:id="92"/>
      <w:r w:rsidRPr="00E53BEA">
        <w:lastRenderedPageBreak/>
        <w:t>7</w:t>
      </w:r>
      <w:r w:rsidR="00483326" w:rsidRPr="00E53BEA">
        <w:t>. PONUDA VJEROVNICIMA U</w:t>
      </w:r>
      <w:r w:rsidR="00DD3B54" w:rsidRPr="00E53BEA">
        <w:t xml:space="preserve"> PREDSTEČAJNOM</w:t>
      </w:r>
      <w:r w:rsidR="00483326" w:rsidRPr="00E53BEA">
        <w:t xml:space="preserve"> POSTUPKU</w:t>
      </w:r>
      <w:bookmarkEnd w:id="90"/>
      <w:bookmarkEnd w:id="91"/>
      <w:bookmarkEnd w:id="92"/>
      <w:r w:rsidR="00483326" w:rsidRPr="00E53BEA">
        <w:t xml:space="preserve"> </w:t>
      </w:r>
      <w:bookmarkEnd w:id="88"/>
      <w:bookmarkEnd w:id="89"/>
    </w:p>
    <w:p w:rsidRDefault="00F8462A" w:rsidP="00F8462A" w:rsidR="00F8462A" w:rsidRPr="00E53BEA"/>
    <w:p w:rsidRDefault="008C2D5F" w:rsidP="000E6125" w:rsidR="000E6125">
      <w:pPr>
        <w:spacing w:lineRule="auto" w:line="360"/>
        <w:jc w:val="both"/>
      </w:pPr>
      <w:r w:rsidRPr="00E53BEA">
        <w:t>Sukladno prethodno opisnom modelu</w:t>
      </w:r>
      <w:r w:rsidR="00340904" w:rsidRPr="00E53BEA">
        <w:t>, prijedlog predstečajnog postupka</w:t>
      </w:r>
      <w:r w:rsidRPr="00E53BEA">
        <w:t xml:space="preserve"> </w:t>
      </w:r>
      <w:r w:rsidR="008074E1" w:rsidRPr="00E53BEA">
        <w:t>bazira se na</w:t>
      </w:r>
      <w:r w:rsidR="00613D7A" w:rsidRPr="00E53BEA">
        <w:t xml:space="preserve"> otpisu</w:t>
      </w:r>
      <w:r w:rsidR="008074E1" w:rsidRPr="00E53BEA">
        <w:t xml:space="preserve"> </w:t>
      </w:r>
      <w:r w:rsidR="00695824" w:rsidRPr="00E53BEA">
        <w:t>dijela tražbina.</w:t>
      </w:r>
    </w:p>
    <w:p w:rsidRDefault="00A137CB" w:rsidP="000E6125" w:rsidR="00A137CB" w:rsidRPr="00A137CB">
      <w:pPr>
        <w:spacing w:lineRule="auto" w:line="360"/>
        <w:jc w:val="both"/>
        <w:rPr>
          <w:b/>
          <w:u w:val="single"/>
        </w:rPr>
      </w:pPr>
    </w:p>
    <w:p w:rsidRDefault="00A137CB" w:rsidP="000E6125" w:rsidR="00A137CB" w:rsidRPr="00A137CB">
      <w:pPr>
        <w:spacing w:lineRule="auto" w:line="360"/>
        <w:jc w:val="both"/>
        <w:rPr>
          <w:b/>
          <w:u w:val="single"/>
        </w:rPr>
      </w:pPr>
      <w:r w:rsidRPr="00A137CB">
        <w:rPr>
          <w:b/>
          <w:u w:val="single"/>
        </w:rPr>
        <w:t>NEOSIGURANE TRAŽBINE</w:t>
      </w:r>
    </w:p>
    <w:p w:rsidRDefault="00714B6E" w:rsidP="000E6125" w:rsidR="00714B6E">
      <w:pPr>
        <w:spacing w:lineRule="auto" w:line="360"/>
        <w:jc w:val="both"/>
      </w:pP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AGLab društvo s ograničenom odgovornošću, laboratorij za atestaciju zavarivača, operatera i postupaka zavarivanja, proizvodnju, usluge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28531305404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212,5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106,25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106,25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23,</w:t>
      </w:r>
      <w:r>
        <w:rPr>
          <w:noProof/>
          <w:color w:themeColor="text1" w:val="000000"/>
        </w:rPr>
        <w:t xml:space="preserve">05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AGRI VRT d.o.o. za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30582330606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000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500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500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10,</w:t>
      </w:r>
      <w:r>
        <w:rPr>
          <w:noProof/>
          <w:color w:themeColor="text1" w:val="000000"/>
        </w:rPr>
        <w:t xml:space="preserve">42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AGRO EXPERT društvo s ograničenom odgovornošću za trgovinu, istraživanje i razvoj u poljoprivredi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51517173717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792,24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896,12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896,12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18,</w:t>
      </w:r>
      <w:r>
        <w:rPr>
          <w:noProof/>
          <w:color w:themeColor="text1" w:val="000000"/>
        </w:rPr>
        <w:t xml:space="preserve">67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ALLIANZ ZAGREB dioničko društvo za osiguranje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23759810849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719,</w:t>
      </w:r>
      <w:r>
        <w:rPr>
          <w:noProof/>
          <w:color w:themeColor="text1" w:val="000000"/>
        </w:rPr>
        <w:t>05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859,</w:t>
      </w:r>
      <w:r>
        <w:rPr>
          <w:noProof/>
          <w:color w:themeColor="text1" w:val="000000"/>
        </w:rPr>
        <w:t>53</w:t>
      </w:r>
      <w:r w:rsidRPr="00452581"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lastRenderedPageBreak/>
        <w:t xml:space="preserve">kn. Preostali iznos tražbine od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859,</w:t>
      </w:r>
      <w:r>
        <w:rPr>
          <w:noProof/>
          <w:color w:themeColor="text1" w:val="000000"/>
        </w:rPr>
        <w:t xml:space="preserve">53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59,</w:t>
      </w:r>
      <w:r>
        <w:rPr>
          <w:noProof/>
          <w:color w:themeColor="text1" w:val="000000"/>
        </w:rPr>
        <w:t xml:space="preserve">57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ARP društvo s ograničenom odgovornošću za građevinarstvo, projektiranje, unutarnjui vanjsku trgovinu, proizvodnju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34734835141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779,</w:t>
      </w:r>
      <w:r>
        <w:rPr>
          <w:noProof/>
          <w:color w:themeColor="text1" w:val="000000"/>
        </w:rPr>
        <w:t>90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389,</w:t>
      </w:r>
      <w:r>
        <w:rPr>
          <w:noProof/>
          <w:color w:themeColor="text1" w:val="000000"/>
        </w:rPr>
        <w:t>95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389,</w:t>
      </w:r>
      <w:r>
        <w:rPr>
          <w:noProof/>
          <w:color w:themeColor="text1" w:val="000000"/>
        </w:rPr>
        <w:t xml:space="preserve">95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8,</w:t>
      </w:r>
      <w:r>
        <w:rPr>
          <w:noProof/>
          <w:color w:themeColor="text1" w:val="000000"/>
        </w:rPr>
        <w:t xml:space="preserve">12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Autoservisni centar d.d.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88826408293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075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037,5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037,5</w:t>
      </w:r>
      <w:r>
        <w:rPr>
          <w:noProof/>
          <w:color w:themeColor="text1" w:val="000000"/>
        </w:rPr>
        <w:t xml:space="preserve">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21,</w:t>
      </w:r>
      <w:r>
        <w:rPr>
          <w:noProof/>
          <w:color w:themeColor="text1" w:val="000000"/>
        </w:rPr>
        <w:t xml:space="preserve">61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AUTO ELEKTRIKA ŠANTEK, Održavanje i popravci motornih vozila, vl. Mladen Šantek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16530487386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6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004,29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.002,15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.002,1</w:t>
      </w:r>
      <w:r w:rsidRPr="00F64BCB">
        <w:rPr>
          <w:noProof/>
          <w:color w:themeColor="text1" w:val="000000"/>
        </w:rPr>
        <w:t>5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62,</w:t>
      </w:r>
      <w:r>
        <w:rPr>
          <w:noProof/>
          <w:color w:themeColor="text1" w:val="000000"/>
        </w:rPr>
        <w:t xml:space="preserve">54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AUTO-VURADIN, AUTOLIMARIJA I TERMOLAKIRNICA,  Slavko Vuradin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25108078812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284,</w:t>
      </w:r>
      <w:r>
        <w:rPr>
          <w:noProof/>
          <w:color w:themeColor="text1" w:val="000000"/>
        </w:rPr>
        <w:t>30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142,</w:t>
      </w:r>
      <w:r>
        <w:rPr>
          <w:noProof/>
          <w:color w:themeColor="text1" w:val="000000"/>
        </w:rPr>
        <w:t>15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142,</w:t>
      </w:r>
      <w:r>
        <w:rPr>
          <w:noProof/>
          <w:color w:themeColor="text1" w:val="000000"/>
        </w:rPr>
        <w:t xml:space="preserve">15 </w:t>
      </w:r>
      <w:r w:rsidRPr="00452581">
        <w:rPr>
          <w:noProof/>
          <w:color w:themeColor="text1" w:val="000000"/>
        </w:rPr>
        <w:t xml:space="preserve">kn otplatiti će se nakon </w:t>
      </w:r>
      <w:r w:rsidRPr="00452581">
        <w:rPr>
          <w:noProof/>
          <w:color w:themeColor="text1" w:val="000000"/>
        </w:rPr>
        <w:lastRenderedPageBreak/>
        <w:t xml:space="preserve">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23,</w:t>
      </w:r>
      <w:r>
        <w:rPr>
          <w:noProof/>
          <w:color w:themeColor="text1" w:val="000000"/>
        </w:rPr>
        <w:t xml:space="preserve">79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AUTOMEHANIČARSKI OBRT "HORVATIĆ", Dragutin Horvatić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00776237526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349,28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674,</w:t>
      </w:r>
      <w:r>
        <w:rPr>
          <w:noProof/>
          <w:color w:themeColor="text1" w:val="000000"/>
        </w:rPr>
        <w:t>64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674,</w:t>
      </w:r>
      <w:r>
        <w:rPr>
          <w:noProof/>
          <w:color w:themeColor="text1" w:val="000000"/>
        </w:rPr>
        <w:t xml:space="preserve">64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>
        <w:rPr>
          <w:noProof/>
          <w:color w:themeColor="text1" w:val="000000"/>
        </w:rPr>
        <w:t xml:space="preserve">14,06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BILANCA d.o.o. za ekonomsko-računovodstvene i financijsko-organizacijske poslove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26001055817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730,</w:t>
      </w:r>
      <w:r>
        <w:rPr>
          <w:noProof/>
          <w:color w:themeColor="text1" w:val="000000"/>
        </w:rPr>
        <w:t>42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365,21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365,21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28,</w:t>
      </w:r>
      <w:r>
        <w:rPr>
          <w:noProof/>
          <w:color w:themeColor="text1" w:val="000000"/>
        </w:rPr>
        <w:t xml:space="preserve">44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BISNODE društvo s ograničenom odgovornošću za trgovinu, posredovanje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48270876028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625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812,5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812,5</w:t>
      </w:r>
      <w:r>
        <w:rPr>
          <w:noProof/>
          <w:color w:themeColor="text1" w:val="000000"/>
        </w:rPr>
        <w:t xml:space="preserve">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37,</w:t>
      </w:r>
      <w:r>
        <w:rPr>
          <w:noProof/>
          <w:color w:themeColor="text1" w:val="000000"/>
        </w:rPr>
        <w:t xml:space="preserve">76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BPF, obrt za proizvodnju, vl. Stjepan Furjan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01804489497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455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227,5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227,5</w:t>
      </w:r>
      <w:r>
        <w:rPr>
          <w:noProof/>
          <w:color w:themeColor="text1" w:val="000000"/>
        </w:rPr>
        <w:t xml:space="preserve">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25,</w:t>
      </w:r>
      <w:r>
        <w:rPr>
          <w:noProof/>
          <w:color w:themeColor="text1" w:val="000000"/>
        </w:rPr>
        <w:t xml:space="preserve">57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</w:t>
      </w:r>
      <w:r w:rsidRPr="00452581">
        <w:rPr>
          <w:noProof/>
          <w:color w:themeColor="text1" w:val="000000"/>
        </w:rPr>
        <w:lastRenderedPageBreak/>
        <w:t>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BRODOMETALURGIJA d.o.o. za proizvodnju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31353718090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404,</w:t>
      </w:r>
      <w:r>
        <w:rPr>
          <w:noProof/>
          <w:color w:themeColor="text1" w:val="000000"/>
        </w:rPr>
        <w:t>70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202,</w:t>
      </w:r>
      <w:r>
        <w:rPr>
          <w:noProof/>
          <w:color w:themeColor="text1" w:val="000000"/>
        </w:rPr>
        <w:t>35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202,</w:t>
      </w:r>
      <w:r>
        <w:rPr>
          <w:noProof/>
          <w:color w:themeColor="text1" w:val="000000"/>
        </w:rPr>
        <w:t xml:space="preserve">35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4,</w:t>
      </w:r>
      <w:r>
        <w:rPr>
          <w:noProof/>
          <w:color w:themeColor="text1" w:val="000000"/>
        </w:rPr>
        <w:t xml:space="preserve">22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CAPAROL društvo s ograničenom odgovornošću za proizvodnju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38070425200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500,75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7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750,</w:t>
      </w:r>
      <w:r>
        <w:rPr>
          <w:noProof/>
          <w:color w:themeColor="text1" w:val="000000"/>
        </w:rPr>
        <w:t>38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7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750,</w:t>
      </w:r>
      <w:r>
        <w:rPr>
          <w:noProof/>
          <w:color w:themeColor="text1" w:val="000000"/>
        </w:rPr>
        <w:t xml:space="preserve">38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161,</w:t>
      </w:r>
      <w:r>
        <w:rPr>
          <w:noProof/>
          <w:color w:themeColor="text1" w:val="000000"/>
        </w:rPr>
        <w:t xml:space="preserve">47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CEDAR AGRO društvo s ograničenom odgovornošću za trgovinu, proizvodnju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62738155272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387,98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193,99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193,99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24,</w:t>
      </w:r>
      <w:r>
        <w:rPr>
          <w:noProof/>
          <w:color w:themeColor="text1" w:val="000000"/>
        </w:rPr>
        <w:t xml:space="preserve">87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COMET, proizvodnja, trgovina i usluge d.o.o.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48249084626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005,1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502,</w:t>
      </w:r>
      <w:r>
        <w:rPr>
          <w:noProof/>
          <w:color w:themeColor="text1" w:val="000000"/>
        </w:rPr>
        <w:t>55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502,</w:t>
      </w:r>
      <w:r>
        <w:rPr>
          <w:noProof/>
          <w:color w:themeColor="text1" w:val="000000"/>
        </w:rPr>
        <w:t xml:space="preserve">55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10,</w:t>
      </w:r>
      <w:r>
        <w:rPr>
          <w:noProof/>
          <w:color w:themeColor="text1" w:val="000000"/>
        </w:rPr>
        <w:t xml:space="preserve">47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mjesecu, nakon isteka počeka od 12 mjeseci, računajući od pravomoćnosti Rješenja Trgovačkog suda o </w:t>
      </w:r>
      <w:r w:rsidRPr="00452581">
        <w:rPr>
          <w:noProof/>
          <w:color w:themeColor="text1" w:val="000000"/>
        </w:rPr>
        <w:lastRenderedPageBreak/>
        <w:t>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CONDIO, društvo s ograničenom odgovornošću za trgovinu na veliko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97634850997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437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218,5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218,5</w:t>
      </w:r>
      <w:r>
        <w:rPr>
          <w:noProof/>
          <w:color w:themeColor="text1" w:val="000000"/>
        </w:rPr>
        <w:t xml:space="preserve">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4,</w:t>
      </w:r>
      <w:r>
        <w:rPr>
          <w:noProof/>
          <w:color w:themeColor="text1" w:val="000000"/>
        </w:rPr>
        <w:t xml:space="preserve">55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CROATIA osiguranje d.d.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26187994862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36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323,</w:t>
      </w:r>
      <w:r>
        <w:rPr>
          <w:noProof/>
          <w:color w:themeColor="text1" w:val="000000"/>
        </w:rPr>
        <w:t>58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18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161,</w:t>
      </w:r>
      <w:r>
        <w:rPr>
          <w:noProof/>
          <w:color w:themeColor="text1" w:val="000000"/>
        </w:rPr>
        <w:t>79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18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161,</w:t>
      </w:r>
      <w:r>
        <w:rPr>
          <w:noProof/>
          <w:color w:themeColor="text1" w:val="000000"/>
        </w:rPr>
        <w:t xml:space="preserve">79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378,</w:t>
      </w:r>
      <w:r>
        <w:rPr>
          <w:noProof/>
          <w:color w:themeColor="text1" w:val="000000"/>
        </w:rPr>
        <w:t xml:space="preserve">37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DARKOM COMPUTERS, obrt za računalnu, izdavačku i tiskarsku djelatnost, vl. Darko Gazdek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63325175964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44,52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772,</w:t>
      </w:r>
      <w:r>
        <w:rPr>
          <w:noProof/>
          <w:color w:themeColor="text1" w:val="000000"/>
        </w:rPr>
        <w:t>26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772,</w:t>
      </w:r>
      <w:r>
        <w:rPr>
          <w:noProof/>
          <w:color w:themeColor="text1" w:val="000000"/>
        </w:rPr>
        <w:t xml:space="preserve">26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16,</w:t>
      </w:r>
      <w:r>
        <w:rPr>
          <w:noProof/>
          <w:color w:themeColor="text1" w:val="000000"/>
        </w:rPr>
        <w:t xml:space="preserve">09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20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ĐURIN D&amp;S d.o.o. za proizvodnju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37971269780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6,</w:t>
      </w:r>
      <w:r>
        <w:rPr>
          <w:noProof/>
          <w:color w:themeColor="text1" w:val="000000"/>
        </w:rPr>
        <w:t>56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3,</w:t>
      </w:r>
      <w:r>
        <w:rPr>
          <w:noProof/>
          <w:color w:themeColor="text1" w:val="000000"/>
        </w:rPr>
        <w:t>28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3,</w:t>
      </w:r>
      <w:r>
        <w:rPr>
          <w:noProof/>
          <w:color w:themeColor="text1" w:val="000000"/>
        </w:rPr>
        <w:t xml:space="preserve">28 </w:t>
      </w:r>
      <w:r w:rsidRPr="00452581">
        <w:rPr>
          <w:noProof/>
          <w:color w:themeColor="text1" w:val="000000"/>
        </w:rPr>
        <w:t>kn otplatiti će se nakon isteka počeka od 12 mjeseci na 48 jednakih mjesečnih anuiteta, bez kamata,</w:t>
      </w:r>
      <w:r>
        <w:rPr>
          <w:noProof/>
          <w:color w:themeColor="text1" w:val="000000"/>
        </w:rPr>
        <w:t xml:space="preserve"> od kojih svaka iznosi 0,01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lastRenderedPageBreak/>
        <w:t>21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Tomislav Smoljanec, vlasnik obrta EKO-S, obrt za obavljanje financijsko knjigovodstvenih poslova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28086014544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677,46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838,</w:t>
      </w:r>
      <w:r>
        <w:rPr>
          <w:noProof/>
          <w:color w:themeColor="text1" w:val="000000"/>
        </w:rPr>
        <w:t>73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838,</w:t>
      </w:r>
      <w:r>
        <w:rPr>
          <w:noProof/>
          <w:color w:themeColor="text1" w:val="000000"/>
        </w:rPr>
        <w:t xml:space="preserve">73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17,</w:t>
      </w:r>
      <w:r>
        <w:rPr>
          <w:noProof/>
          <w:color w:themeColor="text1" w:val="000000"/>
        </w:rPr>
        <w:t xml:space="preserve">47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22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Josip Kontrec vlasnik obrta ELEKTRO KONTREC, obrt za elektroinstalacijske radove, preradu plastike i proizvodnju metalne galanterije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77550122734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283,</w:t>
      </w:r>
      <w:r>
        <w:rPr>
          <w:noProof/>
          <w:color w:themeColor="text1" w:val="000000"/>
        </w:rPr>
        <w:t>48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141,</w:t>
      </w:r>
      <w:r>
        <w:rPr>
          <w:noProof/>
          <w:color w:themeColor="text1" w:val="000000"/>
        </w:rPr>
        <w:t>74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141,</w:t>
      </w:r>
      <w:r>
        <w:rPr>
          <w:noProof/>
          <w:color w:themeColor="text1" w:val="000000"/>
        </w:rPr>
        <w:t xml:space="preserve">74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44,</w:t>
      </w:r>
      <w:r>
        <w:rPr>
          <w:noProof/>
          <w:color w:themeColor="text1" w:val="000000"/>
        </w:rPr>
        <w:t xml:space="preserve">62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23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ELEKTROMARIN društvo s ograničenom odgovornošću za proizvodnju, usluge, unutarnju i vanjsku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06208538701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260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630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630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33,</w:t>
      </w:r>
      <w:r>
        <w:rPr>
          <w:noProof/>
          <w:color w:themeColor="text1" w:val="000000"/>
        </w:rPr>
        <w:t xml:space="preserve">96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24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ERSTE&amp;STEIERMARKISCHE BANK d.d.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23057039320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213,</w:t>
      </w:r>
      <w:r>
        <w:rPr>
          <w:noProof/>
          <w:color w:themeColor="text1" w:val="000000"/>
        </w:rPr>
        <w:t>14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106,</w:t>
      </w:r>
      <w:r>
        <w:rPr>
          <w:noProof/>
          <w:color w:themeColor="text1" w:val="000000"/>
        </w:rPr>
        <w:t>57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106,</w:t>
      </w:r>
      <w:r>
        <w:rPr>
          <w:noProof/>
          <w:color w:themeColor="text1" w:val="000000"/>
        </w:rPr>
        <w:t xml:space="preserve">57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2,</w:t>
      </w:r>
      <w:r>
        <w:rPr>
          <w:noProof/>
          <w:color w:themeColor="text1" w:val="000000"/>
        </w:rPr>
        <w:t xml:space="preserve">22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lastRenderedPageBreak/>
        <w:t>25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EUROHERC osiguranje - dioničko društvo za osiguranje imovine i osoba i druge poslove osiguranja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22694857747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357,</w:t>
      </w:r>
      <w:r>
        <w:rPr>
          <w:noProof/>
          <w:color w:themeColor="text1" w:val="000000"/>
        </w:rPr>
        <w:t>64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678,</w:t>
      </w:r>
      <w:r>
        <w:rPr>
          <w:noProof/>
          <w:color w:themeColor="text1" w:val="000000"/>
        </w:rPr>
        <w:t>82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678,</w:t>
      </w:r>
      <w:r>
        <w:rPr>
          <w:noProof/>
          <w:color w:themeColor="text1" w:val="000000"/>
        </w:rPr>
        <w:t xml:space="preserve">82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14,</w:t>
      </w:r>
      <w:r>
        <w:rPr>
          <w:noProof/>
          <w:color w:themeColor="text1" w:val="000000"/>
        </w:rPr>
        <w:t xml:space="preserve">14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26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FALCON TRADE društvo s ograničenom odgovornošću za proizvodnju,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07651552507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22,</w:t>
      </w:r>
      <w:r>
        <w:rPr>
          <w:noProof/>
          <w:color w:themeColor="text1" w:val="000000"/>
        </w:rPr>
        <w:t>15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11,</w:t>
      </w:r>
      <w:r>
        <w:rPr>
          <w:noProof/>
          <w:color w:themeColor="text1" w:val="000000"/>
        </w:rPr>
        <w:t>07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11,</w:t>
      </w:r>
      <w:r>
        <w:rPr>
          <w:noProof/>
          <w:color w:themeColor="text1" w:val="000000"/>
        </w:rPr>
        <w:t xml:space="preserve">07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0,</w:t>
      </w:r>
      <w:r>
        <w:rPr>
          <w:noProof/>
          <w:color w:themeColor="text1" w:val="000000"/>
        </w:rPr>
        <w:t xml:space="preserve">23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27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FAMAS društvo s ograničenom odgovornošću za trgovinu, proizvodnju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90885359766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375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187,5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187,5</w:t>
      </w:r>
      <w:r>
        <w:rPr>
          <w:noProof/>
          <w:color w:themeColor="text1" w:val="000000"/>
        </w:rPr>
        <w:t xml:space="preserve">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3,</w:t>
      </w:r>
      <w:r>
        <w:rPr>
          <w:noProof/>
          <w:color w:themeColor="text1" w:val="000000"/>
        </w:rPr>
        <w:t xml:space="preserve">91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28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FIBRIAN S.A.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ino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366,</w:t>
      </w:r>
      <w:r>
        <w:rPr>
          <w:noProof/>
          <w:color w:themeColor="text1" w:val="000000"/>
        </w:rPr>
        <w:t>92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17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683,</w:t>
      </w:r>
      <w:r>
        <w:rPr>
          <w:noProof/>
          <w:color w:themeColor="text1" w:val="000000"/>
        </w:rPr>
        <w:t>46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17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683,</w:t>
      </w:r>
      <w:r>
        <w:rPr>
          <w:noProof/>
          <w:color w:themeColor="text1" w:val="000000"/>
        </w:rPr>
        <w:t xml:space="preserve">46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368,</w:t>
      </w:r>
      <w:r>
        <w:rPr>
          <w:noProof/>
          <w:color w:themeColor="text1" w:val="000000"/>
        </w:rPr>
        <w:t xml:space="preserve">41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lastRenderedPageBreak/>
        <w:t>29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FINANCIJSKA AGENCIJA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85821130368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125,48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62,</w:t>
      </w:r>
      <w:r>
        <w:rPr>
          <w:noProof/>
          <w:color w:themeColor="text1" w:val="000000"/>
        </w:rPr>
        <w:t>74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62,</w:t>
      </w:r>
      <w:r>
        <w:rPr>
          <w:noProof/>
          <w:color w:themeColor="text1" w:val="000000"/>
        </w:rPr>
        <w:t xml:space="preserve">74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1,</w:t>
      </w:r>
      <w:r>
        <w:rPr>
          <w:noProof/>
          <w:color w:themeColor="text1" w:val="000000"/>
        </w:rPr>
        <w:t xml:space="preserve">31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FRAGMAT H društvo s ograničenom odgovornošću za proizvodnju, usluge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79245189795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124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295,</w:t>
      </w:r>
      <w:r>
        <w:rPr>
          <w:noProof/>
          <w:color w:themeColor="text1" w:val="000000"/>
        </w:rPr>
        <w:t>04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147,</w:t>
      </w:r>
      <w:r>
        <w:rPr>
          <w:noProof/>
          <w:color w:themeColor="text1" w:val="000000"/>
        </w:rPr>
        <w:t>52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147,</w:t>
      </w:r>
      <w:r>
        <w:rPr>
          <w:noProof/>
          <w:color w:themeColor="text1" w:val="000000"/>
        </w:rPr>
        <w:t xml:space="preserve">52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294,74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FRAL d.o.o. za trgovinu i turistička agencija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02634560755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592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796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796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120,75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GRADITELJ SVRATIŠTA, društvo s ograničenom odgovornošću za građevinarstvo, trgovinu i uvoz-izvoz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52044657571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901,</w:t>
      </w:r>
      <w:r>
        <w:rPr>
          <w:noProof/>
          <w:color w:themeColor="text1" w:val="000000"/>
        </w:rPr>
        <w:t>18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450,</w:t>
      </w:r>
      <w:r>
        <w:rPr>
          <w:noProof/>
          <w:color w:themeColor="text1" w:val="000000"/>
        </w:rPr>
        <w:t>59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450,</w:t>
      </w:r>
      <w:r>
        <w:rPr>
          <w:noProof/>
          <w:color w:themeColor="text1" w:val="000000"/>
        </w:rPr>
        <w:t xml:space="preserve">59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51,</w:t>
      </w:r>
      <w:r>
        <w:rPr>
          <w:noProof/>
          <w:color w:themeColor="text1" w:val="000000"/>
        </w:rPr>
        <w:t xml:space="preserve">05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lastRenderedPageBreak/>
        <w:t>33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GRAMEX Trgovina, uvoz izvoz d.o.o.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69598520506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760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380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380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28,75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GREENSEEKER društvo s ograničenom odgovornošću za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41884965393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337,25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>
        <w:rPr>
          <w:noProof/>
          <w:color w:themeColor="text1" w:val="000000"/>
        </w:rPr>
        <w:t>668,63</w:t>
      </w:r>
      <w:r w:rsidRPr="00452581">
        <w:rPr>
          <w:noProof/>
          <w:color w:themeColor="text1" w:val="000000"/>
        </w:rPr>
        <w:t xml:space="preserve"> kn. Preostali iznos tražbine od </w:t>
      </w:r>
      <w:r>
        <w:rPr>
          <w:noProof/>
          <w:color w:themeColor="text1" w:val="000000"/>
        </w:rPr>
        <w:t xml:space="preserve">668,63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13,</w:t>
      </w:r>
      <w:r>
        <w:rPr>
          <w:noProof/>
          <w:color w:themeColor="text1" w:val="000000"/>
        </w:rPr>
        <w:t xml:space="preserve">93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HILKO društvo s ograničenom odgovornošću za proizvodnju, trgovinu i servis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17929171914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666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333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333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6,</w:t>
      </w:r>
      <w:r>
        <w:rPr>
          <w:noProof/>
          <w:color w:themeColor="text1" w:val="000000"/>
        </w:rPr>
        <w:t xml:space="preserve">94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HP - Hrvatska pošta d.d.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87311810356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230,</w:t>
      </w:r>
      <w:r>
        <w:rPr>
          <w:noProof/>
          <w:color w:themeColor="text1" w:val="000000"/>
        </w:rPr>
        <w:t>49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115,</w:t>
      </w:r>
      <w:r>
        <w:rPr>
          <w:noProof/>
          <w:color w:themeColor="text1" w:val="000000"/>
        </w:rPr>
        <w:t>25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115,</w:t>
      </w:r>
      <w:r>
        <w:rPr>
          <w:noProof/>
          <w:color w:themeColor="text1" w:val="000000"/>
        </w:rPr>
        <w:t xml:space="preserve">25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2,</w:t>
      </w:r>
      <w:r>
        <w:rPr>
          <w:noProof/>
          <w:color w:themeColor="text1" w:val="000000"/>
        </w:rPr>
        <w:t xml:space="preserve">40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HRVATSKA RADIOTELEVIZIJA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68419124305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593,</w:t>
      </w:r>
      <w:r>
        <w:rPr>
          <w:noProof/>
          <w:color w:themeColor="text1" w:val="000000"/>
        </w:rPr>
        <w:t>99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796,</w:t>
      </w:r>
      <w:r>
        <w:rPr>
          <w:noProof/>
          <w:color w:themeColor="text1" w:val="000000"/>
        </w:rPr>
        <w:t>99</w:t>
      </w:r>
      <w:r w:rsidRPr="00452581">
        <w:rPr>
          <w:noProof/>
          <w:color w:themeColor="text1" w:val="000000"/>
        </w:rPr>
        <w:t xml:space="preserve"> kn. Preostali </w:t>
      </w:r>
      <w:r w:rsidRPr="00452581">
        <w:rPr>
          <w:noProof/>
          <w:color w:themeColor="text1" w:val="000000"/>
        </w:rPr>
        <w:lastRenderedPageBreak/>
        <w:t xml:space="preserve">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796,</w:t>
      </w:r>
      <w:r>
        <w:rPr>
          <w:noProof/>
          <w:color w:themeColor="text1" w:val="000000"/>
        </w:rPr>
        <w:t xml:space="preserve">99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37,</w:t>
      </w:r>
      <w:r>
        <w:rPr>
          <w:noProof/>
          <w:color w:themeColor="text1" w:val="000000"/>
        </w:rPr>
        <w:t xml:space="preserve">44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HRVATSKI TELEKOM d.d.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81793146560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227,</w:t>
      </w:r>
      <w:r>
        <w:rPr>
          <w:noProof/>
          <w:color w:themeColor="text1" w:val="000000"/>
        </w:rPr>
        <w:t>31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613,</w:t>
      </w:r>
      <w:r>
        <w:rPr>
          <w:noProof/>
          <w:color w:themeColor="text1" w:val="000000"/>
        </w:rPr>
        <w:t>66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613,</w:t>
      </w:r>
      <w:r>
        <w:rPr>
          <w:noProof/>
          <w:color w:themeColor="text1" w:val="000000"/>
        </w:rPr>
        <w:t xml:space="preserve">66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54,</w:t>
      </w:r>
      <w:r>
        <w:rPr>
          <w:noProof/>
          <w:color w:themeColor="text1" w:val="000000"/>
        </w:rPr>
        <w:t xml:space="preserve">45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39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HRVATSKI ZAVOD ZA TOKSIKOLOGIJU I ANTIDOPING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23691527614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540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270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270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5,</w:t>
      </w:r>
      <w:r>
        <w:rPr>
          <w:noProof/>
          <w:color w:themeColor="text1" w:val="000000"/>
        </w:rPr>
        <w:t xml:space="preserve">63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HRVATSKI ZAVOD ZA ZAPOŠLJAVANJE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91547293790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601,</w:t>
      </w:r>
      <w:r>
        <w:rPr>
          <w:noProof/>
          <w:color w:themeColor="text1" w:val="000000"/>
        </w:rPr>
        <w:t>87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7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300,</w:t>
      </w:r>
      <w:r>
        <w:rPr>
          <w:noProof/>
          <w:color w:themeColor="text1" w:val="000000"/>
        </w:rPr>
        <w:t>94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7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300,</w:t>
      </w:r>
      <w:r>
        <w:rPr>
          <w:noProof/>
          <w:color w:themeColor="text1" w:val="000000"/>
        </w:rPr>
        <w:t xml:space="preserve">94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152,</w:t>
      </w:r>
      <w:r>
        <w:rPr>
          <w:noProof/>
          <w:color w:themeColor="text1" w:val="000000"/>
        </w:rPr>
        <w:t xml:space="preserve">10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IMEX BANKA dioničko društvo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99326633206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431,</w:t>
      </w:r>
      <w:r>
        <w:rPr>
          <w:noProof/>
          <w:color w:themeColor="text1" w:val="000000"/>
        </w:rPr>
        <w:t>85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215,</w:t>
      </w:r>
      <w:r>
        <w:rPr>
          <w:noProof/>
          <w:color w:themeColor="text1" w:val="000000"/>
        </w:rPr>
        <w:t>93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215,</w:t>
      </w:r>
      <w:r>
        <w:rPr>
          <w:noProof/>
          <w:color w:themeColor="text1" w:val="000000"/>
        </w:rPr>
        <w:t xml:space="preserve">93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4,</w:t>
      </w:r>
      <w:r>
        <w:rPr>
          <w:noProof/>
          <w:color w:themeColor="text1" w:val="000000"/>
        </w:rPr>
        <w:t xml:space="preserve">50 </w:t>
      </w:r>
      <w:r w:rsidRPr="00452581">
        <w:rPr>
          <w:noProof/>
          <w:color w:themeColor="text1" w:val="000000"/>
        </w:rPr>
        <w:t xml:space="preserve">kn, računajući od pravomoćnosti Rješenja Trgovačkog </w:t>
      </w:r>
      <w:r w:rsidRPr="00452581">
        <w:rPr>
          <w:noProof/>
          <w:color w:themeColor="text1" w:val="000000"/>
        </w:rPr>
        <w:lastRenderedPageBreak/>
        <w:t>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INA-INDUSTRIJA NAFTE, d.d.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27759560625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28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111,</w:t>
      </w:r>
      <w:r>
        <w:rPr>
          <w:noProof/>
          <w:color w:themeColor="text1" w:val="000000"/>
        </w:rPr>
        <w:t>61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14</w:t>
      </w:r>
      <w:r>
        <w:rPr>
          <w:noProof/>
          <w:color w:themeColor="text1" w:val="000000"/>
        </w:rPr>
        <w:t>.055,81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14</w:t>
      </w:r>
      <w:r>
        <w:rPr>
          <w:noProof/>
          <w:color w:themeColor="text1" w:val="000000"/>
        </w:rPr>
        <w:t xml:space="preserve">.055,81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292,</w:t>
      </w:r>
      <w:r>
        <w:rPr>
          <w:noProof/>
          <w:color w:themeColor="text1" w:val="000000"/>
        </w:rPr>
        <w:t xml:space="preserve">83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INSUNDLATION Gmbh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ino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59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278,</w:t>
      </w:r>
      <w:r>
        <w:rPr>
          <w:noProof/>
          <w:color w:themeColor="text1" w:val="000000"/>
        </w:rPr>
        <w:t>28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29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639,</w:t>
      </w:r>
      <w:r>
        <w:rPr>
          <w:noProof/>
          <w:color w:themeColor="text1" w:val="000000"/>
        </w:rPr>
        <w:t>14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29</w:t>
      </w:r>
      <w:r>
        <w:rPr>
          <w:noProof/>
          <w:color w:themeColor="text1" w:val="000000"/>
        </w:rPr>
        <w:t>.1</w:t>
      </w:r>
      <w:r w:rsidRPr="00F64BCB">
        <w:rPr>
          <w:noProof/>
          <w:color w:themeColor="text1" w:val="000000"/>
        </w:rPr>
        <w:t>639,</w:t>
      </w:r>
      <w:r>
        <w:rPr>
          <w:noProof/>
          <w:color w:themeColor="text1" w:val="000000"/>
        </w:rPr>
        <w:t xml:space="preserve">14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617,</w:t>
      </w:r>
      <w:r>
        <w:rPr>
          <w:noProof/>
          <w:color w:themeColor="text1" w:val="000000"/>
        </w:rPr>
        <w:t xml:space="preserve">48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INTEGRALCOMMERCE društvo s ograničenom odgovornošću za trgovinu i ugostiteljstvo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98081089088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645,</w:t>
      </w:r>
      <w:r>
        <w:rPr>
          <w:noProof/>
          <w:color w:themeColor="text1" w:val="000000"/>
        </w:rPr>
        <w:t>33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822,</w:t>
      </w:r>
      <w:r>
        <w:rPr>
          <w:noProof/>
          <w:color w:themeColor="text1" w:val="000000"/>
        </w:rPr>
        <w:t>67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822,</w:t>
      </w:r>
      <w:r>
        <w:rPr>
          <w:noProof/>
          <w:color w:themeColor="text1" w:val="000000"/>
        </w:rPr>
        <w:t xml:space="preserve">67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37,</w:t>
      </w:r>
      <w:r>
        <w:rPr>
          <w:noProof/>
          <w:color w:themeColor="text1" w:val="000000"/>
        </w:rPr>
        <w:t xml:space="preserve">97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IVKOM-PLIN društvo s ograničenom odgovornošću za distribuciju i opskrbu plinom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95193122518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026,</w:t>
      </w:r>
      <w:r>
        <w:rPr>
          <w:noProof/>
          <w:color w:themeColor="text1" w:val="000000"/>
        </w:rPr>
        <w:t>31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513,</w:t>
      </w:r>
      <w:r>
        <w:rPr>
          <w:noProof/>
          <w:color w:themeColor="text1" w:val="000000"/>
        </w:rPr>
        <w:t>15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513,</w:t>
      </w:r>
      <w:r>
        <w:rPr>
          <w:noProof/>
          <w:color w:themeColor="text1" w:val="000000"/>
        </w:rPr>
        <w:t xml:space="preserve">15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10,</w:t>
      </w:r>
      <w:r>
        <w:rPr>
          <w:noProof/>
          <w:color w:themeColor="text1" w:val="000000"/>
        </w:rPr>
        <w:t xml:space="preserve">69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mjesecu, nakon isteka počeka od 12 mjeseci, računajući </w:t>
      </w:r>
      <w:r w:rsidRPr="00452581">
        <w:rPr>
          <w:noProof/>
          <w:color w:themeColor="text1" w:val="000000"/>
        </w:rPr>
        <w:lastRenderedPageBreak/>
        <w:t>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IZOLTEH d.o.o. za izolacijske radove,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49885559298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799,53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899,</w:t>
      </w:r>
      <w:r>
        <w:rPr>
          <w:noProof/>
          <w:color w:themeColor="text1" w:val="000000"/>
        </w:rPr>
        <w:t>76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899,</w:t>
      </w:r>
      <w:r>
        <w:rPr>
          <w:noProof/>
          <w:color w:themeColor="text1" w:val="000000"/>
        </w:rPr>
        <w:t xml:space="preserve">76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18,</w:t>
      </w:r>
      <w:r>
        <w:rPr>
          <w:noProof/>
          <w:color w:themeColor="text1" w:val="000000"/>
        </w:rPr>
        <w:t xml:space="preserve">75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JAVNI BILJEŽNIK MELANIJA DUIĆ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49855153698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585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792,5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792,5</w:t>
      </w:r>
      <w:r>
        <w:rPr>
          <w:noProof/>
          <w:color w:themeColor="text1" w:val="000000"/>
        </w:rPr>
        <w:t xml:space="preserve">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16,</w:t>
      </w:r>
      <w:r>
        <w:rPr>
          <w:noProof/>
          <w:color w:themeColor="text1" w:val="000000"/>
        </w:rPr>
        <w:t xml:space="preserve">51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KERABAN TRGOVINA, ZASTUPSTVA I USLUGE, Zlatko Ban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46659739635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411,75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>
        <w:rPr>
          <w:noProof/>
          <w:color w:themeColor="text1" w:val="000000"/>
        </w:rPr>
        <w:t>205,88</w:t>
      </w:r>
      <w:r w:rsidRPr="00452581">
        <w:rPr>
          <w:noProof/>
          <w:color w:themeColor="text1" w:val="000000"/>
        </w:rPr>
        <w:t xml:space="preserve"> kn. Preostali iznos tražbine od </w:t>
      </w:r>
      <w:r>
        <w:rPr>
          <w:noProof/>
          <w:color w:themeColor="text1" w:val="000000"/>
        </w:rPr>
        <w:t xml:space="preserve">205,88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4,</w:t>
      </w:r>
      <w:r>
        <w:rPr>
          <w:noProof/>
          <w:color w:themeColor="text1" w:val="000000"/>
        </w:rPr>
        <w:t xml:space="preserve">29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49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KLENTRANS d.o.o. za generalnu trgovinu, cestovni promet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32927636350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365,</w:t>
      </w:r>
      <w:r>
        <w:rPr>
          <w:noProof/>
          <w:color w:themeColor="text1" w:val="000000"/>
        </w:rPr>
        <w:t>83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182,</w:t>
      </w:r>
      <w:r>
        <w:rPr>
          <w:noProof/>
          <w:color w:themeColor="text1" w:val="000000"/>
        </w:rPr>
        <w:t>91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182,</w:t>
      </w:r>
      <w:r>
        <w:rPr>
          <w:noProof/>
          <w:color w:themeColor="text1" w:val="000000"/>
        </w:rPr>
        <w:t xml:space="preserve">91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3,</w:t>
      </w:r>
      <w:r>
        <w:rPr>
          <w:noProof/>
          <w:color w:themeColor="text1" w:val="000000"/>
        </w:rPr>
        <w:t xml:space="preserve">81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lastRenderedPageBreak/>
        <w:t>50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Petar Klopotan vlasnik obrta KLOMONT, obrt za opremu, montažu i servis plinskih i elektrouređaja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46391663565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43,</w:t>
      </w:r>
      <w:r>
        <w:rPr>
          <w:noProof/>
          <w:color w:themeColor="text1" w:val="000000"/>
        </w:rPr>
        <w:t>86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21,93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21,93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0,</w:t>
      </w:r>
      <w:r>
        <w:rPr>
          <w:noProof/>
          <w:color w:themeColor="text1" w:val="000000"/>
        </w:rPr>
        <w:t xml:space="preserve">46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KNAUF INSULATION, Industrija termičkih, akustičkih i protupožarnih izolacija, društvo s ograničenom odgovornošću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36020246002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300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200,56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150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100,28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150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100,28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127,</w:t>
      </w:r>
      <w:r>
        <w:rPr>
          <w:noProof/>
          <w:color w:themeColor="text1" w:val="000000"/>
        </w:rPr>
        <w:t xml:space="preserve">09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KNEGINGRAD društvo s ograničenom odgovornošću za transport, trgovinu na veliko i malo i posredovanje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02680485223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630,</w:t>
      </w:r>
      <w:r>
        <w:rPr>
          <w:noProof/>
          <w:color w:themeColor="text1" w:val="000000"/>
        </w:rPr>
        <w:t>32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315,</w:t>
      </w:r>
      <w:r>
        <w:rPr>
          <w:noProof/>
          <w:color w:themeColor="text1" w:val="000000"/>
        </w:rPr>
        <w:t>16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315,</w:t>
      </w:r>
      <w:r>
        <w:rPr>
          <w:noProof/>
          <w:color w:themeColor="text1" w:val="000000"/>
        </w:rPr>
        <w:t xml:space="preserve">16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6,</w:t>
      </w:r>
      <w:r>
        <w:rPr>
          <w:noProof/>
          <w:color w:themeColor="text1" w:val="000000"/>
        </w:rPr>
        <w:t xml:space="preserve">57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KODRA društvo s ograničenom odgovornošću za distribuciju plina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81118596940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296,5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648,25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648,25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13,</w:t>
      </w:r>
      <w:r>
        <w:rPr>
          <w:noProof/>
          <w:color w:themeColor="text1" w:val="000000"/>
        </w:rPr>
        <w:t xml:space="preserve">51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mjesecu, nakon isteka počeka od 12 mjeseci, računajući od pravomoćnosti Rješenja </w:t>
      </w:r>
      <w:r w:rsidRPr="00452581">
        <w:rPr>
          <w:noProof/>
          <w:color w:themeColor="text1" w:val="000000"/>
        </w:rPr>
        <w:lastRenderedPageBreak/>
        <w:t>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Štefica Krznar vlasnica krojačkog obrta "Valentino"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29904470183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450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225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225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4,</w:t>
      </w:r>
      <w:r>
        <w:rPr>
          <w:noProof/>
          <w:color w:themeColor="text1" w:val="000000"/>
        </w:rPr>
        <w:t xml:space="preserve">69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LEIER - LEITL društvo s ograničenom odgovornošću za trgovinu, proizvodnju i graditeljstvo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09894022334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672,</w:t>
      </w:r>
      <w:r>
        <w:rPr>
          <w:noProof/>
          <w:color w:themeColor="text1" w:val="000000"/>
        </w:rPr>
        <w:t>22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836,</w:t>
      </w:r>
      <w:r>
        <w:rPr>
          <w:noProof/>
          <w:color w:themeColor="text1" w:val="000000"/>
        </w:rPr>
        <w:t>11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836,</w:t>
      </w:r>
      <w:r>
        <w:rPr>
          <w:noProof/>
          <w:color w:themeColor="text1" w:val="000000"/>
        </w:rPr>
        <w:t xml:space="preserve">11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142,</w:t>
      </w:r>
      <w:r>
        <w:rPr>
          <w:noProof/>
          <w:color w:themeColor="text1" w:val="000000"/>
        </w:rPr>
        <w:t xml:space="preserve">42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LIMAR - MONT d.o.o. za graditeljstvo, trgovinu i usluge d.o.o.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83759490392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760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380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380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49,</w:t>
      </w:r>
      <w:r>
        <w:rPr>
          <w:noProof/>
          <w:color w:themeColor="text1" w:val="000000"/>
        </w:rPr>
        <w:t xml:space="preserve">58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M T O trgovina i usluge d.o.o.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27163371451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963,</w:t>
      </w:r>
      <w:r>
        <w:rPr>
          <w:noProof/>
          <w:color w:themeColor="text1" w:val="000000"/>
        </w:rPr>
        <w:t>93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481,</w:t>
      </w:r>
      <w:r>
        <w:rPr>
          <w:noProof/>
          <w:color w:themeColor="text1" w:val="000000"/>
        </w:rPr>
        <w:t>96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481,</w:t>
      </w:r>
      <w:r>
        <w:rPr>
          <w:noProof/>
          <w:color w:themeColor="text1" w:val="000000"/>
        </w:rPr>
        <w:t xml:space="preserve">96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30,</w:t>
      </w:r>
      <w:r>
        <w:rPr>
          <w:noProof/>
          <w:color w:themeColor="text1" w:val="000000"/>
        </w:rPr>
        <w:t xml:space="preserve">87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mjesecu, nakon isteka počeka od 12 mjeseci, računajući od pravomoćnosti Rješenja Trgovačkog suda o </w:t>
      </w:r>
      <w:r w:rsidRPr="00452581">
        <w:rPr>
          <w:noProof/>
          <w:color w:themeColor="text1" w:val="000000"/>
        </w:rPr>
        <w:lastRenderedPageBreak/>
        <w:t>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MAPEI CROATIA d.o.o. za zastupanje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89471789472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857,</w:t>
      </w:r>
      <w:r>
        <w:rPr>
          <w:noProof/>
          <w:color w:themeColor="text1" w:val="000000"/>
        </w:rPr>
        <w:t>22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7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928,</w:t>
      </w:r>
      <w:r>
        <w:rPr>
          <w:noProof/>
          <w:color w:themeColor="text1" w:val="000000"/>
        </w:rPr>
        <w:t>61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7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928,</w:t>
      </w:r>
      <w:r>
        <w:rPr>
          <w:noProof/>
          <w:color w:themeColor="text1" w:val="000000"/>
        </w:rPr>
        <w:t xml:space="preserve">61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165,</w:t>
      </w:r>
      <w:r>
        <w:rPr>
          <w:noProof/>
          <w:color w:themeColor="text1" w:val="000000"/>
        </w:rPr>
        <w:t xml:space="preserve">18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59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MARTI-PROMET j.d.o.o. za prijevoz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09238388327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911,</w:t>
      </w:r>
      <w:r>
        <w:rPr>
          <w:noProof/>
          <w:color w:themeColor="text1" w:val="000000"/>
        </w:rPr>
        <w:t>16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455,</w:t>
      </w:r>
      <w:r>
        <w:rPr>
          <w:noProof/>
          <w:color w:themeColor="text1" w:val="000000"/>
        </w:rPr>
        <w:t>58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455,</w:t>
      </w:r>
      <w:r>
        <w:rPr>
          <w:noProof/>
          <w:color w:themeColor="text1" w:val="000000"/>
        </w:rPr>
        <w:t xml:space="preserve">58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9,</w:t>
      </w:r>
      <w:r>
        <w:rPr>
          <w:noProof/>
          <w:color w:themeColor="text1" w:val="000000"/>
        </w:rPr>
        <w:t xml:space="preserve">49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Anđelko Bukal vlasnik obrta metal proizvodnja hidrauličnih gibljivih cijevi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69887309162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942,5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471,25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471,25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9,</w:t>
      </w:r>
      <w:r>
        <w:rPr>
          <w:noProof/>
          <w:color w:themeColor="text1" w:val="000000"/>
        </w:rPr>
        <w:t xml:space="preserve">82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REPUBLIKA HRVATSKA, MINISTARSTVO FINANCIJA - POREZNA UPRAVA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18683136487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230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419,63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115</w:t>
      </w:r>
      <w:r>
        <w:rPr>
          <w:noProof/>
          <w:color w:themeColor="text1" w:val="000000"/>
        </w:rPr>
        <w:t>.209,82</w:t>
      </w:r>
      <w:r w:rsidRPr="00452581">
        <w:rPr>
          <w:noProof/>
          <w:color w:themeColor="text1" w:val="000000"/>
        </w:rPr>
        <w:t xml:space="preserve"> kn. Preostali iznos tražbine od </w:t>
      </w:r>
      <w:r>
        <w:rPr>
          <w:noProof/>
          <w:color w:themeColor="text1" w:val="000000"/>
        </w:rPr>
        <w:t xml:space="preserve">115209,82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400,</w:t>
      </w:r>
      <w:r>
        <w:rPr>
          <w:noProof/>
          <w:color w:themeColor="text1" w:val="000000"/>
        </w:rPr>
        <w:t xml:space="preserve">20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</w:t>
      </w:r>
      <w:r w:rsidRPr="00452581">
        <w:rPr>
          <w:noProof/>
          <w:color w:themeColor="text1" w:val="000000"/>
        </w:rPr>
        <w:lastRenderedPageBreak/>
        <w:t>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MLADEN COMMERCE društvo s ograničenom odgovornošću za trgovinu i posredovanje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09015021154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931,</w:t>
      </w:r>
      <w:r>
        <w:rPr>
          <w:noProof/>
          <w:color w:themeColor="text1" w:val="000000"/>
        </w:rPr>
        <w:t>09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465,</w:t>
      </w:r>
      <w:r>
        <w:rPr>
          <w:noProof/>
          <w:color w:themeColor="text1" w:val="000000"/>
        </w:rPr>
        <w:t>55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465,</w:t>
      </w:r>
      <w:r>
        <w:rPr>
          <w:noProof/>
          <w:color w:themeColor="text1" w:val="000000"/>
        </w:rPr>
        <w:t xml:space="preserve">55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30,</w:t>
      </w:r>
      <w:r>
        <w:rPr>
          <w:noProof/>
          <w:color w:themeColor="text1" w:val="000000"/>
        </w:rPr>
        <w:t xml:space="preserve">53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MST-BOJE društvo s ograničenom odgovornošću za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15007977430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0,</w:t>
      </w:r>
      <w:r>
        <w:rPr>
          <w:noProof/>
          <w:color w:themeColor="text1" w:val="000000"/>
        </w:rPr>
        <w:t>59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0,</w:t>
      </w:r>
      <w:r>
        <w:rPr>
          <w:noProof/>
          <w:color w:themeColor="text1" w:val="000000"/>
        </w:rPr>
        <w:t>29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0,</w:t>
      </w:r>
      <w:r>
        <w:rPr>
          <w:noProof/>
          <w:color w:themeColor="text1" w:val="000000"/>
        </w:rPr>
        <w:t xml:space="preserve">29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>
        <w:rPr>
          <w:noProof/>
          <w:color w:themeColor="text1" w:val="000000"/>
        </w:rPr>
        <w:t xml:space="preserve">0,01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Marija Zidar vlasnica obrta NIZ, obrt za izvođenje građevina niskogradnje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08864114391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138,</w:t>
      </w:r>
      <w:r>
        <w:rPr>
          <w:noProof/>
          <w:color w:themeColor="text1" w:val="000000"/>
        </w:rPr>
        <w:t>40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69,</w:t>
      </w:r>
      <w:r>
        <w:rPr>
          <w:noProof/>
          <w:color w:themeColor="text1" w:val="000000"/>
        </w:rPr>
        <w:t>20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69,</w:t>
      </w:r>
      <w:r>
        <w:rPr>
          <w:noProof/>
          <w:color w:themeColor="text1" w:val="000000"/>
        </w:rPr>
        <w:t xml:space="preserve">20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1,</w:t>
      </w:r>
      <w:r>
        <w:rPr>
          <w:noProof/>
          <w:color w:themeColor="text1" w:val="000000"/>
        </w:rPr>
        <w:t xml:space="preserve">44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NOVOKOM društvo s ograničenom odgovornošću za komunalne djelatnosti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51899768388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274,</w:t>
      </w:r>
      <w:r>
        <w:rPr>
          <w:noProof/>
          <w:color w:themeColor="text1" w:val="000000"/>
        </w:rPr>
        <w:t>38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637,</w:t>
      </w:r>
      <w:r>
        <w:rPr>
          <w:noProof/>
          <w:color w:themeColor="text1" w:val="000000"/>
        </w:rPr>
        <w:t>19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637,</w:t>
      </w:r>
      <w:r>
        <w:rPr>
          <w:noProof/>
          <w:color w:themeColor="text1" w:val="000000"/>
        </w:rPr>
        <w:t xml:space="preserve">19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13,</w:t>
      </w:r>
      <w:r>
        <w:rPr>
          <w:noProof/>
          <w:color w:themeColor="text1" w:val="000000"/>
        </w:rPr>
        <w:t xml:space="preserve">27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lastRenderedPageBreak/>
        <w:t>66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NOVOSELEC KRUNOSLAV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37681826819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36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864,</w:t>
      </w:r>
      <w:r>
        <w:rPr>
          <w:noProof/>
          <w:color w:themeColor="text1" w:val="000000"/>
        </w:rPr>
        <w:t>14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18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432,07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18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432,07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384,</w:t>
      </w:r>
      <w:r>
        <w:rPr>
          <w:noProof/>
          <w:color w:themeColor="text1" w:val="000000"/>
        </w:rPr>
        <w:t xml:space="preserve">00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NOVOSELEC VJERAN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07015482488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974,5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987,25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987,25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124,</w:t>
      </w:r>
      <w:r>
        <w:rPr>
          <w:noProof/>
          <w:color w:themeColor="text1" w:val="000000"/>
        </w:rPr>
        <w:t xml:space="preserve">73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ODVJETNIČKI URED DALIBOR GRADINŠČAK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16095594061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182,</w:t>
      </w:r>
      <w:r>
        <w:rPr>
          <w:noProof/>
          <w:color w:themeColor="text1" w:val="000000"/>
        </w:rPr>
        <w:t>98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091,</w:t>
      </w:r>
      <w:r>
        <w:rPr>
          <w:noProof/>
          <w:color w:themeColor="text1" w:val="000000"/>
        </w:rPr>
        <w:t>49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091,</w:t>
      </w:r>
      <w:r>
        <w:rPr>
          <w:noProof/>
          <w:color w:themeColor="text1" w:val="000000"/>
        </w:rPr>
        <w:t xml:space="preserve">49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43,</w:t>
      </w:r>
      <w:r>
        <w:rPr>
          <w:noProof/>
          <w:color w:themeColor="text1" w:val="000000"/>
        </w:rPr>
        <w:t xml:space="preserve">57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69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ODVJETNIČKI URED MARIO SOKAČ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16095594061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26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490,</w:t>
      </w:r>
      <w:r>
        <w:rPr>
          <w:noProof/>
          <w:color w:themeColor="text1" w:val="000000"/>
        </w:rPr>
        <w:t>20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245,1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245,1</w:t>
      </w:r>
      <w:r>
        <w:rPr>
          <w:noProof/>
          <w:color w:themeColor="text1" w:val="000000"/>
        </w:rPr>
        <w:t xml:space="preserve">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275,</w:t>
      </w:r>
      <w:r>
        <w:rPr>
          <w:noProof/>
          <w:color w:themeColor="text1" w:val="000000"/>
        </w:rPr>
        <w:t xml:space="preserve">94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OKRAM j.d.o.o. za ugostiteljstvo, usluge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10291879344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033,78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516,</w:t>
      </w:r>
      <w:r>
        <w:rPr>
          <w:noProof/>
          <w:color w:themeColor="text1" w:val="000000"/>
        </w:rPr>
        <w:t>89</w:t>
      </w:r>
      <w:r w:rsidRPr="00452581">
        <w:rPr>
          <w:noProof/>
          <w:color w:themeColor="text1" w:val="000000"/>
        </w:rPr>
        <w:t xml:space="preserve"> kn. </w:t>
      </w:r>
      <w:r w:rsidRPr="00452581">
        <w:rPr>
          <w:noProof/>
          <w:color w:themeColor="text1" w:val="000000"/>
        </w:rPr>
        <w:lastRenderedPageBreak/>
        <w:t xml:space="preserve">Preostali iznos tražbine od </w:t>
      </w:r>
      <w:r w:rsidRPr="00F64BCB">
        <w:rPr>
          <w:noProof/>
          <w:color w:themeColor="text1" w:val="000000"/>
        </w:rPr>
        <w:t>516,</w:t>
      </w:r>
      <w:r>
        <w:rPr>
          <w:noProof/>
          <w:color w:themeColor="text1" w:val="000000"/>
        </w:rPr>
        <w:t xml:space="preserve">89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10,</w:t>
      </w:r>
      <w:r>
        <w:rPr>
          <w:noProof/>
          <w:color w:themeColor="text1" w:val="000000"/>
        </w:rPr>
        <w:t xml:space="preserve">77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ORAKON društvo s ograničenom odgovornošću za računalne aktivnosti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20088184997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349,22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674,</w:t>
      </w:r>
      <w:r>
        <w:rPr>
          <w:noProof/>
          <w:color w:themeColor="text1" w:val="000000"/>
        </w:rPr>
        <w:t>61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674,</w:t>
      </w:r>
      <w:r>
        <w:rPr>
          <w:noProof/>
          <w:color w:themeColor="text1" w:val="000000"/>
        </w:rPr>
        <w:t xml:space="preserve">61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14,</w:t>
      </w:r>
      <w:r>
        <w:rPr>
          <w:noProof/>
          <w:color w:themeColor="text1" w:val="000000"/>
        </w:rPr>
        <w:t xml:space="preserve">05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OSMI BIT d.o.o. za informatičke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64546332276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414,</w:t>
      </w:r>
      <w:r>
        <w:rPr>
          <w:noProof/>
          <w:color w:themeColor="text1" w:val="000000"/>
        </w:rPr>
        <w:t>58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16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707,</w:t>
      </w:r>
      <w:r>
        <w:rPr>
          <w:noProof/>
          <w:color w:themeColor="text1" w:val="000000"/>
        </w:rPr>
        <w:t>29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16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707,</w:t>
      </w:r>
      <w:r>
        <w:rPr>
          <w:noProof/>
          <w:color w:themeColor="text1" w:val="000000"/>
        </w:rPr>
        <w:t xml:space="preserve">29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348,</w:t>
      </w:r>
      <w:r>
        <w:rPr>
          <w:noProof/>
          <w:color w:themeColor="text1" w:val="000000"/>
        </w:rPr>
        <w:t xml:space="preserve">07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PARABOLA društvo s ograničenom odgovornošću za knjigovodstvo, proizvodnju, trgovinu i inženjering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39916994550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503,37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251,</w:t>
      </w:r>
      <w:r>
        <w:rPr>
          <w:noProof/>
          <w:color w:themeColor="text1" w:val="000000"/>
        </w:rPr>
        <w:t>69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251,</w:t>
      </w:r>
      <w:r>
        <w:rPr>
          <w:noProof/>
          <w:color w:themeColor="text1" w:val="000000"/>
        </w:rPr>
        <w:t xml:space="preserve">69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5,</w:t>
      </w:r>
      <w:r>
        <w:rPr>
          <w:noProof/>
          <w:color w:themeColor="text1" w:val="000000"/>
        </w:rPr>
        <w:t xml:space="preserve">24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PILANA TOMISLAV VINCEK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64857830634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534,77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267,</w:t>
      </w:r>
      <w:r>
        <w:rPr>
          <w:noProof/>
          <w:color w:themeColor="text1" w:val="000000"/>
        </w:rPr>
        <w:t>39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267,</w:t>
      </w:r>
      <w:r>
        <w:rPr>
          <w:noProof/>
          <w:color w:themeColor="text1" w:val="000000"/>
        </w:rPr>
        <w:t xml:space="preserve">39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</w:t>
      </w:r>
      <w:r w:rsidRPr="00452581">
        <w:rPr>
          <w:noProof/>
          <w:color w:themeColor="text1" w:val="000000"/>
        </w:rPr>
        <w:lastRenderedPageBreak/>
        <w:t xml:space="preserve">anuiteta, bez kamata, od kojih svaka iznosi </w:t>
      </w:r>
      <w:r w:rsidRPr="00F64BCB">
        <w:rPr>
          <w:noProof/>
          <w:color w:themeColor="text1" w:val="000000"/>
        </w:rPr>
        <w:t>26,</w:t>
      </w:r>
      <w:r>
        <w:rPr>
          <w:noProof/>
          <w:color w:themeColor="text1" w:val="000000"/>
        </w:rPr>
        <w:t xml:space="preserve">40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PIPELIFE-HRVATSKA Cijevni sustavi d.o.o.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12257815953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7,</w:t>
      </w:r>
      <w:r>
        <w:rPr>
          <w:noProof/>
          <w:color w:themeColor="text1" w:val="000000"/>
        </w:rPr>
        <w:t>35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3,</w:t>
      </w:r>
      <w:r>
        <w:rPr>
          <w:noProof/>
          <w:color w:themeColor="text1" w:val="000000"/>
        </w:rPr>
        <w:t>67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3,</w:t>
      </w:r>
      <w:r>
        <w:rPr>
          <w:noProof/>
          <w:color w:themeColor="text1" w:val="000000"/>
        </w:rPr>
        <w:t xml:space="preserve">67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>
        <w:rPr>
          <w:noProof/>
          <w:color w:themeColor="text1" w:val="000000"/>
        </w:rPr>
        <w:t xml:space="preserve">0,01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PIRC, društvo s ograničenom odgovornošću za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38253845513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914,</w:t>
      </w:r>
      <w:r>
        <w:rPr>
          <w:noProof/>
          <w:color w:themeColor="text1" w:val="000000"/>
        </w:rPr>
        <w:t>33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457,</w:t>
      </w:r>
      <w:r>
        <w:rPr>
          <w:noProof/>
          <w:color w:themeColor="text1" w:val="000000"/>
        </w:rPr>
        <w:t>16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457,</w:t>
      </w:r>
      <w:r>
        <w:rPr>
          <w:noProof/>
          <w:color w:themeColor="text1" w:val="000000"/>
        </w:rPr>
        <w:t xml:space="preserve">16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9,</w:t>
      </w:r>
      <w:r>
        <w:rPr>
          <w:noProof/>
          <w:color w:themeColor="text1" w:val="000000"/>
        </w:rPr>
        <w:t xml:space="preserve">52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POLJO POSAVEC društvo s ograničenom odgovornošću za proizvodnju,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73839513975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428,</w:t>
      </w:r>
      <w:r>
        <w:rPr>
          <w:noProof/>
          <w:color w:themeColor="text1" w:val="000000"/>
        </w:rPr>
        <w:t>85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214,</w:t>
      </w:r>
      <w:r>
        <w:rPr>
          <w:noProof/>
          <w:color w:themeColor="text1" w:val="000000"/>
        </w:rPr>
        <w:t>43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214,</w:t>
      </w:r>
      <w:r>
        <w:rPr>
          <w:noProof/>
          <w:color w:themeColor="text1" w:val="000000"/>
        </w:rPr>
        <w:t xml:space="preserve">43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4,</w:t>
      </w:r>
      <w:r>
        <w:rPr>
          <w:noProof/>
          <w:color w:themeColor="text1" w:val="000000"/>
        </w:rPr>
        <w:t xml:space="preserve">67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POLJOPRIVREDNA ZADRUGA JALŽABET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17371897293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68,</w:t>
      </w:r>
      <w:r>
        <w:rPr>
          <w:noProof/>
          <w:color w:themeColor="text1" w:val="000000"/>
        </w:rPr>
        <w:t>40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34,</w:t>
      </w:r>
      <w:r>
        <w:rPr>
          <w:noProof/>
          <w:color w:themeColor="text1" w:val="000000"/>
        </w:rPr>
        <w:t>20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34,</w:t>
      </w:r>
      <w:r>
        <w:rPr>
          <w:noProof/>
          <w:color w:themeColor="text1" w:val="000000"/>
        </w:rPr>
        <w:t xml:space="preserve">20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0,</w:t>
      </w:r>
      <w:r>
        <w:rPr>
          <w:noProof/>
          <w:color w:themeColor="text1" w:val="000000"/>
        </w:rPr>
        <w:t xml:space="preserve">71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mjesecu, nakon isteka </w:t>
      </w:r>
      <w:r w:rsidRPr="00452581">
        <w:rPr>
          <w:noProof/>
          <w:color w:themeColor="text1" w:val="000000"/>
        </w:rPr>
        <w:lastRenderedPageBreak/>
        <w:t>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79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PREIS-SUPER, društvo s ograničenom odgovornošću za trgovinu na veliko i malo, uvoz-izvoz i ugostiteljstvo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34703825125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59,</w:t>
      </w:r>
      <w:r>
        <w:rPr>
          <w:noProof/>
          <w:color w:themeColor="text1" w:val="000000"/>
        </w:rPr>
        <w:t>30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29,</w:t>
      </w:r>
      <w:r>
        <w:rPr>
          <w:noProof/>
          <w:color w:themeColor="text1" w:val="000000"/>
        </w:rPr>
        <w:t>65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29,</w:t>
      </w:r>
      <w:r>
        <w:rPr>
          <w:noProof/>
          <w:color w:themeColor="text1" w:val="000000"/>
        </w:rPr>
        <w:t xml:space="preserve">65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0,</w:t>
      </w:r>
      <w:r>
        <w:rPr>
          <w:noProof/>
          <w:color w:themeColor="text1" w:val="000000"/>
        </w:rPr>
        <w:t xml:space="preserve">62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PRIVREDNA BANKA ZAGREB - DIONIČKO DRUŠTVO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02535697732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323,</w:t>
      </w:r>
      <w:r>
        <w:rPr>
          <w:noProof/>
          <w:color w:themeColor="text1" w:val="000000"/>
        </w:rPr>
        <w:t>82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661,</w:t>
      </w:r>
      <w:r>
        <w:rPr>
          <w:noProof/>
          <w:color w:themeColor="text1" w:val="000000"/>
        </w:rPr>
        <w:t>91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661,</w:t>
      </w:r>
      <w:r>
        <w:rPr>
          <w:noProof/>
          <w:color w:themeColor="text1" w:val="000000"/>
        </w:rPr>
        <w:t xml:space="preserve">91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13,</w:t>
      </w:r>
      <w:r>
        <w:rPr>
          <w:noProof/>
          <w:color w:themeColor="text1" w:val="000000"/>
        </w:rPr>
        <w:t xml:space="preserve">79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RADNIK građevinarstvo i građevinska industrija d.d.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21846792292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9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311,</w:t>
      </w:r>
      <w:r>
        <w:rPr>
          <w:noProof/>
          <w:color w:themeColor="text1" w:val="000000"/>
        </w:rPr>
        <w:t>26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655,</w:t>
      </w:r>
      <w:r>
        <w:rPr>
          <w:noProof/>
          <w:color w:themeColor="text1" w:val="000000"/>
        </w:rPr>
        <w:t>63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655,</w:t>
      </w:r>
      <w:r>
        <w:rPr>
          <w:noProof/>
          <w:color w:themeColor="text1" w:val="000000"/>
        </w:rPr>
        <w:t xml:space="preserve">63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96,</w:t>
      </w:r>
      <w:r>
        <w:rPr>
          <w:noProof/>
          <w:color w:themeColor="text1" w:val="000000"/>
        </w:rPr>
        <w:t xml:space="preserve">99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RETA d.o.o. za proizvodnju,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01201898816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216,78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108,39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108,39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2,</w:t>
      </w:r>
      <w:r>
        <w:rPr>
          <w:noProof/>
          <w:color w:themeColor="text1" w:val="000000"/>
        </w:rPr>
        <w:t xml:space="preserve">26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mjesecu, nakon isteka počeka od 12 mjeseci, računajući od pravomoćnosti Rješenja Trgovačkog suda o </w:t>
      </w:r>
      <w:r w:rsidRPr="00452581">
        <w:rPr>
          <w:noProof/>
          <w:color w:themeColor="text1" w:val="000000"/>
        </w:rPr>
        <w:lastRenderedPageBreak/>
        <w:t>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RWE ENERGIJA d.o.o. za opskrbu energijom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81103558092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5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315,</w:t>
      </w:r>
      <w:r>
        <w:rPr>
          <w:noProof/>
          <w:color w:themeColor="text1" w:val="000000"/>
        </w:rPr>
        <w:t>98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657,</w:t>
      </w:r>
      <w:r>
        <w:rPr>
          <w:noProof/>
          <w:color w:themeColor="text1" w:val="000000"/>
        </w:rPr>
        <w:t>99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657,</w:t>
      </w:r>
      <w:r>
        <w:rPr>
          <w:noProof/>
          <w:color w:themeColor="text1" w:val="000000"/>
        </w:rPr>
        <w:t xml:space="preserve">99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55,</w:t>
      </w:r>
      <w:r>
        <w:rPr>
          <w:noProof/>
          <w:color w:themeColor="text1" w:val="000000"/>
        </w:rPr>
        <w:t xml:space="preserve">37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SCHIEDEL PROIZVODNJA DIMNJAKA d.o.o. za proizvodnju i montažu dimnjaka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81374141164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54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656,</w:t>
      </w:r>
      <w:r>
        <w:rPr>
          <w:noProof/>
          <w:color w:themeColor="text1" w:val="000000"/>
        </w:rPr>
        <w:t>21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27</w:t>
      </w:r>
      <w:r>
        <w:rPr>
          <w:noProof/>
          <w:color w:themeColor="text1" w:val="000000"/>
        </w:rPr>
        <w:t>,328,11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27</w:t>
      </w:r>
      <w:r>
        <w:rPr>
          <w:noProof/>
          <w:color w:themeColor="text1" w:val="000000"/>
        </w:rPr>
        <w:t xml:space="preserve">.328,11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569,</w:t>
      </w:r>
      <w:r>
        <w:rPr>
          <w:noProof/>
          <w:color w:themeColor="text1" w:val="000000"/>
        </w:rPr>
        <w:t xml:space="preserve">34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SERVIS CMREČAK društvo s ograničenom odgovornošću za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78069311047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910,</w:t>
      </w:r>
      <w:r>
        <w:rPr>
          <w:noProof/>
          <w:color w:themeColor="text1" w:val="000000"/>
        </w:rPr>
        <w:t>34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455,</w:t>
      </w:r>
      <w:r>
        <w:rPr>
          <w:noProof/>
          <w:color w:themeColor="text1" w:val="000000"/>
        </w:rPr>
        <w:t>17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455,</w:t>
      </w:r>
      <w:r>
        <w:rPr>
          <w:noProof/>
          <w:color w:themeColor="text1" w:val="000000"/>
        </w:rPr>
        <w:t xml:space="preserve">17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30,</w:t>
      </w:r>
      <w:r>
        <w:rPr>
          <w:noProof/>
          <w:color w:themeColor="text1" w:val="000000"/>
        </w:rPr>
        <w:t xml:space="preserve">32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Predrag Kobal, vlasnik obrta Servis Kobal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52417460486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42,</w:t>
      </w:r>
      <w:r>
        <w:rPr>
          <w:noProof/>
          <w:color w:themeColor="text1" w:val="000000"/>
        </w:rPr>
        <w:t>61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21,</w:t>
      </w:r>
      <w:r>
        <w:rPr>
          <w:noProof/>
          <w:color w:themeColor="text1" w:val="000000"/>
        </w:rPr>
        <w:t>31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21,</w:t>
      </w:r>
      <w:r>
        <w:rPr>
          <w:noProof/>
          <w:color w:themeColor="text1" w:val="000000"/>
        </w:rPr>
        <w:t xml:space="preserve">31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0,</w:t>
      </w:r>
      <w:r>
        <w:rPr>
          <w:noProof/>
          <w:color w:themeColor="text1" w:val="000000"/>
        </w:rPr>
        <w:t xml:space="preserve">44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mjesecu, nakon isteka počeka od 12 mjeseci, računajući od pravomoćnosti Rješenja Trgovačkog suda o sklopljenom </w:t>
      </w:r>
      <w:r w:rsidRPr="00452581">
        <w:rPr>
          <w:noProof/>
          <w:color w:themeColor="text1" w:val="000000"/>
        </w:rPr>
        <w:lastRenderedPageBreak/>
        <w:t>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Željko Dvorski, vlasnik obrta Servis kućanskih aparata i rashladnih uređaja, obrt za popravak električnih aparata za kućanstvo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74426883679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441,</w:t>
      </w:r>
      <w:r>
        <w:rPr>
          <w:noProof/>
          <w:color w:themeColor="text1" w:val="000000"/>
        </w:rPr>
        <w:t>84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220,</w:t>
      </w:r>
      <w:r>
        <w:rPr>
          <w:noProof/>
          <w:color w:themeColor="text1" w:val="000000"/>
        </w:rPr>
        <w:t>92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220,</w:t>
      </w:r>
      <w:r>
        <w:rPr>
          <w:noProof/>
          <w:color w:themeColor="text1" w:val="000000"/>
        </w:rPr>
        <w:t xml:space="preserve">92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4,</w:t>
      </w:r>
      <w:r>
        <w:rPr>
          <w:noProof/>
          <w:color w:themeColor="text1" w:val="000000"/>
        </w:rPr>
        <w:t xml:space="preserve">60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SMART RENTAL d.o.o. za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37538837559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274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137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137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2,</w:t>
      </w:r>
      <w:r>
        <w:rPr>
          <w:noProof/>
          <w:color w:themeColor="text1" w:val="000000"/>
        </w:rPr>
        <w:t xml:space="preserve">85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89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SPECIJALISTIČKA ORDINACIJA MEDICINE RADA JADRANKA HORVAT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19746919970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310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155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155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3,</w:t>
      </w:r>
      <w:r>
        <w:rPr>
          <w:noProof/>
          <w:color w:themeColor="text1" w:val="000000"/>
        </w:rPr>
        <w:t xml:space="preserve">23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90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STELLA GRADNJA d. o. o. za građevinarstvo, ugostiteljstvo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39778043397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156,94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78,</w:t>
      </w:r>
      <w:r>
        <w:rPr>
          <w:noProof/>
          <w:color w:themeColor="text1" w:val="000000"/>
        </w:rPr>
        <w:t>47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78,</w:t>
      </w:r>
      <w:r>
        <w:rPr>
          <w:noProof/>
          <w:color w:themeColor="text1" w:val="000000"/>
        </w:rPr>
        <w:t xml:space="preserve">47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1,</w:t>
      </w:r>
      <w:r>
        <w:rPr>
          <w:noProof/>
          <w:color w:themeColor="text1" w:val="000000"/>
        </w:rPr>
        <w:t xml:space="preserve">63 </w:t>
      </w:r>
      <w:r w:rsidRPr="00452581">
        <w:rPr>
          <w:noProof/>
          <w:color w:themeColor="text1" w:val="000000"/>
        </w:rPr>
        <w:t xml:space="preserve">kn, računajući od pravomoćnosti Rješenja Trgovačkog suda o sklopljenom predstečajnom sporazumu. Prvi anuitet će se platiti 15-tog u mjesecu, nakon isteka počeka od 12 mjeseci, računajući od pravomoćnosti Rješenja </w:t>
      </w:r>
      <w:r w:rsidRPr="00452581">
        <w:rPr>
          <w:noProof/>
          <w:color w:themeColor="text1" w:val="000000"/>
        </w:rPr>
        <w:lastRenderedPageBreak/>
        <w:t>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91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STOLARSKI OBRT vl. Nedeljko Vever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45050719526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225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112,5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112,5</w:t>
      </w:r>
      <w:r>
        <w:rPr>
          <w:noProof/>
          <w:color w:themeColor="text1" w:val="000000"/>
        </w:rPr>
        <w:t xml:space="preserve">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2,</w:t>
      </w:r>
      <w:r>
        <w:rPr>
          <w:noProof/>
          <w:color w:themeColor="text1" w:val="000000"/>
        </w:rPr>
        <w:t xml:space="preserve">34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92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SVIJET VILIČARA društvo s ograničenom ogovornošću za trgovinu,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19580573386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867,</w:t>
      </w:r>
      <w:r>
        <w:rPr>
          <w:noProof/>
          <w:color w:themeColor="text1" w:val="000000"/>
        </w:rPr>
        <w:t>42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433,71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433,71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29,</w:t>
      </w:r>
      <w:r>
        <w:rPr>
          <w:noProof/>
          <w:color w:themeColor="text1" w:val="000000"/>
        </w:rPr>
        <w:t xml:space="preserve">87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93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TONIX-NOVA društvo s ograničenom odgovornošću za proizvodnju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50437813657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850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425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425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8,</w:t>
      </w:r>
      <w:r>
        <w:rPr>
          <w:noProof/>
          <w:color w:themeColor="text1" w:val="000000"/>
        </w:rPr>
        <w:t xml:space="preserve">85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94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TRGOMETAL d.o.o. za trgovinu i proizvodnju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26004523816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205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102,5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102,5</w:t>
      </w:r>
      <w:r>
        <w:rPr>
          <w:noProof/>
          <w:color w:themeColor="text1" w:val="000000"/>
        </w:rPr>
        <w:t xml:space="preserve">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22,</w:t>
      </w:r>
      <w:r>
        <w:rPr>
          <w:noProof/>
          <w:color w:themeColor="text1" w:val="000000"/>
        </w:rPr>
        <w:t xml:space="preserve">97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lastRenderedPageBreak/>
        <w:t>95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TRGONOM d.o.o. za trgovinu i usluge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39229576154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496,27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748,</w:t>
      </w:r>
      <w:r>
        <w:rPr>
          <w:noProof/>
          <w:color w:themeColor="text1" w:val="000000"/>
        </w:rPr>
        <w:t>13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748,</w:t>
      </w:r>
      <w:r>
        <w:rPr>
          <w:noProof/>
          <w:color w:themeColor="text1" w:val="000000"/>
        </w:rPr>
        <w:t xml:space="preserve">13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15,</w:t>
      </w:r>
      <w:r>
        <w:rPr>
          <w:noProof/>
          <w:color w:themeColor="text1" w:val="000000"/>
        </w:rPr>
        <w:t xml:space="preserve">89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96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USTANOVA ZA OBRAZOVANJE ODRASLIH VIZOR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70555369505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980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490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490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10,</w:t>
      </w:r>
      <w:r>
        <w:rPr>
          <w:noProof/>
          <w:color w:themeColor="text1" w:val="000000"/>
        </w:rPr>
        <w:t xml:space="preserve">21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97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VARKOM dioničko društvo za opskrbu vodom i odvodnju otpadnih voda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39048902955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368,</w:t>
      </w:r>
      <w:r>
        <w:rPr>
          <w:noProof/>
          <w:color w:themeColor="text1" w:val="000000"/>
        </w:rPr>
        <w:t>52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184,</w:t>
      </w:r>
      <w:r>
        <w:rPr>
          <w:noProof/>
          <w:color w:themeColor="text1" w:val="000000"/>
        </w:rPr>
        <w:t>26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184,</w:t>
      </w:r>
      <w:r>
        <w:rPr>
          <w:noProof/>
          <w:color w:themeColor="text1" w:val="000000"/>
        </w:rPr>
        <w:t xml:space="preserve">26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3,</w:t>
      </w:r>
      <w:r>
        <w:rPr>
          <w:noProof/>
          <w:color w:themeColor="text1" w:val="000000"/>
        </w:rPr>
        <w:t xml:space="preserve">84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98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VATROBRAN, društvo s ograničenom odgovornošću za inženjering, proizvodnju, servisnu i uslužnu djelatnost, zaštitu od požara i zaštitu na radu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87890795742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565,77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>
        <w:rPr>
          <w:noProof/>
          <w:color w:themeColor="text1" w:val="000000"/>
        </w:rPr>
        <w:t>1.782,89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 xml:space="preserve">.782,89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37,</w:t>
      </w:r>
      <w:r>
        <w:rPr>
          <w:noProof/>
          <w:color w:themeColor="text1" w:val="000000"/>
        </w:rPr>
        <w:t xml:space="preserve">14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lastRenderedPageBreak/>
        <w:t>99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VB LEASING d.o.o. za leasing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55525619967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442,46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721,23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721,23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35,</w:t>
      </w:r>
      <w:r>
        <w:rPr>
          <w:noProof/>
          <w:color w:themeColor="text1" w:val="000000"/>
        </w:rPr>
        <w:t xml:space="preserve">86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100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VIPnet, društvo s ograničenom odgovornošću za usluge javnih telekomunikacija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29524210204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8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847,</w:t>
      </w:r>
      <w:r>
        <w:rPr>
          <w:noProof/>
          <w:color w:themeColor="text1" w:val="000000"/>
        </w:rPr>
        <w:t>38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423,</w:t>
      </w:r>
      <w:r>
        <w:rPr>
          <w:noProof/>
          <w:color w:themeColor="text1" w:val="000000"/>
        </w:rPr>
        <w:t>69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423,</w:t>
      </w:r>
      <w:r>
        <w:rPr>
          <w:noProof/>
          <w:color w:themeColor="text1" w:val="000000"/>
        </w:rPr>
        <w:t xml:space="preserve">69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92,</w:t>
      </w:r>
      <w:r>
        <w:rPr>
          <w:noProof/>
          <w:color w:themeColor="text1" w:val="000000"/>
        </w:rPr>
        <w:t xml:space="preserve">16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101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VIZOR ekologija-zaštita-konzalting d.o.o.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28579840610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6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803,</w:t>
      </w:r>
      <w:r>
        <w:rPr>
          <w:noProof/>
          <w:color w:themeColor="text1" w:val="000000"/>
        </w:rPr>
        <w:t>76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401,</w:t>
      </w:r>
      <w:r>
        <w:rPr>
          <w:noProof/>
          <w:color w:themeColor="text1" w:val="000000"/>
        </w:rPr>
        <w:t>88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3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401,</w:t>
      </w:r>
      <w:r>
        <w:rPr>
          <w:noProof/>
          <w:color w:themeColor="text1" w:val="000000"/>
        </w:rPr>
        <w:t xml:space="preserve">88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70,</w:t>
      </w:r>
      <w:r>
        <w:rPr>
          <w:noProof/>
          <w:color w:themeColor="text1" w:val="000000"/>
        </w:rPr>
        <w:t xml:space="preserve">87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102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ZADRUŽNA ŠTAMPA dioničko društvo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52035912612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452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226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226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4,</w:t>
      </w:r>
      <w:r>
        <w:rPr>
          <w:noProof/>
          <w:color w:themeColor="text1" w:val="000000"/>
        </w:rPr>
        <w:t xml:space="preserve">71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103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ZAGREBINSPEKT d.o.o. za kontrolu i inženjering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82752153530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062,5</w:t>
      </w:r>
      <w:r>
        <w:rPr>
          <w:noProof/>
          <w:color w:themeColor="text1" w:val="000000"/>
        </w:rPr>
        <w:t>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531,25</w:t>
      </w:r>
      <w:r w:rsidRPr="00452581">
        <w:rPr>
          <w:noProof/>
          <w:color w:themeColor="text1" w:val="000000"/>
        </w:rPr>
        <w:t xml:space="preserve"> kn. </w:t>
      </w:r>
      <w:r w:rsidRPr="00452581">
        <w:rPr>
          <w:noProof/>
          <w:color w:themeColor="text1" w:val="000000"/>
        </w:rPr>
        <w:lastRenderedPageBreak/>
        <w:t xml:space="preserve">Preostali iznos tražbine od </w:t>
      </w:r>
      <w:r w:rsidRPr="00F64BCB">
        <w:rPr>
          <w:noProof/>
          <w:color w:themeColor="text1" w:val="000000"/>
        </w:rPr>
        <w:t>531,25</w:t>
      </w:r>
      <w:r>
        <w:rPr>
          <w:noProof/>
          <w:color w:themeColor="text1" w:val="000000"/>
        </w:rPr>
        <w:t xml:space="preserve">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11,</w:t>
      </w:r>
      <w:r>
        <w:rPr>
          <w:noProof/>
          <w:color w:themeColor="text1" w:val="000000"/>
        </w:rPr>
        <w:t xml:space="preserve">07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104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ZAGREBŠPED, društvo s ograničenom odgovornošću, međunarodna špedicija, unutrašnja i vanjska trgovina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02573674713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120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560</w:t>
      </w:r>
      <w:r>
        <w:rPr>
          <w:noProof/>
          <w:color w:themeColor="text1" w:val="000000"/>
        </w:rPr>
        <w:t>,00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560</w:t>
      </w:r>
      <w:r>
        <w:rPr>
          <w:noProof/>
          <w:color w:themeColor="text1" w:val="000000"/>
        </w:rPr>
        <w:t xml:space="preserve">,00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11,</w:t>
      </w:r>
      <w:r>
        <w:rPr>
          <w:noProof/>
          <w:color w:themeColor="text1" w:val="000000"/>
        </w:rPr>
        <w:t xml:space="preserve">67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A137CB" w:rsidR="00A137CB">
      <w:pPr>
        <w:spacing w:lineRule="auto" w:line="360"/>
        <w:jc w:val="both"/>
        <w:rPr>
          <w:noProof/>
          <w:color w:themeColor="text1" w:val="000000"/>
        </w:rPr>
      </w:pPr>
      <w:r w:rsidRPr="00F64BCB">
        <w:rPr>
          <w:noProof/>
          <w:color w:themeColor="text1" w:val="000000"/>
        </w:rPr>
        <w:t>105</w:t>
      </w:r>
      <w:r w:rsidRPr="00452581">
        <w:rPr>
          <w:noProof/>
          <w:color w:themeColor="text1" w:val="000000"/>
        </w:rPr>
        <w:t xml:space="preserve">. </w:t>
      </w:r>
      <w:r w:rsidRPr="00F64BCB">
        <w:rPr>
          <w:noProof/>
          <w:color w:themeColor="text1" w:val="000000"/>
        </w:rPr>
        <w:t>ZELENI KROVOVI d.o.o. za graditeljstvo, projektiranje, proizvodnju i trgovinu</w:t>
      </w:r>
      <w:r w:rsidRPr="00452581">
        <w:rPr>
          <w:noProof/>
          <w:color w:themeColor="text1" w:val="000000"/>
        </w:rPr>
        <w:t xml:space="preserve">, OIB: </w:t>
      </w:r>
      <w:r w:rsidRPr="00F64BCB">
        <w:rPr>
          <w:noProof/>
          <w:color w:themeColor="text1" w:val="000000"/>
        </w:rPr>
        <w:t>92932398591</w:t>
      </w:r>
      <w:r w:rsidRPr="00452581">
        <w:rPr>
          <w:noProof/>
          <w:color w:themeColor="text1" w:val="000000"/>
        </w:rPr>
        <w:t xml:space="preserve">, utvrđeni iznos tražbine iznosi </w:t>
      </w:r>
      <w:r w:rsidRPr="00F64BCB">
        <w:rPr>
          <w:noProof/>
          <w:color w:themeColor="text1" w:val="000000"/>
        </w:rPr>
        <w:t>8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587,</w:t>
      </w:r>
      <w:r>
        <w:rPr>
          <w:noProof/>
          <w:color w:themeColor="text1" w:val="000000"/>
        </w:rPr>
        <w:t>64</w:t>
      </w:r>
      <w:r w:rsidRPr="00452581">
        <w:rPr>
          <w:noProof/>
          <w:color w:themeColor="text1" w:val="000000"/>
        </w:rPr>
        <w:t xml:space="preserve"> kn. Predstečajni vjerovnik otpušta dužniku dio utvrđene tražbine, što iznosi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293,</w:t>
      </w:r>
      <w:r>
        <w:rPr>
          <w:noProof/>
          <w:color w:themeColor="text1" w:val="000000"/>
        </w:rPr>
        <w:t>82</w:t>
      </w:r>
      <w:r w:rsidRPr="00452581">
        <w:rPr>
          <w:noProof/>
          <w:color w:themeColor="text1" w:val="000000"/>
        </w:rPr>
        <w:t xml:space="preserve"> kn. Preostali iznos tražbine od </w:t>
      </w:r>
      <w:r w:rsidRPr="00F64BCB">
        <w:rPr>
          <w:noProof/>
          <w:color w:themeColor="text1" w:val="000000"/>
        </w:rPr>
        <w:t>4</w:t>
      </w:r>
      <w:r>
        <w:rPr>
          <w:noProof/>
          <w:color w:themeColor="text1" w:val="000000"/>
        </w:rPr>
        <w:t>.</w:t>
      </w:r>
      <w:r w:rsidRPr="00F64BCB">
        <w:rPr>
          <w:noProof/>
          <w:color w:themeColor="text1" w:val="000000"/>
        </w:rPr>
        <w:t>293,</w:t>
      </w:r>
      <w:r>
        <w:rPr>
          <w:noProof/>
          <w:color w:themeColor="text1" w:val="000000"/>
        </w:rPr>
        <w:t xml:space="preserve">82 </w:t>
      </w:r>
      <w:r w:rsidRPr="00452581">
        <w:rPr>
          <w:noProof/>
          <w:color w:themeColor="text1" w:val="000000"/>
        </w:rPr>
        <w:t xml:space="preserve">kn otplatiti će se nakon isteka počeka od 12 mjeseci na 48 jednakih mjesečnih anuiteta, bez kamata, od kojih svaka iznosi </w:t>
      </w:r>
      <w:r w:rsidRPr="00F64BCB">
        <w:rPr>
          <w:noProof/>
          <w:color w:themeColor="text1" w:val="000000"/>
        </w:rPr>
        <w:t>89,</w:t>
      </w:r>
      <w:r>
        <w:rPr>
          <w:noProof/>
          <w:color w:themeColor="text1" w:val="000000"/>
        </w:rPr>
        <w:t xml:space="preserve">45 </w:t>
      </w:r>
      <w:r w:rsidRPr="00452581">
        <w:rPr>
          <w:noProof/>
          <w:color w:themeColor="text1" w:val="000000"/>
        </w:rPr>
        <w:t>kn, 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A137CB" w:rsidP="000E6125" w:rsidR="00A137CB">
      <w:pPr>
        <w:spacing w:lineRule="auto" w:line="360"/>
        <w:jc w:val="both"/>
      </w:pPr>
    </w:p>
    <w:p w:rsidRDefault="00A137CB" w:rsidP="000E6125" w:rsidR="00677F79">
      <w:pPr>
        <w:spacing w:lineRule="auto" w:line="360"/>
        <w:jc w:val="both"/>
        <w:rPr>
          <w:noProof/>
          <w:color w:themeColor="text1" w:val="000000"/>
        </w:rPr>
      </w:pPr>
      <w:r w:rsidRPr="00A137CB">
        <w:rPr>
          <w:b/>
          <w:u w:val="single"/>
        </w:rPr>
        <w:t>OSPORENE TRAŽBINE</w:t>
      </w:r>
      <w:r>
        <w:rPr>
          <w:b/>
          <w:u w:val="single"/>
        </w:rPr>
        <w:t xml:space="preserve"> -</w:t>
      </w:r>
      <w:r>
        <w:t xml:space="preserve"> </w:t>
      </w:r>
      <w:r w:rsidRPr="00B95CA1">
        <w:rPr>
          <w:noProof/>
          <w:color w:themeColor="text1" w:val="000000"/>
        </w:rPr>
        <w:t>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p w:rsidRDefault="00A137CB" w:rsidP="000E6125" w:rsidR="00A137CB">
      <w:pPr>
        <w:spacing w:lineRule="auto" w:line="360"/>
        <w:jc w:val="both"/>
        <w:rPr>
          <w:noProof/>
          <w:color w:themeColor="text1" w:val="000000"/>
        </w:rPr>
      </w:pPr>
    </w:p>
    <w:p w:rsidRDefault="004703FC" w:rsidP="004703FC" w:rsidR="004703FC" w:rsidRPr="00286BF5">
      <w:pPr>
        <w:spacing w:lineRule="auto" w:line="360"/>
        <w:jc w:val="both"/>
        <w:rPr>
          <w:noProof/>
          <w:color w:themeColor="text1" w:val="000000"/>
        </w:rPr>
      </w:pPr>
      <w:r w:rsidRPr="00EE4A46">
        <w:rPr>
          <w:noProof/>
          <w:color w:themeColor="text1" w:val="000000"/>
        </w:rPr>
        <w:t>1</w:t>
      </w:r>
      <w:r w:rsidRPr="00286BF5">
        <w:rPr>
          <w:noProof/>
          <w:color w:themeColor="text1" w:val="000000"/>
        </w:rPr>
        <w:t xml:space="preserve">. Vjerovniku osporene tražbine </w:t>
      </w:r>
      <w:r w:rsidRPr="00EE4A46">
        <w:rPr>
          <w:noProof/>
          <w:color w:themeColor="text1" w:val="000000"/>
        </w:rPr>
        <w:t>CEDRUS IZOLACIJE društvo s ograničenom odgovornošću za trgovinu, proizvodnju i usluge</w:t>
      </w:r>
      <w:r w:rsidRPr="00286BF5">
        <w:rPr>
          <w:noProof/>
          <w:color w:themeColor="text1" w:val="000000"/>
        </w:rPr>
        <w:t xml:space="preserve">, OIB: </w:t>
      </w:r>
      <w:r w:rsidRPr="00EE4A46">
        <w:rPr>
          <w:noProof/>
          <w:color w:themeColor="text1" w:val="000000"/>
        </w:rPr>
        <w:t>56283137905</w:t>
      </w:r>
      <w:r w:rsidRPr="00286BF5">
        <w:rPr>
          <w:noProof/>
          <w:color w:themeColor="text1" w:val="000000"/>
        </w:rPr>
        <w:t xml:space="preserve">, </w:t>
      </w:r>
      <w:r w:rsidRPr="00EE4A46">
        <w:rPr>
          <w:noProof/>
          <w:color w:themeColor="text1" w:val="000000"/>
        </w:rPr>
        <w:t>Novi Marof, V. Nazora 22</w:t>
      </w:r>
      <w:r w:rsidRPr="00286BF5">
        <w:rPr>
          <w:noProof/>
          <w:color w:themeColor="text1" w:val="000000"/>
        </w:rPr>
        <w:t xml:space="preserve">, će u slučaju otklanjana osporavanja, tražbina biti namirena na način da predstečajni vjerovnik otpušta dužniku dio utvrđene tražbine, što iznosi </w:t>
      </w:r>
      <w:r w:rsidRPr="00EE4A46">
        <w:rPr>
          <w:noProof/>
          <w:color w:themeColor="text1" w:val="000000"/>
        </w:rPr>
        <w:t>494</w:t>
      </w:r>
      <w:r>
        <w:rPr>
          <w:noProof/>
          <w:color w:themeColor="text1" w:val="000000"/>
        </w:rPr>
        <w:t>.</w:t>
      </w:r>
      <w:r w:rsidRPr="00EE4A46">
        <w:rPr>
          <w:noProof/>
          <w:color w:themeColor="text1" w:val="000000"/>
        </w:rPr>
        <w:t>550,</w:t>
      </w:r>
      <w:r>
        <w:rPr>
          <w:noProof/>
          <w:color w:themeColor="text1" w:val="000000"/>
        </w:rPr>
        <w:t>10</w:t>
      </w:r>
      <w:r w:rsidRPr="00286BF5">
        <w:rPr>
          <w:noProof/>
          <w:color w:themeColor="text1" w:val="000000"/>
        </w:rPr>
        <w:t xml:space="preserve"> kn. Preostali iznos tražbine od </w:t>
      </w:r>
      <w:r w:rsidRPr="00EE4A46">
        <w:rPr>
          <w:noProof/>
          <w:color w:themeColor="text1" w:val="000000"/>
        </w:rPr>
        <w:t>494</w:t>
      </w:r>
      <w:r>
        <w:rPr>
          <w:noProof/>
          <w:color w:themeColor="text1" w:val="000000"/>
        </w:rPr>
        <w:t>.</w:t>
      </w:r>
      <w:r w:rsidRPr="00EE4A46">
        <w:rPr>
          <w:noProof/>
          <w:color w:themeColor="text1" w:val="000000"/>
        </w:rPr>
        <w:t>550,</w:t>
      </w:r>
      <w:r>
        <w:rPr>
          <w:noProof/>
          <w:color w:themeColor="text1" w:val="000000"/>
        </w:rPr>
        <w:t>10</w:t>
      </w:r>
      <w:r w:rsidRPr="00286BF5">
        <w:rPr>
          <w:noProof/>
          <w:color w:themeColor="text1" w:val="000000"/>
        </w:rPr>
        <w:t xml:space="preserve"> kn otplatit će se nakon i</w:t>
      </w:r>
      <w:r>
        <w:rPr>
          <w:noProof/>
          <w:color w:themeColor="text1" w:val="000000"/>
        </w:rPr>
        <w:t>steka počeka od 12 mjeseci na 48</w:t>
      </w:r>
      <w:r w:rsidRPr="00286BF5">
        <w:rPr>
          <w:noProof/>
          <w:color w:themeColor="text1" w:val="000000"/>
        </w:rPr>
        <w:t xml:space="preserve"> jednakih mjesečnih anuiteta, bez kamata, od kojih svaka iznosi </w:t>
      </w:r>
      <w:r w:rsidRPr="00EE4A46">
        <w:rPr>
          <w:noProof/>
          <w:color w:themeColor="text1" w:val="000000"/>
        </w:rPr>
        <w:t>10</w:t>
      </w:r>
      <w:r>
        <w:rPr>
          <w:noProof/>
          <w:color w:themeColor="text1" w:val="000000"/>
        </w:rPr>
        <w:t>.</w:t>
      </w:r>
      <w:r w:rsidRPr="00EE4A46">
        <w:rPr>
          <w:noProof/>
          <w:color w:themeColor="text1" w:val="000000"/>
        </w:rPr>
        <w:t>303,</w:t>
      </w:r>
      <w:r>
        <w:rPr>
          <w:noProof/>
          <w:color w:themeColor="text1" w:val="000000"/>
        </w:rPr>
        <w:t>13</w:t>
      </w:r>
      <w:r w:rsidRPr="00286BF5">
        <w:rPr>
          <w:noProof/>
          <w:color w:themeColor="text1" w:val="000000"/>
        </w:rPr>
        <w:t xml:space="preserve"> </w:t>
      </w:r>
      <w:r w:rsidRPr="00286BF5">
        <w:rPr>
          <w:noProof/>
          <w:color w:themeColor="text1" w:val="000000"/>
        </w:rPr>
        <w:lastRenderedPageBreak/>
        <w:t>kn, računajući od pravomoćnosti rješenja kojim se odobrava sklapanja predstečajnog sporazuma ili pravomoćne odluke kojom se otklanja osporavanje, ovisno o tome što nastupi kasnije.</w:t>
      </w:r>
    </w:p>
    <w:p w:rsidRDefault="004703FC" w:rsidP="004703FC" w:rsidR="004703FC" w:rsidRPr="00286BF5">
      <w:pPr>
        <w:spacing w:lineRule="auto" w:line="360"/>
        <w:jc w:val="both"/>
        <w:rPr>
          <w:noProof/>
          <w:color w:themeColor="text1" w:val="000000"/>
        </w:rPr>
      </w:pPr>
    </w:p>
    <w:p w:rsidRDefault="004703FC" w:rsidP="004703FC" w:rsidR="004703FC">
      <w:pPr>
        <w:spacing w:lineRule="auto" w:line="360"/>
        <w:jc w:val="both"/>
        <w:rPr>
          <w:noProof/>
          <w:color w:themeColor="text1" w:val="000000"/>
        </w:rPr>
      </w:pPr>
      <w:r w:rsidRPr="00286BF5">
        <w:rPr>
          <w:noProof/>
          <w:color w:themeColor="text1" w:val="000000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4703FC" w:rsidP="004703FC" w:rsidR="004703FC">
      <w:pPr>
        <w:spacing w:lineRule="auto" w:line="360"/>
        <w:jc w:val="both"/>
        <w:rPr>
          <w:noProof/>
          <w:color w:themeColor="text1" w:val="000000"/>
        </w:rPr>
      </w:pPr>
    </w:p>
    <w:p w:rsidRDefault="004703FC" w:rsidP="004703FC" w:rsidR="004703FC" w:rsidRPr="00286BF5">
      <w:pPr>
        <w:spacing w:lineRule="auto" w:line="360"/>
        <w:jc w:val="both"/>
        <w:rPr>
          <w:noProof/>
          <w:color w:themeColor="text1" w:val="000000"/>
        </w:rPr>
      </w:pPr>
      <w:r w:rsidRPr="00EE4A46">
        <w:rPr>
          <w:noProof/>
          <w:color w:themeColor="text1" w:val="000000"/>
        </w:rPr>
        <w:t>2</w:t>
      </w:r>
      <w:r w:rsidRPr="00286BF5">
        <w:rPr>
          <w:noProof/>
          <w:color w:themeColor="text1" w:val="000000"/>
        </w:rPr>
        <w:t xml:space="preserve">. Vjerovniku osporene tražbine </w:t>
      </w:r>
      <w:r w:rsidRPr="00EE4A46">
        <w:rPr>
          <w:noProof/>
          <w:color w:themeColor="text1" w:val="000000"/>
        </w:rPr>
        <w:t>NOVOSELEC VJERAN</w:t>
      </w:r>
      <w:r w:rsidRPr="00286BF5">
        <w:rPr>
          <w:noProof/>
          <w:color w:themeColor="text1" w:val="000000"/>
        </w:rPr>
        <w:t xml:space="preserve">, OIB: </w:t>
      </w:r>
      <w:r w:rsidRPr="00EE4A46">
        <w:rPr>
          <w:noProof/>
          <w:color w:themeColor="text1" w:val="000000"/>
        </w:rPr>
        <w:t>70154824883</w:t>
      </w:r>
      <w:r w:rsidRPr="00286BF5">
        <w:rPr>
          <w:noProof/>
          <w:color w:themeColor="text1" w:val="000000"/>
        </w:rPr>
        <w:t xml:space="preserve">, </w:t>
      </w:r>
      <w:r w:rsidRPr="00EE4A46">
        <w:rPr>
          <w:noProof/>
          <w:color w:themeColor="text1" w:val="000000"/>
        </w:rPr>
        <w:t>Novi Marof, V. Nazora 22</w:t>
      </w:r>
      <w:r w:rsidRPr="00286BF5">
        <w:rPr>
          <w:noProof/>
          <w:color w:themeColor="text1" w:val="000000"/>
        </w:rPr>
        <w:t xml:space="preserve">, će u slučaju otklanjana osporavanja, tražbina biti namirena na način da predstečajni vjerovnik otpušta dužniku dio utvrđene tražbine, što iznosi </w:t>
      </w:r>
      <w:r w:rsidRPr="00EE4A46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EE4A46">
        <w:rPr>
          <w:noProof/>
          <w:color w:themeColor="text1" w:val="000000"/>
        </w:rPr>
        <w:t>340</w:t>
      </w:r>
      <w:r>
        <w:rPr>
          <w:noProof/>
          <w:color w:themeColor="text1" w:val="000000"/>
        </w:rPr>
        <w:t>.</w:t>
      </w:r>
      <w:r w:rsidRPr="00EE4A46">
        <w:rPr>
          <w:noProof/>
          <w:color w:themeColor="text1" w:val="000000"/>
        </w:rPr>
        <w:t>517,</w:t>
      </w:r>
      <w:r>
        <w:rPr>
          <w:noProof/>
          <w:color w:themeColor="text1" w:val="000000"/>
        </w:rPr>
        <w:t>77</w:t>
      </w:r>
      <w:r w:rsidRPr="00286BF5">
        <w:rPr>
          <w:noProof/>
          <w:color w:themeColor="text1" w:val="000000"/>
        </w:rPr>
        <w:t xml:space="preserve"> kn. Preostali iznos tražbine od </w:t>
      </w:r>
      <w:r w:rsidRPr="00EE4A46">
        <w:rPr>
          <w:noProof/>
          <w:color w:themeColor="text1" w:val="000000"/>
        </w:rPr>
        <w:t>1</w:t>
      </w:r>
      <w:r>
        <w:rPr>
          <w:noProof/>
          <w:color w:themeColor="text1" w:val="000000"/>
        </w:rPr>
        <w:t>.</w:t>
      </w:r>
      <w:r w:rsidRPr="00EE4A46">
        <w:rPr>
          <w:noProof/>
          <w:color w:themeColor="text1" w:val="000000"/>
        </w:rPr>
        <w:t>340</w:t>
      </w:r>
      <w:r>
        <w:rPr>
          <w:noProof/>
          <w:color w:themeColor="text1" w:val="000000"/>
        </w:rPr>
        <w:t>.</w:t>
      </w:r>
      <w:r w:rsidRPr="00EE4A46">
        <w:rPr>
          <w:noProof/>
          <w:color w:themeColor="text1" w:val="000000"/>
        </w:rPr>
        <w:t>517,</w:t>
      </w:r>
      <w:r>
        <w:rPr>
          <w:noProof/>
          <w:color w:themeColor="text1" w:val="000000"/>
        </w:rPr>
        <w:t>77</w:t>
      </w:r>
      <w:r w:rsidRPr="00286BF5">
        <w:rPr>
          <w:noProof/>
          <w:color w:themeColor="text1" w:val="000000"/>
        </w:rPr>
        <w:t xml:space="preserve"> kn otplatit će se nakon i</w:t>
      </w:r>
      <w:r>
        <w:rPr>
          <w:noProof/>
          <w:color w:themeColor="text1" w:val="000000"/>
        </w:rPr>
        <w:t>steka počeka od 12 mjeseci na 48</w:t>
      </w:r>
      <w:r w:rsidRPr="00286BF5">
        <w:rPr>
          <w:noProof/>
          <w:color w:themeColor="text1" w:val="000000"/>
        </w:rPr>
        <w:t xml:space="preserve"> jednakih mjesečnih anuiteta, bez kamata, od kojih svaka iznosi </w:t>
      </w:r>
      <w:r w:rsidRPr="00EE4A46">
        <w:rPr>
          <w:noProof/>
          <w:color w:themeColor="text1" w:val="000000"/>
        </w:rPr>
        <w:t>27</w:t>
      </w:r>
      <w:r>
        <w:rPr>
          <w:noProof/>
          <w:color w:themeColor="text1" w:val="000000"/>
        </w:rPr>
        <w:t>.</w:t>
      </w:r>
      <w:r w:rsidRPr="00EE4A46">
        <w:rPr>
          <w:noProof/>
          <w:color w:themeColor="text1" w:val="000000"/>
        </w:rPr>
        <w:t>927,</w:t>
      </w:r>
      <w:r>
        <w:rPr>
          <w:noProof/>
          <w:color w:themeColor="text1" w:val="000000"/>
        </w:rPr>
        <w:t>45</w:t>
      </w:r>
      <w:r w:rsidRPr="00286BF5">
        <w:rPr>
          <w:noProof/>
          <w:color w:themeColor="text1" w:val="000000"/>
        </w:rPr>
        <w:t xml:space="preserve"> kn, računajući od pravomoćnosti rješenja kojim se odobrava sklapanja predstečajnog sporazuma ili pravomoćne odluke kojom se otklanja osporavanje, ovisno o tome što nastupi kasnije.</w:t>
      </w:r>
    </w:p>
    <w:p w:rsidRDefault="004703FC" w:rsidP="004703FC" w:rsidR="004703FC" w:rsidRPr="00286BF5">
      <w:pPr>
        <w:spacing w:lineRule="auto" w:line="360"/>
        <w:jc w:val="both"/>
        <w:rPr>
          <w:noProof/>
          <w:color w:themeColor="text1" w:val="000000"/>
        </w:rPr>
      </w:pPr>
    </w:p>
    <w:p w:rsidRDefault="004703FC" w:rsidP="004703FC" w:rsidR="004703FC">
      <w:pPr>
        <w:spacing w:lineRule="auto" w:line="360"/>
        <w:jc w:val="both"/>
        <w:rPr>
          <w:noProof/>
          <w:color w:themeColor="text1" w:val="000000"/>
        </w:rPr>
      </w:pPr>
      <w:r w:rsidRPr="00286BF5">
        <w:rPr>
          <w:noProof/>
          <w:color w:themeColor="text1" w:val="000000"/>
        </w:rPr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A137CB" w:rsidP="000E6125" w:rsidR="00A137CB">
      <w:pPr>
        <w:spacing w:lineRule="auto" w:line="360"/>
        <w:jc w:val="both"/>
        <w:rPr>
          <w:b/>
        </w:rPr>
      </w:pPr>
    </w:p>
    <w:p w:rsidRDefault="004703FC" w:rsidP="000E6125" w:rsidR="004703FC">
      <w:pPr>
        <w:spacing w:lineRule="auto" w:line="360"/>
        <w:jc w:val="both"/>
        <w:rPr>
          <w:b/>
          <w:u w:val="single"/>
        </w:rPr>
      </w:pPr>
      <w:r>
        <w:rPr>
          <w:b/>
          <w:u w:val="single"/>
        </w:rPr>
        <w:t>OSIGURANI VJEROVNICI</w:t>
      </w:r>
    </w:p>
    <w:p w:rsidRDefault="004703FC" w:rsidP="000E6125" w:rsidR="004703FC">
      <w:pPr>
        <w:spacing w:lineRule="auto" w:line="360"/>
        <w:jc w:val="both"/>
        <w:rPr>
          <w:b/>
          <w:u w:val="single"/>
        </w:rPr>
      </w:pPr>
    </w:p>
    <w:p w:rsidRDefault="004703FC" w:rsidP="000E6125" w:rsidR="004703FC" w:rsidRPr="004703FC">
      <w:pPr>
        <w:spacing w:lineRule="auto" w:line="360"/>
        <w:jc w:val="both"/>
        <w:rPr>
          <w:b/>
          <w:u w:val="single"/>
        </w:rPr>
      </w:pPr>
      <w:r>
        <w:rPr>
          <w:noProof/>
          <w:color w:themeColor="text1" w:val="000000"/>
        </w:rPr>
        <w:t>1</w:t>
      </w:r>
      <w:r w:rsidRPr="00452581">
        <w:rPr>
          <w:noProof/>
          <w:color w:themeColor="text1" w:val="000000"/>
        </w:rPr>
        <w:t xml:space="preserve">. </w:t>
      </w:r>
      <w:r w:rsidRPr="004703FC">
        <w:rPr>
          <w:noProof/>
          <w:color w:themeColor="text1" w:val="000000"/>
        </w:rPr>
        <w:t>ZAGREBAČKA BANKA DIONIČKO DRUŠTVO</w:t>
      </w:r>
      <w:r w:rsidRPr="00452581">
        <w:rPr>
          <w:noProof/>
          <w:color w:themeColor="text1" w:val="000000"/>
        </w:rPr>
        <w:t xml:space="preserve">, OIB: </w:t>
      </w:r>
      <w:r w:rsidRPr="004703FC">
        <w:rPr>
          <w:noProof/>
          <w:color w:themeColor="text1" w:val="000000"/>
        </w:rPr>
        <w:t>02963223473</w:t>
      </w:r>
      <w:r w:rsidRPr="00452581">
        <w:rPr>
          <w:noProof/>
          <w:color w:themeColor="text1" w:val="000000"/>
        </w:rPr>
        <w:t xml:space="preserve">, utvrđeni iznos tražbine iznosi </w:t>
      </w:r>
      <w:r w:rsidRPr="00A4386E">
        <w:rPr>
          <w:rFonts w:eastAsia="Times New Roman"/>
          <w:lang w:eastAsia="hr-HR" w:val="hr-HR"/>
        </w:rPr>
        <w:t>186.642,73</w:t>
      </w:r>
      <w:r w:rsidRPr="00A4386E">
        <w:t xml:space="preserve"> </w:t>
      </w:r>
      <w:r w:rsidRPr="00452581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Utvrđeni iznos otplatit</w:t>
      </w:r>
      <w:r w:rsidRPr="00452581">
        <w:rPr>
          <w:noProof/>
          <w:color w:themeColor="text1" w:val="000000"/>
        </w:rPr>
        <w:t xml:space="preserve"> će se nakon iste</w:t>
      </w:r>
      <w:r>
        <w:rPr>
          <w:noProof/>
          <w:color w:themeColor="text1" w:val="000000"/>
        </w:rPr>
        <w:t>ka počeka od 6 mjeseci na 30</w:t>
      </w:r>
      <w:r w:rsidRPr="00452581">
        <w:rPr>
          <w:noProof/>
          <w:color w:themeColor="text1" w:val="000000"/>
        </w:rPr>
        <w:t xml:space="preserve"> jednakih mjesečnih anuiteta, </w:t>
      </w:r>
      <w:r>
        <w:rPr>
          <w:noProof/>
          <w:color w:themeColor="text1" w:val="000000"/>
        </w:rPr>
        <w:t>uz kamatnu stopu od 6%</w:t>
      </w:r>
      <w:r w:rsidRPr="00452581">
        <w:rPr>
          <w:noProof/>
          <w:color w:themeColor="text1" w:val="000000"/>
        </w:rPr>
        <w:t>, računajući od pravomoćnosti Rješenja Trgovačkog suda o sklopljenom predstečajnom sporazumu. Prvi anuitet će se platiti 15-tog u mjesecu, nakon is</w:t>
      </w:r>
      <w:r>
        <w:rPr>
          <w:noProof/>
          <w:color w:themeColor="text1" w:val="000000"/>
        </w:rPr>
        <w:t>teka počeka od 6</w:t>
      </w:r>
      <w:r w:rsidRPr="00452581">
        <w:rPr>
          <w:noProof/>
          <w:color w:themeColor="text1" w:val="000000"/>
        </w:rPr>
        <w:t xml:space="preserve"> mjeseci, računajući od pravomoćnosti Rješenja Trgovačkog suda o sklopljenom predstečajnom sporazumu, dok će se svaki naredni anuitet platiti mjesečno, najkasnije do 15-tog u mjesecu za prethodni mjesec.</w:t>
      </w:r>
    </w:p>
    <w:p w:rsidRDefault="00FC27C0" w:rsidP="00A5388B" w:rsidR="00FC27C0">
      <w:pPr>
        <w:spacing w:lineRule="auto" w:line="360"/>
        <w:jc w:val="both"/>
      </w:pPr>
      <w:bookmarkStart w:name="_Toc470731770" w:id="93"/>
      <w:bookmarkStart w:name="_Toc477898311" w:id="94"/>
      <w:bookmarkStart w:name="_Toc451235631" w:id="95"/>
      <w:bookmarkStart w:name="_Toc472012463" w:id="96"/>
    </w:p>
    <w:p w:rsidRDefault="004703FC" w:rsidP="00A5388B" w:rsidR="004703FC">
      <w:pPr>
        <w:spacing w:lineRule="auto" w:line="360"/>
        <w:jc w:val="both"/>
      </w:pPr>
    </w:p>
    <w:p w:rsidRDefault="008D0DE0" w:rsidP="00A5388B" w:rsidR="008D0DE0">
      <w:pPr>
        <w:spacing w:lineRule="auto" w:line="360"/>
        <w:jc w:val="both"/>
      </w:pPr>
    </w:p>
    <w:p w:rsidRDefault="004703FC" w:rsidP="00A5388B" w:rsidR="004703FC">
      <w:pPr>
        <w:spacing w:lineRule="auto" w:line="360"/>
        <w:jc w:val="both"/>
      </w:pPr>
    </w:p>
    <w:p w:rsidRDefault="00A5388B" w:rsidP="004703FC" w:rsidR="004703FC" w:rsidRPr="008D0DE0">
      <w:pPr>
        <w:spacing w:lineRule="auto" w:line="360"/>
        <w:jc w:val="both"/>
      </w:pPr>
      <w:r w:rsidRPr="008D0DE0">
        <w:rPr>
          <w:b/>
          <w:u w:val="single"/>
        </w:rPr>
        <w:lastRenderedPageBreak/>
        <w:t>Razlučni vjerovnici:</w:t>
      </w:r>
      <w:r w:rsidRPr="008D0DE0">
        <w:t xml:space="preserve"> </w:t>
      </w:r>
    </w:p>
    <w:p w:rsidRDefault="004703FC" w:rsidP="004703FC" w:rsidR="004703FC">
      <w:pPr>
        <w:spacing w:lineRule="auto" w:line="360"/>
        <w:jc w:val="both"/>
      </w:pPr>
    </w:p>
    <w:p w:rsidRDefault="00EB6464" w:rsidP="004703FC" w:rsidR="00EB6464" w:rsidRPr="00EB6464">
      <w:pPr>
        <w:spacing w:lineRule="auto" w:line="360"/>
        <w:jc w:val="both"/>
        <w:rPr>
          <w:b/>
          <w:u w:val="single"/>
        </w:rPr>
      </w:pPr>
      <w:r w:rsidRPr="00EB6464">
        <w:rPr>
          <w:b/>
          <w:u w:val="single"/>
        </w:rPr>
        <w:t>Privredna banka Zagreb d.d.</w:t>
      </w:r>
    </w:p>
    <w:p w:rsidRDefault="00EB6464" w:rsidP="00EB6464" w:rsidR="00EB6464" w:rsidRPr="006A45C1">
      <w:pPr>
        <w:spacing w:lineRule="auto" w:line="360" w:after="60"/>
        <w:jc w:val="both"/>
        <w:rPr>
          <w:lang w:eastAsia="hr-HR" w:val="en-US"/>
        </w:rPr>
      </w:pPr>
      <w:r w:rsidRPr="006A45C1">
        <w:rPr>
          <w:lang w:val="pl-PL"/>
        </w:rPr>
        <w:t xml:space="preserve">a) </w:t>
      </w:r>
      <w:r>
        <w:rPr>
          <w:lang w:val="pl-PL"/>
        </w:rPr>
        <w:t xml:space="preserve">tražbine </w:t>
      </w:r>
      <w:r w:rsidRPr="006A45C1">
        <w:rPr>
          <w:lang w:val="pl-PL"/>
        </w:rPr>
        <w:t>Privredne banke Zagreb d.d. po osnovi ugovora o dugoročnom kreditu broj 5010521671 podmirit će se na način da će se dospjela i nedospjela glavnica u iznosu 44</w:t>
      </w:r>
      <w:r w:rsidRPr="006A45C1">
        <w:rPr>
          <w:lang w:val="en-US"/>
        </w:rPr>
        <w:t xml:space="preserve">.225,87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>
        <w:rPr>
          <w:lang w:val="en-US"/>
        </w:rPr>
        <w:t>predstečajnog postupka</w:t>
      </w:r>
      <w:r w:rsidRPr="006A45C1">
        <w:rPr>
          <w:lang w:val="en-US"/>
        </w:rPr>
        <w:t>. Kamatna stopa u visini 6% godišnje se obračunava mjesečno od dana pravomoćnosti rje</w:t>
      </w:r>
      <w:r>
        <w:rPr>
          <w:lang w:val="en-US"/>
        </w:rPr>
        <w:t>šenja  o sklapanju predstečajnog postupka.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pStyle w:val="Odlomakpopisa"/>
        <w:spacing w:lineRule="auto" w:line="360"/>
        <w:ind w:left="0"/>
        <w:jc w:val="both"/>
      </w:pPr>
      <w:r w:rsidRPr="006A45C1"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1.021,82 kn će se podmiriti u roku od 30 dana od dana pravomoćnosti r</w:t>
      </w:r>
      <w:r>
        <w:rPr>
          <w:lang w:val="pl-PL"/>
        </w:rPr>
        <w:t>ješenja o sklapanju predstečajnog</w:t>
      </w:r>
      <w:r w:rsidRPr="006A45C1">
        <w:rPr>
          <w:lang w:val="pl-PL"/>
        </w:rPr>
        <w:t xml:space="preserve"> </w:t>
      </w:r>
      <w:r>
        <w:rPr>
          <w:lang w:val="pl-PL"/>
        </w:rPr>
        <w:t>postupka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5010521671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>b) tražbine Privredne banke Zagreb d.d. po osnovi ugovora o dugoročnom kreditu broj 5010571619 podmirit će se na način da će se dospjela i nedospjela glavnica u iznosu 495</w:t>
      </w:r>
      <w:r w:rsidRPr="006A45C1">
        <w:rPr>
          <w:lang w:val="en-US"/>
        </w:rPr>
        <w:t xml:space="preserve">.803,16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>
        <w:rPr>
          <w:lang w:val="en-US"/>
        </w:rPr>
        <w:t>predstečanog sporazuma</w:t>
      </w:r>
      <w:r w:rsidRPr="006A45C1">
        <w:rPr>
          <w:lang w:val="en-US"/>
        </w:rPr>
        <w:t>. Kamatna stopa u visini 6% godišnje se obračunava mjesečno od dana pravomoćnosti rj</w:t>
      </w:r>
      <w:r>
        <w:rPr>
          <w:lang w:val="en-US"/>
        </w:rPr>
        <w:t>ešenja  o sklapanju predstečajnog</w:t>
      </w:r>
      <w:r w:rsidRPr="006A45C1">
        <w:rPr>
          <w:lang w:val="en-US"/>
        </w:rPr>
        <w:t xml:space="preserve"> </w:t>
      </w:r>
      <w:r>
        <w:rPr>
          <w:lang w:val="en-US"/>
        </w:rPr>
        <w:t>postupka.</w:t>
      </w:r>
      <w:r w:rsidRPr="006A45C1">
        <w:rPr>
          <w:lang w:val="en-US"/>
        </w:rPr>
        <w:t xml:space="preserve"> 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lastRenderedPageBreak/>
        <w:t>Obračunate redovne i zatezne kamate do dana otvaranja predstečajnog postupka u iznosu 10.920,80 kn će se podmiriti u roku od 30 dana od dana pravomoćnosti r</w:t>
      </w:r>
      <w:r>
        <w:rPr>
          <w:lang w:val="pl-PL"/>
        </w:rPr>
        <w:t>ješenja o sklapanju predstečajnog</w:t>
      </w:r>
      <w:r w:rsidRPr="006A45C1">
        <w:rPr>
          <w:lang w:val="pl-PL"/>
        </w:rPr>
        <w:t xml:space="preserve"> </w:t>
      </w:r>
      <w:r>
        <w:rPr>
          <w:lang w:val="pl-PL"/>
        </w:rPr>
        <w:t>postupka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5010571619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>c) tražbine Privredne banke Zagreb d.d. po osnovi ugovora o dugoročnom kreditu broj 5010477478 podmirit će se na način da će se dospjela i nedospjela glavnica u iznosu 1.028</w:t>
      </w:r>
      <w:r w:rsidRPr="006A45C1">
        <w:rPr>
          <w:lang w:val="en-US"/>
        </w:rPr>
        <w:t xml:space="preserve">.571,36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>
        <w:rPr>
          <w:lang w:val="en-US"/>
        </w:rPr>
        <w:t>predstečajnog sporazuma</w:t>
      </w:r>
      <w:r w:rsidRPr="006A45C1">
        <w:rPr>
          <w:lang w:val="en-US"/>
        </w:rPr>
        <w:t>. Kamatna stopa u visini 6% godišnje se obračunava mjesečno od dana pravomoćnosti rj</w:t>
      </w:r>
      <w:r>
        <w:rPr>
          <w:lang w:val="en-US"/>
        </w:rPr>
        <w:t>ešenja  o sklapanju predstečajnog</w:t>
      </w:r>
      <w:r w:rsidRPr="006A45C1">
        <w:rPr>
          <w:lang w:val="en-US"/>
        </w:rPr>
        <w:t xml:space="preserve"> </w:t>
      </w:r>
      <w:r>
        <w:rPr>
          <w:lang w:val="en-US"/>
        </w:rPr>
        <w:t>postupka.</w:t>
      </w:r>
      <w:r w:rsidRPr="006A45C1">
        <w:rPr>
          <w:lang w:val="en-US"/>
        </w:rPr>
        <w:t xml:space="preserve"> 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24.141,45 kn će se podmiriti u roku od 30 dana od dana pravomoćnosti r</w:t>
      </w:r>
      <w:r>
        <w:rPr>
          <w:lang w:val="pl-PL"/>
        </w:rPr>
        <w:t>ješenja o sklapanju predstečajnog sporazuma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5010477478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>d) tražbine Privredne banke Zagreb d.d. po osnovi ugovora o kratkoročnom kreditu broj 5010611803 podmirit će se na način da će se dospjela i nedospjela glavnica u iznosu 327</w:t>
      </w:r>
      <w:r w:rsidRPr="006A45C1">
        <w:rPr>
          <w:lang w:val="en-US"/>
        </w:rPr>
        <w:t xml:space="preserve">.697,60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>
        <w:rPr>
          <w:lang w:val="en-US"/>
        </w:rPr>
        <w:t>pradstečajnog sporazuma</w:t>
      </w:r>
      <w:r w:rsidRPr="006A45C1">
        <w:rPr>
          <w:lang w:val="en-US"/>
        </w:rPr>
        <w:t>. Kamatna stopa u visini 6% godišnje se obračunava mjesečno od dana pravomoćnosti rješenja  o skla</w:t>
      </w:r>
      <w:r>
        <w:rPr>
          <w:lang w:val="en-US"/>
        </w:rPr>
        <w:t>panju predstečajnog sporazuma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lastRenderedPageBreak/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7.150,74 kn će se podmiriti u roku od 30 dana od dana pravomoćnosti rješenja o sklapanju preds</w:t>
      </w:r>
      <w:r>
        <w:rPr>
          <w:lang w:val="pl-PL"/>
        </w:rPr>
        <w:t>tečajnog sporazuma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5010611803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 xml:space="preserve">e) tražbine Privredne banke Zagreb d.d. po osnovi Ugovora o kratkoročnom kreditu – dopušteno prekoračenje po transakcijskom računu broj 2340009-1100547078 će se regulirati na način da će se dospjela i nedospjela glavnica  </w:t>
      </w:r>
      <w:r w:rsidRPr="006A45C1">
        <w:rPr>
          <w:lang w:val="en-US"/>
        </w:rPr>
        <w:t xml:space="preserve">vraćati u 84 mjesečnih anuiteta s time da prvi anuitet dospijeva na naplatu svakog 15-og u mjesecu nakon počeka od 1 godine nakon pravomoćnosti rješenja o sklapanju </w:t>
      </w:r>
      <w:r>
        <w:rPr>
          <w:lang w:val="en-US"/>
        </w:rPr>
        <w:t>predstečajnog sporazuma.</w:t>
      </w:r>
      <w:r w:rsidRPr="006A45C1">
        <w:rPr>
          <w:lang w:val="en-US"/>
        </w:rPr>
        <w:t xml:space="preserve"> Kamatna stopa u visini 6% godišnje se obračunava mjesečno od dana pravomoćnosti rj</w:t>
      </w:r>
      <w:r>
        <w:rPr>
          <w:lang w:val="en-US"/>
        </w:rPr>
        <w:t>ešenja  o sklapanju predstečajnog sporazuma</w:t>
      </w:r>
      <w:r w:rsidRPr="006A45C1">
        <w:rPr>
          <w:lang w:val="en-US"/>
        </w:rPr>
        <w:t xml:space="preserve">. 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Obračunata zatezna i redovna kamata i nakanda obračunata po kratkoročnom kreditu – dopušteno prekoračenje po transakcijskom računu broj 2340009-1100547078 do dana </w:t>
      </w:r>
      <w:r>
        <w:rPr>
          <w:lang w:val="pl-PL"/>
        </w:rPr>
        <w:t xml:space="preserve">otvaranja postupka predstečajnog sporazuma </w:t>
      </w:r>
      <w:r w:rsidRPr="006A45C1">
        <w:rPr>
          <w:lang w:val="pl-PL"/>
        </w:rPr>
        <w:t xml:space="preserve">u iznosu 4.583,92 kn će se podmiriti u roku od 30 dana od dana pravomoćnosti rješenja o sklapanju </w:t>
      </w:r>
      <w:r>
        <w:rPr>
          <w:lang w:val="pl-PL"/>
        </w:rPr>
        <w:t>predstečajnog sporazuma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de-DE"/>
        </w:rPr>
      </w:pPr>
      <w:r w:rsidRPr="006A45C1">
        <w:rPr>
          <w:lang w:val="de-DE"/>
        </w:rPr>
        <w:t>Instrumenti osiguranja po osnovi kratkoročnog kredita - prekoračenje po poslovnom računu broj 2340009-1100547078 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de-DE"/>
        </w:rPr>
      </w:pP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f) tražbine Privredne</w:t>
      </w:r>
      <w:r>
        <w:rPr>
          <w:lang w:val="pl-PL"/>
        </w:rPr>
        <w:t xml:space="preserve"> banke Zagreb d.d. po osnovi ug</w:t>
      </w:r>
      <w:r w:rsidRPr="006A45C1">
        <w:rPr>
          <w:lang w:val="pl-PL"/>
        </w:rPr>
        <w:t xml:space="preserve">ovora o otvaranju i vođenju poslovnog računa u iznosu 1.323,82 kn će se podmiriti na način da će iznos od 661,91 kn otpisati, a preostali iznos od 661,91 kn će se podmiriti u 48 mjesečnih rata s time da prva rata dospijeva na naplatu 15-og u mjesecu nakon počeka od 1 godine nakon pravomoćnosti rješenja o sklapanju </w:t>
      </w:r>
      <w:r>
        <w:rPr>
          <w:lang w:val="pl-PL"/>
        </w:rPr>
        <w:t>predstečajnog sporazuma</w:t>
      </w:r>
      <w:r w:rsidRPr="006A45C1">
        <w:rPr>
          <w:lang w:val="pl-PL"/>
        </w:rPr>
        <w:t>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pStyle w:val="Odlomakpopisa"/>
        <w:spacing w:lineRule="auto" w:line="360"/>
        <w:ind w:left="0"/>
        <w:jc w:val="both"/>
      </w:pPr>
      <w:r w:rsidRPr="006A45C1">
        <w:t>U slučaju da dođe do prijevremene prodaje nekretnine u vlasništvu dužnika, a na kojoj Privredna banka Zagreb d.d. ima razlučno pravo u ovom predstečajnom postupku, iz postignutog iznosa kupoprodajne cijene prvenstveno će se i ako to bude slučaj prijevremeno namiriti tražbine razlučnih vjerovnika, odnosno vjerovnika iz predstečajnog sporazuma u korist kojih su na tim nekretninama uknjižena založna i druga prava, prema redoslijedu upisa.</w:t>
      </w:r>
    </w:p>
    <w:p w:rsidRDefault="00EB6464" w:rsidP="00EB6464" w:rsidR="00EB6464">
      <w:pPr>
        <w:pStyle w:val="Odlomakpopisa"/>
        <w:spacing w:lineRule="auto" w:line="360"/>
        <w:jc w:val="both"/>
      </w:pPr>
    </w:p>
    <w:p w:rsidRDefault="00EB6464" w:rsidP="00EB6464" w:rsidR="00EB6464" w:rsidRPr="00356BF8">
      <w:pPr>
        <w:spacing w:lineRule="auto" w:line="360"/>
        <w:jc w:val="both"/>
        <w:rPr>
          <w:b/>
          <w:bCs/>
          <w:sz w:val="15"/>
          <w:szCs w:val="20"/>
        </w:rPr>
      </w:pPr>
      <w:r w:rsidRPr="00EB6464">
        <w:rPr>
          <w:b/>
          <w:color w:val="000000"/>
          <w:u w:val="single"/>
        </w:rPr>
        <w:t>Erste&amp;Steiermarkisse Bank d.d. Rijeka</w:t>
      </w:r>
      <w:r w:rsidRPr="00356BF8">
        <w:t xml:space="preserve"> – u slučaju da se vjerovnik odrekne prava na odvojeno namirenje, predlaže se otplata tražbina na </w:t>
      </w:r>
      <w:r>
        <w:t>84</w:t>
      </w:r>
      <w:r w:rsidRPr="00356BF8">
        <w:t xml:space="preserve"> mjeseci uz dodatnih 12 mjeseci počeka, uz kamatnu stopu od 6%</w:t>
      </w:r>
      <w:r>
        <w:t xml:space="preserve"> koja se obračunava mjesečno i računa se</w:t>
      </w:r>
      <w:r w:rsidRPr="00356BF8">
        <w:t xml:space="preserve"> za vrijeme počeka i za vrijeme otplate, u jednakim mjesečnim anuitetima, počevši od pravomoćnosti Rješenja Trgovačkog suda o sklopljenom predstečajnom postupku, svakog 15-tog u mjesecu. </w:t>
      </w:r>
      <w:r w:rsidRPr="00356BF8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  <w:r w:rsidRPr="00356BF8">
        <w:t>Vjerovnik se obvezuje dužniku dostaviti nove instrumente osiguranja</w:t>
      </w:r>
      <w:r>
        <w:t xml:space="preserve"> jednake onima koji su dostavljeni prilikom potpisa ugovora.</w:t>
      </w:r>
    </w:p>
    <w:p w:rsidRDefault="00EB6464" w:rsidP="00EB6464" w:rsidR="00EB6464">
      <w:pPr>
        <w:spacing w:lineRule="auto" w:line="360"/>
        <w:jc w:val="both"/>
      </w:pPr>
      <w:r>
        <w:t>Ukoliko se nekretnina, na kojoj navedeni vjerovnik ima upisano založno pravo, proda u vremenu od pravomoćnosti Rješenja Trgovačkog suda o sklopljenom predstečajnom sporazumu pa nadalje, ukupan dug vjerovnika će se namiriti iz prodaje nekretnine.</w:t>
      </w:r>
    </w:p>
    <w:p w:rsidRDefault="008D0DE0" w:rsidP="004703FC" w:rsidR="008D0DE0">
      <w:pPr>
        <w:pStyle w:val="Odlomakpopisa"/>
        <w:spacing w:lineRule="auto" w:line="360"/>
        <w:jc w:val="both"/>
      </w:pPr>
    </w:p>
    <w:p w:rsidRDefault="004703FC" w:rsidP="004703FC" w:rsidR="004703FC">
      <w:pPr>
        <w:pStyle w:val="Odlomakpopisa"/>
        <w:spacing w:lineRule="auto" w:line="360"/>
        <w:jc w:val="both"/>
      </w:pPr>
    </w:p>
    <w:tbl>
      <w:tblPr>
        <w:tblW w:type="dxa" w:w="10100"/>
        <w:jc w:val="center"/>
        <w:tblLook w:val="04A0" w:noVBand="1" w:noHBand="0" w:lastColumn="0" w:firstColumn="1" w:lastRow="0" w:firstRow="1"/>
      </w:tblPr>
      <w:tblGrid>
        <w:gridCol w:w="1960"/>
        <w:gridCol w:w="1960"/>
        <w:gridCol w:w="2260"/>
        <w:gridCol w:w="1960"/>
        <w:gridCol w:w="1960"/>
      </w:tblGrid>
      <w:tr w:rsidTr="008D0DE0" w:rsidR="004703FC" w:rsidRPr="00A4386E">
        <w:trPr>
          <w:trHeight w:val="564"/>
          <w:jc w:val="center"/>
        </w:trPr>
        <w:tc>
          <w:tcPr>
            <w:tcW w:type="dxa" w:w="1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2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8D0DE0" w:rsidR="004703FC" w:rsidRPr="00A4386E">
        <w:trPr>
          <w:trHeight w:val="564"/>
          <w:jc w:val="center"/>
        </w:trPr>
        <w:tc>
          <w:tcPr>
            <w:tcW w:type="dxa" w:w="1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25356997732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Privredna banka d.d. Zagreb 5010477478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2.144.166,72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91,63%</w:t>
            </w:r>
          </w:p>
        </w:tc>
      </w:tr>
      <w:tr w:rsidTr="008D0DE0" w:rsidR="004703FC" w:rsidRPr="00A4386E">
        <w:trPr>
          <w:trHeight w:val="840"/>
          <w:jc w:val="center"/>
        </w:trPr>
        <w:tc>
          <w:tcPr>
            <w:tcW w:type="dxa" w:w="1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23057039320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Erste&amp;Steiermarkisse Bank d.d. Rijeka 5113792088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195.941,67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8,37%</w:t>
            </w:r>
          </w:p>
        </w:tc>
      </w:tr>
      <w:tr w:rsidTr="008D0DE0" w:rsidR="004703FC" w:rsidRPr="00A4386E">
        <w:trPr>
          <w:trHeight w:val="300"/>
          <w:jc w:val="center"/>
        </w:trPr>
        <w:tc>
          <w:tcPr>
            <w:tcW w:type="dxa" w:w="1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A4386E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2.340.108,39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4703FC" w:rsidP="008D0DE0" w:rsidR="004703FC" w:rsidRPr="00A4386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A4386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A5388B" w:rsidP="00A5388B" w:rsidR="00A5388B">
      <w:pPr>
        <w:spacing w:lineRule="auto" w:line="360"/>
        <w:jc w:val="both"/>
      </w:pPr>
    </w:p>
    <w:p w:rsidRDefault="00FC27C0" w:rsidP="00A5388B" w:rsidR="00FC27C0">
      <w:pPr>
        <w:spacing w:lineRule="auto" w:line="360"/>
        <w:jc w:val="both"/>
      </w:pPr>
    </w:p>
    <w:p w:rsidRDefault="000759B3" w:rsidP="000759B3" w:rsidR="000759B3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4703FC" w:rsidP="000759B3" w:rsidR="004703FC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4703FC" w:rsidP="000759B3" w:rsidR="004703FC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FC27C0" w:rsidP="000759B3" w:rsidR="00FC27C0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0F5471" w:rsidP="00DF043A" w:rsidR="000F5471" w:rsidRPr="00E53BEA">
      <w:pPr>
        <w:pStyle w:val="Naslov1"/>
      </w:pPr>
      <w:bookmarkStart w:name="_Toc507415211" w:id="97"/>
      <w:r w:rsidRPr="00E53BEA">
        <w:lastRenderedPageBreak/>
        <w:t>8. ROKOVI ZA DOBROVOLJNO ISPUNJENJE</w:t>
      </w:r>
      <w:bookmarkEnd w:id="93"/>
      <w:bookmarkEnd w:id="94"/>
      <w:bookmarkEnd w:id="97"/>
    </w:p>
    <w:p w:rsidRDefault="000F5471" w:rsidP="000F5471" w:rsidR="000F5471" w:rsidRPr="00E53BEA">
      <w:pPr>
        <w:spacing w:lineRule="auto" w:line="360"/>
      </w:pPr>
    </w:p>
    <w:p w:rsidRDefault="000F5471" w:rsidP="000F5471" w:rsidR="000F5471" w:rsidRPr="00E53BEA">
      <w:pPr>
        <w:spacing w:lineRule="auto" w:line="360"/>
      </w:pPr>
      <w:r w:rsidRPr="00E53BEA">
        <w:t xml:space="preserve">Vjerovnici su svrstani u </w:t>
      </w:r>
      <w:r w:rsidR="004703FC">
        <w:t>tri grupe</w:t>
      </w:r>
      <w:r w:rsidRPr="00E53BEA">
        <w:t>:</w:t>
      </w:r>
    </w:p>
    <w:p w:rsidRDefault="000F5471" w:rsidP="000F5471" w:rsidR="000F5471" w:rsidRPr="00E53BEA">
      <w:pPr>
        <w:spacing w:lineRule="auto" w:line="360"/>
      </w:pPr>
    </w:p>
    <w:p w:rsidRDefault="000F5471" w:rsidP="000F5471" w:rsidR="000F5471">
      <w:pPr>
        <w:pStyle w:val="Odlomakpopisa"/>
        <w:numPr>
          <w:ilvl w:val="0"/>
          <w:numId w:val="13"/>
        </w:numPr>
        <w:spacing w:lineRule="auto" w:line="360"/>
      </w:pPr>
      <w:r w:rsidRPr="00E53BEA">
        <w:rPr>
          <w:b/>
          <w:u w:val="single"/>
        </w:rPr>
        <w:t>Vjerovnici koji imaju neosiguranu tražbinu</w:t>
      </w:r>
      <w:r w:rsidRPr="00E53BEA">
        <w:t xml:space="preserve">. Za njih  je predložena otplata </w:t>
      </w:r>
      <w:r w:rsidR="00A5388B">
        <w:t>50</w:t>
      </w:r>
      <w:r w:rsidRPr="00E53BEA">
        <w:t xml:space="preserve">% od utvrđenih tražbina u </w:t>
      </w:r>
      <w:r w:rsidR="00A8774E">
        <w:t>48</w:t>
      </w:r>
      <w:r w:rsidRPr="00E53BEA">
        <w:t xml:space="preserve"> jednakih mjesečnih anuiteta, nakon isteka 12 mjeseci počeka, bez kamata.</w:t>
      </w:r>
    </w:p>
    <w:p w:rsidRDefault="004703FC" w:rsidP="000F5471" w:rsidR="004703FC" w:rsidRPr="00C3482A">
      <w:pPr>
        <w:pStyle w:val="Odlomakpopisa"/>
        <w:numPr>
          <w:ilvl w:val="0"/>
          <w:numId w:val="13"/>
        </w:numPr>
        <w:spacing w:lineRule="auto" w:line="360"/>
      </w:pPr>
      <w:r>
        <w:rPr>
          <w:b/>
          <w:u w:val="single"/>
        </w:rPr>
        <w:t>Vjerovnici čija je tražbina osporena</w:t>
      </w:r>
      <w:r w:rsidRPr="004703FC">
        <w:t>.</w:t>
      </w:r>
      <w:r>
        <w:t xml:space="preserve"> </w:t>
      </w:r>
      <w:r w:rsidRPr="00B95CA1">
        <w:rPr>
          <w:noProof/>
          <w:color w:themeColor="text1" w:val="000000"/>
        </w:rPr>
        <w:t>U slučaju nastanka obveze plaćanja vjerovnika s osporenim tražbinama, Dužnik će vjerovnike osporenih tražbina isplatiti u utvrđenom iznosu tražbina pod jednakim uvjetima kao i vjerovnike s utvrđenim tražbinama svake pojedine grupe (skupine)</w:t>
      </w:r>
    </w:p>
    <w:p w:rsidRDefault="00C3482A" w:rsidP="000F5471" w:rsidR="00C3482A" w:rsidRPr="00E53BEA">
      <w:pPr>
        <w:pStyle w:val="Odlomakpopisa"/>
        <w:numPr>
          <w:ilvl w:val="0"/>
          <w:numId w:val="13"/>
        </w:numPr>
        <w:spacing w:lineRule="auto" w:line="360"/>
      </w:pPr>
      <w:r>
        <w:rPr>
          <w:b/>
          <w:u w:val="single"/>
        </w:rPr>
        <w:t>Vjerovnici koji imaju osiguranu tražbinu.</w:t>
      </w:r>
      <w:r>
        <w:t xml:space="preserve"> </w:t>
      </w:r>
      <w:r w:rsidRPr="00E53BEA">
        <w:t xml:space="preserve">Za njih  je predložena otplata </w:t>
      </w:r>
      <w:r>
        <w:t>100%</w:t>
      </w:r>
      <w:r w:rsidRPr="00E53BEA">
        <w:t xml:space="preserve"> utvr</w:t>
      </w:r>
      <w:r>
        <w:t>đene tražbine</w:t>
      </w:r>
      <w:r w:rsidRPr="00E53BEA">
        <w:t xml:space="preserve"> u </w:t>
      </w:r>
      <w:r>
        <w:t>30</w:t>
      </w:r>
      <w:r w:rsidRPr="00E53BEA">
        <w:t xml:space="preserve"> jednakih mje</w:t>
      </w:r>
      <w:r>
        <w:t>sečnih anuiteta, nakon isteka 6</w:t>
      </w:r>
      <w:r w:rsidRPr="00E53BEA">
        <w:t xml:space="preserve"> mjeseci počeka, </w:t>
      </w:r>
      <w:r>
        <w:t>uz kamatnu stopu od 6%</w:t>
      </w:r>
    </w:p>
    <w:p w:rsidRDefault="000F5471" w:rsidP="000F5471" w:rsidR="000F5471" w:rsidRPr="00E53BEA">
      <w:pPr>
        <w:spacing w:lineRule="auto" w:line="360"/>
      </w:pPr>
    </w:p>
    <w:p w:rsidRDefault="000F5471" w:rsidP="008806E7" w:rsidR="008806E7">
      <w:pPr>
        <w:pStyle w:val="Odlomakpopisa"/>
        <w:numPr>
          <w:ilvl w:val="0"/>
          <w:numId w:val="13"/>
        </w:numPr>
        <w:spacing w:lineRule="auto" w:line="360"/>
      </w:pPr>
      <w:r w:rsidRPr="004E50F3">
        <w:rPr>
          <w:b/>
          <w:u w:val="single"/>
        </w:rPr>
        <w:t xml:space="preserve">Razlučni vjerovnici </w:t>
      </w:r>
      <w:r w:rsidR="004E50F3" w:rsidRPr="004E50F3">
        <w:t>:</w:t>
      </w:r>
    </w:p>
    <w:p w:rsidRDefault="00EB6464" w:rsidP="00EB6464" w:rsidR="00EB6464">
      <w:pPr>
        <w:pStyle w:val="Odlomakpopisa"/>
      </w:pPr>
    </w:p>
    <w:p w:rsidRDefault="00EB6464" w:rsidP="00EB6464" w:rsidR="00EB6464" w:rsidRPr="00EB6464">
      <w:pPr>
        <w:spacing w:lineRule="auto" w:line="360"/>
        <w:rPr>
          <w:b/>
          <w:u w:val="single"/>
        </w:rPr>
      </w:pPr>
      <w:r w:rsidRPr="00EB6464">
        <w:rPr>
          <w:b/>
          <w:u w:val="single"/>
        </w:rPr>
        <w:t>Privredna banka Zagreb d.d.</w:t>
      </w:r>
    </w:p>
    <w:p w:rsidRDefault="00C3482A" w:rsidP="00C3482A" w:rsidR="00C3482A" w:rsidRPr="00EB6464">
      <w:pPr>
        <w:pStyle w:val="Odlomakpopisa"/>
        <w:rPr>
          <w:b/>
          <w:u w:val="single"/>
        </w:rPr>
      </w:pPr>
    </w:p>
    <w:p w:rsidRDefault="00EB6464" w:rsidP="00EB6464" w:rsidR="00EB6464" w:rsidRPr="006A45C1">
      <w:pPr>
        <w:spacing w:lineRule="auto" w:line="360" w:after="60"/>
        <w:jc w:val="both"/>
        <w:rPr>
          <w:lang w:eastAsia="hr-HR" w:val="en-US"/>
        </w:rPr>
      </w:pPr>
      <w:r w:rsidRPr="006A45C1">
        <w:rPr>
          <w:lang w:val="pl-PL"/>
        </w:rPr>
        <w:t xml:space="preserve">a) </w:t>
      </w:r>
      <w:r>
        <w:rPr>
          <w:lang w:val="pl-PL"/>
        </w:rPr>
        <w:t xml:space="preserve">tražbine </w:t>
      </w:r>
      <w:r w:rsidRPr="006A45C1">
        <w:rPr>
          <w:lang w:val="pl-PL"/>
        </w:rPr>
        <w:t>Privredne banke Zagreb d.d. po osnovi ugovora o dugoročnom kreditu broj 5010521671 podmirit će se na način da će se dospjela i nedospjela glavnica u iznosu 44</w:t>
      </w:r>
      <w:r w:rsidRPr="006A45C1">
        <w:rPr>
          <w:lang w:val="en-US"/>
        </w:rPr>
        <w:t xml:space="preserve">.225,87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>
        <w:rPr>
          <w:lang w:val="en-US"/>
        </w:rPr>
        <w:t>predstečajnog postupka</w:t>
      </w:r>
      <w:r w:rsidRPr="006A45C1">
        <w:rPr>
          <w:lang w:val="en-US"/>
        </w:rPr>
        <w:t>. Kamatna stopa u visini 6% godišnje se obračunava mjesečno od dana pravomoćnosti rje</w:t>
      </w:r>
      <w:r>
        <w:rPr>
          <w:lang w:val="en-US"/>
        </w:rPr>
        <w:t>šenja  o sklapanju predstečajnog postupka.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pStyle w:val="Odlomakpopisa"/>
        <w:spacing w:lineRule="auto" w:line="360"/>
        <w:ind w:left="0"/>
        <w:jc w:val="both"/>
      </w:pPr>
      <w:r w:rsidRPr="006A45C1"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1.021,82 kn će se podmiriti u roku od 30 dana od dana pravomoćnosti r</w:t>
      </w:r>
      <w:r>
        <w:rPr>
          <w:lang w:val="pl-PL"/>
        </w:rPr>
        <w:t>ješenja o sklapanju predstečajnog</w:t>
      </w:r>
      <w:r w:rsidRPr="006A45C1">
        <w:rPr>
          <w:lang w:val="pl-PL"/>
        </w:rPr>
        <w:t xml:space="preserve"> </w:t>
      </w:r>
      <w:r>
        <w:rPr>
          <w:lang w:val="pl-PL"/>
        </w:rPr>
        <w:t>postupka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5010521671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>b) tražbine Privredne banke Zagreb d.d. po osnovi ugovora o dugoročnom kreditu broj 5010571619 podmirit će se na način da će se dospjela i nedospjela glavnica u iznosu 495</w:t>
      </w:r>
      <w:r w:rsidRPr="006A45C1">
        <w:rPr>
          <w:lang w:val="en-US"/>
        </w:rPr>
        <w:t xml:space="preserve">.803,16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>
        <w:rPr>
          <w:lang w:val="en-US"/>
        </w:rPr>
        <w:t>predstečanog sporazuma</w:t>
      </w:r>
      <w:r w:rsidRPr="006A45C1">
        <w:rPr>
          <w:lang w:val="en-US"/>
        </w:rPr>
        <w:t>. Kamatna stopa u visini 6% godišnje se obračunava mjesečno od dana pravomoćnosti rj</w:t>
      </w:r>
      <w:r>
        <w:rPr>
          <w:lang w:val="en-US"/>
        </w:rPr>
        <w:t>ešenja  o sklapanju predstečajnog</w:t>
      </w:r>
      <w:r w:rsidRPr="006A45C1">
        <w:rPr>
          <w:lang w:val="en-US"/>
        </w:rPr>
        <w:t xml:space="preserve"> </w:t>
      </w:r>
      <w:r>
        <w:rPr>
          <w:lang w:val="en-US"/>
        </w:rPr>
        <w:t>postupka.</w:t>
      </w:r>
      <w:r w:rsidRPr="006A45C1">
        <w:rPr>
          <w:lang w:val="en-US"/>
        </w:rPr>
        <w:t xml:space="preserve"> 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10.920,80 kn će se podmiriti u roku od 30 dana od dana pravomoćnosti r</w:t>
      </w:r>
      <w:r>
        <w:rPr>
          <w:lang w:val="pl-PL"/>
        </w:rPr>
        <w:t>ješenja o sklapanju predstečajnog</w:t>
      </w:r>
      <w:r w:rsidRPr="006A45C1">
        <w:rPr>
          <w:lang w:val="pl-PL"/>
        </w:rPr>
        <w:t xml:space="preserve"> </w:t>
      </w:r>
      <w:r>
        <w:rPr>
          <w:lang w:val="pl-PL"/>
        </w:rPr>
        <w:t>postupka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5010571619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>c) tražbine Privredne banke Zagreb d.d. po osnovi ugovora o dugoročnom kreditu broj 5010477478 podmirit će se na način da će se dospjela i nedospjela glavnica u iznosu 1.028</w:t>
      </w:r>
      <w:r w:rsidRPr="006A45C1">
        <w:rPr>
          <w:lang w:val="en-US"/>
        </w:rPr>
        <w:t xml:space="preserve">.571,36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>
        <w:rPr>
          <w:lang w:val="en-US"/>
        </w:rPr>
        <w:t>predstečajnog sporazuma</w:t>
      </w:r>
      <w:r w:rsidRPr="006A45C1">
        <w:rPr>
          <w:lang w:val="en-US"/>
        </w:rPr>
        <w:t>. Kamatna stopa u visini 6% godišnje se obračunava mjesečno od dana pravomoćnosti rj</w:t>
      </w:r>
      <w:r>
        <w:rPr>
          <w:lang w:val="en-US"/>
        </w:rPr>
        <w:t>ešenja  o sklapanju predstečajnog</w:t>
      </w:r>
      <w:r w:rsidRPr="006A45C1">
        <w:rPr>
          <w:lang w:val="en-US"/>
        </w:rPr>
        <w:t xml:space="preserve"> </w:t>
      </w:r>
      <w:r>
        <w:rPr>
          <w:lang w:val="en-US"/>
        </w:rPr>
        <w:t>postupka.</w:t>
      </w:r>
      <w:r w:rsidRPr="006A45C1">
        <w:rPr>
          <w:lang w:val="en-US"/>
        </w:rPr>
        <w:t xml:space="preserve"> 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lastRenderedPageBreak/>
        <w:t>Obračunate redovne i zatezne kamate do dana otvaranja predstečajnog postupka u iznosu 24.141,45 kn će se podmiriti u roku od 30 dana od dana pravomoćnosti r</w:t>
      </w:r>
      <w:r>
        <w:rPr>
          <w:lang w:val="pl-PL"/>
        </w:rPr>
        <w:t>ješenja o sklapanju predstečajnog sporazuma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5010477478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>d) tražbine Privredne banke Zagreb d.d. po osnovi ugovora o kratkoročnom kreditu broj 5010611803 podmirit će se na način da će se dospjela i nedospjela glavnica u iznosu 327</w:t>
      </w:r>
      <w:r w:rsidRPr="006A45C1">
        <w:rPr>
          <w:lang w:val="en-US"/>
        </w:rPr>
        <w:t xml:space="preserve">.697,60 kn </w:t>
      </w:r>
      <w:r w:rsidRPr="006A45C1">
        <w:rPr>
          <w:lang w:val="pl-PL"/>
        </w:rPr>
        <w:t xml:space="preserve">vraćati u </w:t>
      </w:r>
      <w:r w:rsidRPr="006A45C1">
        <w:rPr>
          <w:lang w:val="en-US"/>
        </w:rPr>
        <w:t xml:space="preserve">84 mjesečnih anuiteta s time da prvi anuitet dospijeva na naplatu svakog 15-og u mjesecu nakon počeka od 1 godine nakon pravomoćnosti rješenja o sklapanju </w:t>
      </w:r>
      <w:r>
        <w:rPr>
          <w:lang w:val="en-US"/>
        </w:rPr>
        <w:t>pradstečajnog sporazuma</w:t>
      </w:r>
      <w:r w:rsidRPr="006A45C1">
        <w:rPr>
          <w:lang w:val="en-US"/>
        </w:rPr>
        <w:t>. Kamatna stopa u visini 6% godišnje se obračunava mjesečno od dana pravomoćnosti rješenja  o skla</w:t>
      </w:r>
      <w:r>
        <w:rPr>
          <w:lang w:val="en-US"/>
        </w:rPr>
        <w:t>panju predstečajnog sporazuma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Obračunate redovne i zatezne kamate do dana otvaranja predstečajnog postupka u iznosu 7.150,74 kn će se podmiriti u roku od 30 dana od dana pravomoćnosti rješenja o sklapanju preds</w:t>
      </w:r>
      <w:r>
        <w:rPr>
          <w:lang w:val="pl-PL"/>
        </w:rPr>
        <w:t>tečajnog sporazuma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Instrumenti osiguranja primljeni po osnovi Ugovora o dugoročnom kreditu broj </w:t>
      </w:r>
      <w:r w:rsidRPr="006A45C1">
        <w:rPr>
          <w:lang w:val="en-US"/>
        </w:rPr>
        <w:t>5010611803</w:t>
      </w:r>
      <w:r w:rsidRPr="006A45C1">
        <w:rPr>
          <w:spacing w:val="-5"/>
          <w:lang w:val="en-US"/>
        </w:rPr>
        <w:t xml:space="preserve"> </w:t>
      </w:r>
      <w:r w:rsidRPr="006A45C1">
        <w:rPr>
          <w:lang w:val="pl-PL"/>
        </w:rPr>
        <w:t>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pl-PL"/>
        </w:rPr>
        <w:t xml:space="preserve">e) tražbine Privredne banke Zagreb d.d. po osnovi Ugovora o kratkoročnom kreditu – dopušteno prekoračenje po transakcijskom računu broj 2340009-1100547078 će se regulirati na način da će se dospjela i nedospjela glavnica  </w:t>
      </w:r>
      <w:r w:rsidRPr="006A45C1">
        <w:rPr>
          <w:lang w:val="en-US"/>
        </w:rPr>
        <w:t xml:space="preserve">vraćati u 84 mjesečnih anuiteta s time da prvi anuitet dospijeva na naplatu svakog 15-og u mjesecu nakon počeka od 1 godine nakon pravomoćnosti rješenja o sklapanju </w:t>
      </w:r>
      <w:r>
        <w:rPr>
          <w:lang w:val="en-US"/>
        </w:rPr>
        <w:t>predstečajnog sporazuma.</w:t>
      </w:r>
      <w:r w:rsidRPr="006A45C1">
        <w:rPr>
          <w:lang w:val="en-US"/>
        </w:rPr>
        <w:t xml:space="preserve"> Kamatna stopa u visini 6% godišnje se obračunava mjesečno od dana pravomoćnosti rj</w:t>
      </w:r>
      <w:r>
        <w:rPr>
          <w:lang w:val="en-US"/>
        </w:rPr>
        <w:t>ešenja  o sklapanju predstečajnog sporazuma</w:t>
      </w:r>
      <w:r w:rsidRPr="006A45C1">
        <w:rPr>
          <w:lang w:val="en-US"/>
        </w:rPr>
        <w:t xml:space="preserve">. 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</w:p>
    <w:p w:rsidRDefault="00EB6464" w:rsidP="00EB6464" w:rsidR="00EB6464" w:rsidRPr="006A45C1">
      <w:pPr>
        <w:spacing w:lineRule="auto" w:line="360" w:after="60"/>
        <w:jc w:val="both"/>
        <w:rPr>
          <w:lang w:val="en-US"/>
        </w:rPr>
      </w:pPr>
      <w:r w:rsidRPr="006A45C1">
        <w:rPr>
          <w:lang w:val="en-US"/>
        </w:rPr>
        <w:lastRenderedPageBreak/>
        <w:t>Radi osiguranja naplate tražbina Banke iz ovog predstečajnog sporazuma Dužnik se obvezuje dostaviti Banci: 1 (jednu) zadužnicu Korisnika kredita, koju će Vjeran Novoselec, OIB: 70154824883 supotpisati u svojstvu jamca platca, u formi i sadržaju prihvatljivom za Banku, u skladu s odredbama Ovršnog zakona.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 xml:space="preserve">Obračunata zatezna i redovna kamata i nakanda obračunata po kratkoročnom kreditu – dopušteno prekoračenje po transakcijskom računu broj 2340009-1100547078 do dana </w:t>
      </w:r>
      <w:r>
        <w:rPr>
          <w:lang w:val="pl-PL"/>
        </w:rPr>
        <w:t xml:space="preserve">otvaranja postupka predstečajnog sporazuma </w:t>
      </w:r>
      <w:r w:rsidRPr="006A45C1">
        <w:rPr>
          <w:lang w:val="pl-PL"/>
        </w:rPr>
        <w:t xml:space="preserve">u iznosu 4.583,92 kn će se podmiriti u roku od 30 dana od dana pravomoćnosti rješenja o sklapanju </w:t>
      </w:r>
      <w:r>
        <w:rPr>
          <w:lang w:val="pl-PL"/>
        </w:rPr>
        <w:t>predstečajnog sporazuma</w:t>
      </w:r>
      <w:r w:rsidRPr="006A45C1">
        <w:rPr>
          <w:lang w:val="pl-PL"/>
        </w:rPr>
        <w:t xml:space="preserve">. </w:t>
      </w:r>
    </w:p>
    <w:p w:rsidRDefault="00EB6464" w:rsidP="00EB6464" w:rsidR="00EB6464" w:rsidRPr="006A45C1">
      <w:pPr>
        <w:spacing w:lineRule="auto" w:line="360"/>
        <w:jc w:val="both"/>
        <w:rPr>
          <w:lang w:val="de-DE"/>
        </w:rPr>
      </w:pPr>
      <w:r w:rsidRPr="006A45C1">
        <w:rPr>
          <w:lang w:val="de-DE"/>
        </w:rPr>
        <w:t>Instrumenti osiguranja po osnovi kratkoročnog kredita - prekoračenje po poslovnom računu broj 2340009-1100547078 ostaju i dalje na snazi.</w:t>
      </w:r>
    </w:p>
    <w:p w:rsidRDefault="00EB6464" w:rsidP="00EB6464" w:rsidR="00EB6464" w:rsidRPr="006A45C1">
      <w:pPr>
        <w:spacing w:lineRule="auto" w:line="360"/>
        <w:jc w:val="both"/>
        <w:rPr>
          <w:lang w:val="de-DE"/>
        </w:rPr>
      </w:pP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  <w:r w:rsidRPr="006A45C1">
        <w:rPr>
          <w:lang w:val="pl-PL"/>
        </w:rPr>
        <w:t>f) tražbine Privredne</w:t>
      </w:r>
      <w:r>
        <w:rPr>
          <w:lang w:val="pl-PL"/>
        </w:rPr>
        <w:t xml:space="preserve"> banke Zagreb d.d. po osnovi ug</w:t>
      </w:r>
      <w:r w:rsidRPr="006A45C1">
        <w:rPr>
          <w:lang w:val="pl-PL"/>
        </w:rPr>
        <w:t xml:space="preserve">ovora o otvaranju i vođenju poslovnog računa u iznosu 1.323,82 kn će se podmiriti na način da će iznos od 661,91 kn otpisati, a preostali iznos od 661,91 kn će se podmiriti u 48 mjesečnih rata s time da prva rata dospijeva na naplatu 15-og u mjesecu nakon počeka od 1 godine nakon pravomoćnosti rješenja o sklapanju </w:t>
      </w:r>
      <w:r>
        <w:rPr>
          <w:lang w:val="pl-PL"/>
        </w:rPr>
        <w:t>predstečajnog sporazuma</w:t>
      </w:r>
      <w:r w:rsidRPr="006A45C1">
        <w:rPr>
          <w:lang w:val="pl-PL"/>
        </w:rPr>
        <w:t>.</w:t>
      </w:r>
    </w:p>
    <w:p w:rsidRDefault="00EB6464" w:rsidP="00EB6464" w:rsidR="00EB6464" w:rsidRPr="006A45C1">
      <w:pPr>
        <w:spacing w:lineRule="auto" w:line="360"/>
        <w:jc w:val="both"/>
        <w:rPr>
          <w:lang w:val="pl-PL"/>
        </w:rPr>
      </w:pPr>
    </w:p>
    <w:p w:rsidRDefault="00EB6464" w:rsidP="00EB6464" w:rsidR="00EB6464" w:rsidRPr="006A45C1">
      <w:pPr>
        <w:pStyle w:val="Odlomakpopisa"/>
        <w:spacing w:lineRule="auto" w:line="360"/>
        <w:ind w:left="0"/>
        <w:jc w:val="both"/>
      </w:pPr>
      <w:r w:rsidRPr="006A45C1">
        <w:t>U slučaju da dođe do prijevremene prodaje nekretnine u vlasništvu dužnika, a na kojoj Privredna banka Zagreb d.d. ima razlučno pravo u ovom predstečajnom postupku, iz postignutog iznosa kupoprodajne cijene prvenstveno će se i ako to bude slučaj prijevremeno namiriti tražbine razlučnih vjerovnika, odnosno vjerovnika iz predstečajnog sporazuma u korist kojih su na tim nekretninama uknjižena založna i druga prava, prema redoslijedu upisa.</w:t>
      </w:r>
    </w:p>
    <w:p w:rsidRDefault="00EB6464" w:rsidP="00EB6464" w:rsidR="00EB6464">
      <w:pPr>
        <w:pStyle w:val="Odlomakpopisa"/>
        <w:spacing w:lineRule="auto" w:line="360"/>
        <w:jc w:val="both"/>
      </w:pPr>
    </w:p>
    <w:p w:rsidRDefault="00EB6464" w:rsidP="00EB6464" w:rsidR="00EB6464" w:rsidRPr="00356BF8">
      <w:pPr>
        <w:spacing w:lineRule="auto" w:line="360"/>
        <w:jc w:val="both"/>
        <w:rPr>
          <w:b/>
          <w:bCs/>
          <w:sz w:val="15"/>
          <w:szCs w:val="20"/>
        </w:rPr>
      </w:pPr>
      <w:r w:rsidRPr="00EB6464">
        <w:rPr>
          <w:b/>
          <w:color w:val="000000"/>
          <w:u w:val="single"/>
        </w:rPr>
        <w:t>Erste&amp;Steiermarkisse Bank d.d. Rijeka</w:t>
      </w:r>
      <w:r w:rsidRPr="00356BF8">
        <w:t xml:space="preserve"> – u slučaju da se vjerovnik odrekne prava na odvojeno namirenje, predlaže se otplata tražbina na </w:t>
      </w:r>
      <w:r>
        <w:t>84</w:t>
      </w:r>
      <w:r w:rsidRPr="00356BF8">
        <w:t xml:space="preserve"> mjeseci uz dodatnih 12 mjeseci počeka, uz kamatnu stopu od 6%</w:t>
      </w:r>
      <w:r>
        <w:t xml:space="preserve"> koja se obračunava mjesečno i računa se</w:t>
      </w:r>
      <w:r w:rsidRPr="00356BF8">
        <w:t xml:space="preserve"> za vrijeme počeka i za vrijeme otplate, u jednakim mjesečnim anuitetima, počevši od pravomoćnosti Rješenja Trgovačkog suda o sklopljenom predstečajnom postupku, svakog 15-tog u mjesecu. </w:t>
      </w:r>
      <w:r w:rsidRPr="00356BF8">
        <w:rPr>
          <w:lang w:val="en-US"/>
        </w:rPr>
        <w:t>Na sve dospjele, a neplaćene iznose, dužnik plaća kamatu po dospijeću u visini zakonske zatezne kamate određene za odnose iz trgovačkih ugovora, a koja je promjenjiva u skladu s propisima, a koja teče od dana dospijeća pojedine tražbine pa do namirenja.</w:t>
      </w:r>
      <w:r w:rsidRPr="00356BF8">
        <w:t>Vjerovnik se obvezuje dužniku dostaviti nove instrumente osiguranja</w:t>
      </w:r>
      <w:r>
        <w:t xml:space="preserve"> jednake onima koji su dostavljeni prilikom potpisa ugovora.</w:t>
      </w:r>
    </w:p>
    <w:p w:rsidRDefault="00EB6464" w:rsidP="00EB6464" w:rsidR="00EB6464">
      <w:pPr>
        <w:spacing w:lineRule="auto" w:line="360"/>
        <w:jc w:val="both"/>
      </w:pPr>
      <w:r>
        <w:t>Ukoliko se nekretnina, na kojoj navedeni vjerovnik ima upisano založno pravo, proda u vremenu od pravomoćnosti Rješenja Trgovačkog suda o sklopljenom predstečajnom sporazumu pa nadalje, ukupan dug vjerovnika će se namiriti iz prodaje nekretnine.</w:t>
      </w:r>
    </w:p>
    <w:p w:rsidRDefault="008806E7" w:rsidP="008806E7" w:rsidR="008806E7">
      <w:pPr>
        <w:pStyle w:val="Default"/>
      </w:pPr>
    </w:p>
    <w:p w:rsidRDefault="00820B25" w:rsidP="000F5471" w:rsidR="00820B25" w:rsidRPr="00C3482A">
      <w:pPr>
        <w:pStyle w:val="Odlomakpopisa"/>
        <w:numPr>
          <w:ilvl w:val="0"/>
          <w:numId w:val="13"/>
        </w:numPr>
        <w:spacing w:lineRule="auto" w:line="360"/>
        <w:rPr>
          <w:b/>
          <w:u w:val="single"/>
        </w:rPr>
      </w:pPr>
      <w:r w:rsidRPr="00E53BEA">
        <w:rPr>
          <w:b/>
          <w:u w:val="single"/>
        </w:rPr>
        <w:t xml:space="preserve">Prioritetne tražbine </w:t>
      </w:r>
      <w:r w:rsidRPr="00E53BEA">
        <w:t>– Tražbine po osnovi bruto plaća radnika nisu predmet predstečajnog postupka i iste će se namiriti prioritetno.</w:t>
      </w:r>
    </w:p>
    <w:p w:rsidRDefault="00C3482A" w:rsidP="00C3482A" w:rsidR="00C3482A">
      <w:pPr>
        <w:spacing w:lineRule="auto" w:line="360"/>
        <w:rPr>
          <w:b/>
          <w:u w:val="single"/>
        </w:rPr>
      </w:pPr>
    </w:p>
    <w:p w:rsidRDefault="00FC27C0" w:rsidP="008806E7" w:rsidR="00FC27C0" w:rsidRPr="00E53BEA">
      <w:pPr>
        <w:spacing w:lineRule="auto" w:line="360"/>
      </w:pPr>
    </w:p>
    <w:p w:rsidRDefault="006358D3" w:rsidP="00DF043A" w:rsidR="00FF7F00" w:rsidRPr="00E53BEA">
      <w:pPr>
        <w:pStyle w:val="Naslov1"/>
      </w:pPr>
      <w:bookmarkStart w:name="_Toc477898312" w:id="98"/>
      <w:bookmarkStart w:name="_Toc507415212" w:id="99"/>
      <w:r w:rsidRPr="00E53BEA">
        <w:t>9</w:t>
      </w:r>
      <w:r w:rsidR="009B7CD3" w:rsidRPr="00E53BEA">
        <w:t>.</w:t>
      </w:r>
      <w:r w:rsidR="00FF7F00" w:rsidRPr="00E53BEA">
        <w:t xml:space="preserve"> </w:t>
      </w:r>
      <w:r w:rsidR="009B7CD3" w:rsidRPr="00E53BEA">
        <w:t>PLANIRANI</w:t>
      </w:r>
      <w:r w:rsidR="00FF7F00" w:rsidRPr="00E53BEA">
        <w:t xml:space="preserve"> TROŠKOV</w:t>
      </w:r>
      <w:r w:rsidR="009B7CD3" w:rsidRPr="00E53BEA">
        <w:t>I</w:t>
      </w:r>
      <w:r w:rsidR="00FF7F00" w:rsidRPr="00E53BEA">
        <w:t xml:space="preserve"> RESTRUKTURIRANJA</w:t>
      </w:r>
      <w:bookmarkEnd w:id="95"/>
      <w:bookmarkEnd w:id="96"/>
      <w:bookmarkEnd w:id="98"/>
      <w:bookmarkEnd w:id="99"/>
    </w:p>
    <w:p w:rsidRDefault="007D35E3" w:rsidP="004E2B48" w:rsidR="007D35E3" w:rsidRPr="00E53BEA">
      <w:pPr>
        <w:spacing w:lineRule="auto" w:line="360"/>
      </w:pPr>
    </w:p>
    <w:p w:rsidRDefault="00504AFA" w:rsidP="004E2B48" w:rsidR="00E52DD7" w:rsidRPr="00E53BEA">
      <w:pPr>
        <w:spacing w:lineRule="auto" w:line="360"/>
      </w:pPr>
      <w:r w:rsidRPr="00E53BEA">
        <w:t>Troškovi</w:t>
      </w:r>
      <w:r w:rsidR="007D35E3" w:rsidRPr="00E53BEA">
        <w:t xml:space="preserve"> restrukturiranja</w:t>
      </w:r>
      <w:r w:rsidR="00E52DD7" w:rsidRPr="00E53BEA">
        <w:t xml:space="preserve"> pod</w:t>
      </w:r>
      <w:r w:rsidR="00287442" w:rsidRPr="00E53BEA">
        <w:t>i</w:t>
      </w:r>
      <w:r w:rsidR="00E52DD7" w:rsidRPr="00E53BEA">
        <w:t>jeljeni</w:t>
      </w:r>
      <w:r w:rsidR="00BA20DA" w:rsidRPr="00E53BEA">
        <w:t xml:space="preserve"> su u skupine koji uključuju slj</w:t>
      </w:r>
      <w:r w:rsidR="00E52DD7" w:rsidRPr="00E53BEA">
        <w:t>edeće grupe troškova:</w:t>
      </w:r>
    </w:p>
    <w:p w:rsidRDefault="00E52DD7" w:rsidP="00CE7DA1" w:rsidR="00E52DD7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 xml:space="preserve">Administrativni troškovi  - </w:t>
      </w:r>
      <w:r w:rsidR="00D86C0C" w:rsidRPr="00E53BEA">
        <w:t>1</w:t>
      </w:r>
      <w:r w:rsidRPr="00E53BEA">
        <w:t>0.000 kn</w:t>
      </w:r>
    </w:p>
    <w:p w:rsidRDefault="00E52DD7" w:rsidP="00CE7DA1" w:rsidR="00276AF2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 xml:space="preserve">Operativni troškovi restrukturiranja -  </w:t>
      </w:r>
      <w:r w:rsidR="00D86C0C" w:rsidRPr="00E53BEA">
        <w:t>1</w:t>
      </w:r>
      <w:r w:rsidRPr="00E53BEA">
        <w:t>0.000 kn</w:t>
      </w:r>
    </w:p>
    <w:p w:rsidRDefault="00E52DD7" w:rsidP="00CE7DA1" w:rsidR="00E52DD7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>Ostali troškovi – 7.000 kn</w:t>
      </w:r>
    </w:p>
    <w:p w:rsidRDefault="00E52DD7" w:rsidP="004E2B48" w:rsidR="00E52DD7" w:rsidRPr="00E53BEA">
      <w:pPr>
        <w:spacing w:lineRule="auto" w:line="360"/>
      </w:pPr>
      <w:r w:rsidRPr="00E53BEA">
        <w:t>Ukupno očekivani troškovi postupka restruktur</w:t>
      </w:r>
      <w:r w:rsidR="00944571" w:rsidRPr="00E53BEA">
        <w:t xml:space="preserve">iranja procijenjuju se na </w:t>
      </w:r>
      <w:r w:rsidR="00D86C0C" w:rsidRPr="00E53BEA">
        <w:t>2</w:t>
      </w:r>
      <w:r w:rsidR="00AB2FBF" w:rsidRPr="00E53BEA">
        <w:t>7.000,00</w:t>
      </w:r>
      <w:r w:rsidRPr="00E53BEA">
        <w:t xml:space="preserve"> kn.</w:t>
      </w:r>
    </w:p>
    <w:bookmarkEnd w:id="72"/>
    <w:bookmarkEnd w:id="73"/>
    <w:bookmarkEnd w:id="74"/>
    <w:p w:rsidRDefault="002908DF" w:rsidP="004E2B48" w:rsidR="002908DF" w:rsidRPr="00E53BEA">
      <w:pPr>
        <w:spacing w:lineRule="auto" w:line="360"/>
      </w:pPr>
    </w:p>
    <w:p w:rsidRDefault="00F6033D" w:rsidP="00176DC4" w:rsidR="00BA3CFC" w:rsidRPr="00E53BEA">
      <w:pPr>
        <w:tabs>
          <w:tab w:pos="3879" w:val="left"/>
        </w:tabs>
        <w:spacing w:lineRule="auto" w:line="360"/>
        <w:jc w:val="both"/>
      </w:pPr>
      <w:r w:rsidRPr="00E53BEA">
        <w:t xml:space="preserve">Plan financijskog i operativnog restrukturiranja </w:t>
      </w:r>
      <w:r w:rsidR="00287442" w:rsidRPr="00E53BEA">
        <w:t xml:space="preserve">tvrtke </w:t>
      </w:r>
      <w:r w:rsidR="00A93E09">
        <w:t>CEDRUS NOVO</w:t>
      </w:r>
      <w:r w:rsidR="00A95E68" w:rsidRPr="00E53BEA">
        <w:t xml:space="preserve"> d.o.o.</w:t>
      </w:r>
      <w:r w:rsidR="00F30669" w:rsidRPr="00E53BEA">
        <w:t xml:space="preserve"> </w:t>
      </w:r>
      <w:r w:rsidR="00613D7A" w:rsidRPr="00E53BEA">
        <w:t>za</w:t>
      </w:r>
      <w:r w:rsidR="00BA20DA" w:rsidRPr="00E53BEA">
        <w:t xml:space="preserve"> </w:t>
      </w:r>
      <w:r w:rsidRPr="00E53BEA">
        <w:t>201</w:t>
      </w:r>
      <w:r w:rsidR="00FD618C" w:rsidRPr="00E53BEA">
        <w:t>7</w:t>
      </w:r>
      <w:r w:rsidR="00397EEF" w:rsidRPr="00E53BEA">
        <w:t>.</w:t>
      </w:r>
      <w:r w:rsidR="00B67158" w:rsidRPr="00E53BEA">
        <w:t xml:space="preserve"> </w:t>
      </w:r>
      <w:r w:rsidR="00397EEF" w:rsidRPr="00E53BEA">
        <w:t>-</w:t>
      </w:r>
      <w:r w:rsidR="00B67158" w:rsidRPr="00E53BEA">
        <w:t xml:space="preserve"> </w:t>
      </w:r>
      <w:r w:rsidR="00397EEF" w:rsidRPr="00E53BEA">
        <w:t>202</w:t>
      </w:r>
      <w:r w:rsidR="00FD618C" w:rsidRPr="00E53BEA">
        <w:t>2</w:t>
      </w:r>
      <w:r w:rsidRPr="00E53BEA">
        <w:t xml:space="preserve">. godinu </w:t>
      </w:r>
      <w:r w:rsidR="00661D0F" w:rsidRPr="00E53BEA">
        <w:t>usvojio je i odobrio</w:t>
      </w:r>
      <w:r w:rsidR="00D5100A" w:rsidRPr="00E53BEA">
        <w:t xml:space="preserve"> za</w:t>
      </w:r>
      <w:r w:rsidR="00661D0F" w:rsidRPr="00E53BEA">
        <w:t>konski zastupnik</w:t>
      </w:r>
      <w:r w:rsidR="003D3F94" w:rsidRPr="00E53BEA">
        <w:t xml:space="preserve"> </w:t>
      </w:r>
      <w:r w:rsidR="00862559" w:rsidRPr="00E53BEA">
        <w:t>tvrtke</w:t>
      </w:r>
      <w:r w:rsidR="00D81D24" w:rsidRPr="00E53BEA">
        <w:t xml:space="preserve"> </w:t>
      </w:r>
      <w:r w:rsidR="00A93E09">
        <w:t>CEDRUS NOVO</w:t>
      </w:r>
      <w:r w:rsidR="00A95E68" w:rsidRPr="00E53BEA">
        <w:t xml:space="preserve"> d.o.o.</w:t>
      </w:r>
      <w:r w:rsidR="006A2BCB" w:rsidRPr="00E53BEA">
        <w:t xml:space="preserve"> </w:t>
      </w:r>
      <w:r w:rsidRPr="00E53BEA">
        <w:t xml:space="preserve">dana </w:t>
      </w:r>
      <w:r w:rsidR="004E50F3">
        <w:t>23</w:t>
      </w:r>
      <w:r w:rsidR="00C3482A">
        <w:t>.02</w:t>
      </w:r>
      <w:r w:rsidR="009B1A4C">
        <w:t>.</w:t>
      </w:r>
      <w:r w:rsidR="00C3482A">
        <w:t>2018</w:t>
      </w:r>
      <w:r w:rsidR="006E1B1D">
        <w:t>.</w:t>
      </w:r>
      <w:r w:rsidRPr="00E53BEA">
        <w:t xml:space="preserve"> godine.</w:t>
      </w:r>
    </w:p>
    <w:p w:rsidRDefault="00FD618C" w:rsidP="00176DC4" w:rsidR="00FD618C" w:rsidRPr="00E53BEA">
      <w:pPr>
        <w:tabs>
          <w:tab w:pos="3879" w:val="left"/>
        </w:tabs>
        <w:spacing w:lineRule="auto" w:line="360"/>
        <w:jc w:val="both"/>
      </w:pPr>
    </w:p>
    <w:p w:rsidRDefault="00FD618C" w:rsidP="00176DC4" w:rsidR="00FD618C" w:rsidRPr="00E53BEA">
      <w:pPr>
        <w:tabs>
          <w:tab w:pos="3879" w:val="left"/>
        </w:tabs>
        <w:spacing w:lineRule="auto" w:line="360"/>
        <w:jc w:val="both"/>
      </w:pPr>
    </w:p>
    <w:p w:rsidRDefault="00661D0F" w:rsidP="00E35D16" w:rsidR="00661D0F" w:rsidRPr="00E53BEA">
      <w:pPr>
        <w:tabs>
          <w:tab w:pos="3879" w:val="left"/>
        </w:tabs>
        <w:spacing w:lineRule="auto" w:line="360"/>
        <w:jc w:val="both"/>
      </w:pPr>
    </w:p>
    <w:p w:rsidRDefault="00A93E09" w:rsidP="00403D10" w:rsidR="00E726DD">
      <w:pPr>
        <w:spacing w:lineRule="auto" w:line="360"/>
        <w:ind w:left="5664"/>
        <w:jc w:val="center"/>
        <w:rPr>
          <w:b/>
          <w:color w:themeColor="accent1" w:val="4F81BD"/>
        </w:rPr>
      </w:pPr>
      <w:r>
        <w:rPr>
          <w:b/>
          <w:color w:themeColor="accent1" w:val="4F81BD"/>
        </w:rPr>
        <w:t>CEDRUS NOVO</w:t>
      </w:r>
      <w:r w:rsidR="00A95E68" w:rsidRPr="00E53BEA">
        <w:rPr>
          <w:b/>
          <w:color w:themeColor="accent1" w:val="4F81BD"/>
        </w:rPr>
        <w:t xml:space="preserve"> d.o.o.</w:t>
      </w:r>
    </w:p>
    <w:p w:rsidRDefault="00E36CC6" w:rsidP="00403D10" w:rsidR="00A27F7D" w:rsidRPr="00E53BEA">
      <w:pPr>
        <w:spacing w:lineRule="auto" w:line="360"/>
        <w:ind w:left="5664"/>
        <w:jc w:val="center"/>
        <w:rPr>
          <w:b/>
          <w:color w:themeColor="accent1" w:val="4F81BD"/>
        </w:rPr>
      </w:pPr>
      <w:r>
        <w:t>Vjeran Novoselec</w:t>
      </w:r>
      <w:r w:rsidR="00A27F7D">
        <w:t>, direktor</w:t>
      </w:r>
    </w:p>
    <w:p w:rsidRDefault="00E97EAB" w:rsidP="00403D10" w:rsidR="00E97EAB" w:rsidRPr="00E53BEA">
      <w:pPr>
        <w:tabs>
          <w:tab w:pos="3879" w:val="left"/>
        </w:tabs>
        <w:spacing w:lineRule="auto" w:line="360"/>
        <w:ind w:left="5664"/>
        <w:jc w:val="center"/>
        <w:rPr>
          <w:rStyle w:val="tabletextfield"/>
        </w:rPr>
      </w:pPr>
    </w:p>
    <w:p w:rsidRDefault="00D57A90" w:rsidP="00403D10" w:rsidR="00054930" w:rsidRPr="00E53BEA">
      <w:pPr>
        <w:tabs>
          <w:tab w:pos="3879" w:val="left"/>
        </w:tabs>
        <w:spacing w:lineRule="auto" w:line="360"/>
        <w:ind w:left="5664"/>
        <w:jc w:val="center"/>
      </w:pPr>
      <w:r w:rsidRPr="00E53BEA">
        <w:rPr>
          <w:rStyle w:val="tabletextfield"/>
        </w:rPr>
        <w:t>___</w:t>
      </w:r>
      <w:r w:rsidR="00872829" w:rsidRPr="00E53BEA">
        <w:rPr>
          <w:rStyle w:val="tabletextfield"/>
        </w:rPr>
        <w:t>___________</w:t>
      </w:r>
      <w:r w:rsidR="001645C8">
        <w:rPr>
          <w:rStyle w:val="tabletextfield"/>
        </w:rPr>
        <w:t>____</w:t>
      </w:r>
      <w:r w:rsidR="00872829" w:rsidRPr="00E53BEA">
        <w:rPr>
          <w:rStyle w:val="tabletextfield"/>
        </w:rPr>
        <w:t>_________</w:t>
      </w:r>
    </w:p>
    <w:sectPr w:rsidSect="00F246F1" w:rsidR="00054930" w:rsidRPr="00E53BEA">
      <w:headerReference w:type="default" r:id="rId18"/>
      <w:footerReference w:type="even" r:id="rId19"/>
      <w:footerReference w:type="default" r:id="rId20"/>
      <w:pgSz w:code="9" w:h="16820" w:w="11900"/>
      <w:pgMar w:gutter="0" w:footer="709" w:header="709" w:left="851" w:bottom="1258" w:right="1133" w:top="90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F0F" w:rsidP="00700EE9" w:rsidR="00AF2F0F">
      <w:r>
        <w:separator/>
      </w:r>
    </w:p>
  </w:endnote>
  <w:endnote w:id="0" w:type="continuationSeparator">
    <w:p w:rsidRDefault="00AF2F0F" w:rsidP="00700EE9" w:rsidR="00AF2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60405020304"/>
    <w:charset w:val="4D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5C1" w:rsidP="00BB3BCA" w:rsidR="006A45C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45C1" w:rsidP="00BB3BCA" w:rsidR="006A45C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5C1" w:rsidP="00BB3BCA" w:rsidR="006A45C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1AD">
      <w:rPr>
        <w:rStyle w:val="Brojstranice"/>
        <w:noProof/>
      </w:rPr>
      <w:t>75</w:t>
    </w:r>
    <w:r>
      <w:rPr>
        <w:rStyle w:val="Brojstranice"/>
      </w:rPr>
      <w:fldChar w:fldCharType="end"/>
    </w:r>
  </w:p>
  <w:p w:rsidRDefault="006A45C1" w:rsidP="004A530C" w:rsidR="006A45C1" w:rsidRPr="00121293">
    <w:pPr>
      <w:pStyle w:val="Podnoje"/>
      <w:ind w:right="360"/>
      <w:jc w:val="center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7.-2022</w:t>
    </w:r>
    <w:r w:rsidRPr="00121293">
      <w:rPr>
        <w:color w:val="548DD4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F0F" w:rsidP="00700EE9" w:rsidR="00AF2F0F">
      <w:r>
        <w:separator/>
      </w:r>
    </w:p>
  </w:footnote>
  <w:footnote w:id="0" w:type="continuationSeparator">
    <w:p w:rsidRDefault="00AF2F0F" w:rsidP="00700EE9" w:rsidR="00AF2F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5C1" w:rsidP="00626071" w:rsidR="006A45C1">
    <w:pPr>
      <w:pStyle w:val="Zaglavlje"/>
      <w:jc w:val="center"/>
      <w:rPr>
        <w:rFonts w:eastAsia="Calibri"/>
        <w:i/>
        <w:color w:themeShade="A6" w:themeColor="background1" w:val="A6A6A6"/>
        <w:lang w:eastAsia="en-GB" w:val="en-US"/>
      </w:rPr>
    </w:pPr>
    <w:r>
      <w:rPr>
        <w:rFonts w:eastAsia="Calibri"/>
        <w:i/>
        <w:color w:themeShade="A6" w:themeColor="background1" w:val="A6A6A6"/>
        <w:lang w:eastAsia="en-GB" w:val="en-US"/>
      </w:rPr>
      <w:t>CEDRUS NOVO d.o.o.</w:t>
    </w:r>
  </w:p>
  <w:p w:rsidRDefault="006A45C1" w:rsidP="00626071" w:rsidR="006A45C1" w:rsidRPr="00164209">
    <w:pPr>
      <w:pStyle w:val="Zaglavlje"/>
      <w:jc w:val="center"/>
      <w:rPr>
        <w:rFonts w:eastAsia="Calibri"/>
        <w:i/>
        <w:color w:themeColor="accent1" w:val="4F81BD"/>
        <w:lang w:eastAsia="en-US" w:val="en-US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1C63C1F"/>
    <w:multiLevelType w:val="hybridMultilevel"/>
    <w:tmpl w:val="6A3262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2E22662"/>
    <w:multiLevelType w:val="multilevel"/>
    <w:tmpl w:val="79BA3542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>
    <w:nsid w:val="4FC465EB"/>
    <w:multiLevelType w:val="hybridMultilevel"/>
    <w:tmpl w:val="FBB86AD0"/>
    <w:lvl w:tplc="4C942D4A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2E39A4"/>
    <w:multiLevelType w:val="hybridMultilevel"/>
    <w:tmpl w:val="FB244CC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5">
    <w:nsid w:val="624F3040"/>
    <w:multiLevelType w:val="hybridMultilevel"/>
    <w:tmpl w:val="6AF47C8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8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9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16"/>
  </w:num>
  <w:num w:numId="8">
    <w:abstractNumId w:val="11"/>
  </w:num>
  <w:num w:numId="9">
    <w:abstractNumId w:val="6"/>
  </w:num>
  <w:num w:numId="10">
    <w:abstractNumId w:val="19"/>
  </w:num>
  <w:num w:numId="11">
    <w:abstractNumId w:val="3"/>
  </w:num>
  <w:num w:numId="12">
    <w:abstractNumId w:val="14"/>
  </w:num>
  <w:num w:numId="13">
    <w:abstractNumId w:val="5"/>
  </w:num>
  <w:num w:numId="14">
    <w:abstractNumId w:val="13"/>
  </w:num>
  <w:num w:numId="15">
    <w:abstractNumId w:val="17"/>
  </w:num>
  <w:num w:numId="16">
    <w:abstractNumId w:val="17"/>
  </w:num>
  <w:num w:numId="17">
    <w:abstractNumId w:val="17"/>
  </w:num>
  <w:num w:numId="18">
    <w:abstractNumId w:val="9"/>
  </w:num>
  <w:num w:numId="19">
    <w:abstractNumId w:val="10"/>
  </w:num>
  <w:num w:numId="20">
    <w:abstractNumId w:val="15"/>
  </w:num>
  <w:num w:numId="21">
    <w:abstractNumId w:val="8"/>
  </w:num>
  <w:num w:numId="22">
    <w:abstractNumId w:val="12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C78"/>
    <w:rsid w:val="00021279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06D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4B7D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DB0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D70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386E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216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2F5"/>
    <w:rsid w:val="00182898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DC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6D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7A1"/>
    <w:rsid w:val="001F7961"/>
    <w:rsid w:val="001F797B"/>
    <w:rsid w:val="001F7B73"/>
    <w:rsid w:val="001F7E6C"/>
    <w:rsid w:val="002006AB"/>
    <w:rsid w:val="00200777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7CF"/>
    <w:rsid w:val="00211CB1"/>
    <w:rsid w:val="00211ED0"/>
    <w:rsid w:val="00212E01"/>
    <w:rsid w:val="00213CA2"/>
    <w:rsid w:val="00214A9D"/>
    <w:rsid w:val="002151E6"/>
    <w:rsid w:val="00215E4C"/>
    <w:rsid w:val="00216296"/>
    <w:rsid w:val="002164BB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187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0F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122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59B5"/>
    <w:rsid w:val="002C6055"/>
    <w:rsid w:val="002C64CE"/>
    <w:rsid w:val="002C65CC"/>
    <w:rsid w:val="002C6846"/>
    <w:rsid w:val="002C70B9"/>
    <w:rsid w:val="002C742F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CCF"/>
    <w:rsid w:val="00347687"/>
    <w:rsid w:val="00350723"/>
    <w:rsid w:val="0035085D"/>
    <w:rsid w:val="0035192C"/>
    <w:rsid w:val="0035405F"/>
    <w:rsid w:val="00354279"/>
    <w:rsid w:val="003542F6"/>
    <w:rsid w:val="003552B9"/>
    <w:rsid w:val="00356344"/>
    <w:rsid w:val="00356B51"/>
    <w:rsid w:val="00356BF8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21F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474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8BD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6B6"/>
    <w:rsid w:val="003C4925"/>
    <w:rsid w:val="003C561D"/>
    <w:rsid w:val="003C65D2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55D"/>
    <w:rsid w:val="003D573E"/>
    <w:rsid w:val="003D581C"/>
    <w:rsid w:val="003D59BE"/>
    <w:rsid w:val="003D5D2C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03FC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A2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4E2B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50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0F3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2BA8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155"/>
    <w:rsid w:val="00507B9A"/>
    <w:rsid w:val="00507FD1"/>
    <w:rsid w:val="005102BE"/>
    <w:rsid w:val="005107F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08B8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497D"/>
    <w:rsid w:val="0055568B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6A8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2CD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1C6"/>
    <w:rsid w:val="00604C39"/>
    <w:rsid w:val="00604C3F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FA4"/>
    <w:rsid w:val="0061621F"/>
    <w:rsid w:val="006166E2"/>
    <w:rsid w:val="00616DCB"/>
    <w:rsid w:val="00616E51"/>
    <w:rsid w:val="00616F31"/>
    <w:rsid w:val="00620237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77F79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42D"/>
    <w:rsid w:val="006A3502"/>
    <w:rsid w:val="006A3583"/>
    <w:rsid w:val="006A3B5B"/>
    <w:rsid w:val="006A3BE9"/>
    <w:rsid w:val="006A4073"/>
    <w:rsid w:val="006A45C1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B7D50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6F8F"/>
    <w:rsid w:val="00737854"/>
    <w:rsid w:val="00737E86"/>
    <w:rsid w:val="007407D8"/>
    <w:rsid w:val="00741A9E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154"/>
    <w:rsid w:val="00767414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6E7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1B"/>
    <w:rsid w:val="008C6AF5"/>
    <w:rsid w:val="008C6E6F"/>
    <w:rsid w:val="008C72B8"/>
    <w:rsid w:val="008C786C"/>
    <w:rsid w:val="008C7C1F"/>
    <w:rsid w:val="008D0401"/>
    <w:rsid w:val="008D0DE0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1A7"/>
    <w:rsid w:val="008F1357"/>
    <w:rsid w:val="008F1811"/>
    <w:rsid w:val="008F25D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5C18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4A5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A18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D6F"/>
    <w:rsid w:val="009E1BDD"/>
    <w:rsid w:val="009E1CCB"/>
    <w:rsid w:val="009E1EB3"/>
    <w:rsid w:val="009E27C5"/>
    <w:rsid w:val="009E29B5"/>
    <w:rsid w:val="009E2C76"/>
    <w:rsid w:val="009E35EB"/>
    <w:rsid w:val="009E3F1D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2DF3"/>
    <w:rsid w:val="00A137CB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0CF"/>
    <w:rsid w:val="00A2665F"/>
    <w:rsid w:val="00A26825"/>
    <w:rsid w:val="00A276E6"/>
    <w:rsid w:val="00A2772A"/>
    <w:rsid w:val="00A277E1"/>
    <w:rsid w:val="00A27F7D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86E"/>
    <w:rsid w:val="00A43A65"/>
    <w:rsid w:val="00A44DC4"/>
    <w:rsid w:val="00A44E88"/>
    <w:rsid w:val="00A45319"/>
    <w:rsid w:val="00A45A50"/>
    <w:rsid w:val="00A46F47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8B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550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8E9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09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2BCA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A8B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2F0F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A11"/>
    <w:rsid w:val="00B70F2C"/>
    <w:rsid w:val="00B70F54"/>
    <w:rsid w:val="00B71B25"/>
    <w:rsid w:val="00B72693"/>
    <w:rsid w:val="00B72DCC"/>
    <w:rsid w:val="00B73792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16F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05B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445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A67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D98"/>
    <w:rsid w:val="00BE6137"/>
    <w:rsid w:val="00BE6BB5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254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82A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750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1C6"/>
    <w:rsid w:val="00C66E77"/>
    <w:rsid w:val="00C672A2"/>
    <w:rsid w:val="00C6737C"/>
    <w:rsid w:val="00C67D19"/>
    <w:rsid w:val="00C67F3F"/>
    <w:rsid w:val="00C70611"/>
    <w:rsid w:val="00C70B87"/>
    <w:rsid w:val="00C70F5A"/>
    <w:rsid w:val="00C7314D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8F5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AAC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722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0B70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453A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96FCE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6CC6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1BCA"/>
    <w:rsid w:val="00E723A2"/>
    <w:rsid w:val="00E726D8"/>
    <w:rsid w:val="00E726DD"/>
    <w:rsid w:val="00E72DA7"/>
    <w:rsid w:val="00E7324C"/>
    <w:rsid w:val="00E733E7"/>
    <w:rsid w:val="00E73E02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182"/>
    <w:rsid w:val="00EA4997"/>
    <w:rsid w:val="00EA4C87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010E"/>
    <w:rsid w:val="00EB0D8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464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1EBB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DF4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2C3D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215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7FF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27C0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1A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9" w:name="heading 4"/>
    <w:lsdException w:qFormat="true" w:unhideWhenUsed="false" w:semiHidden="fals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unhideWhenUsed="false" w:semiHidden="false" w:uiPriority="63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unhideWhenUsed="false" w:semiHidden="false" w:uiPriority="68" w:name="Quote"/>
    <w:lsdException w:unhideWhenUsed="false" w:semiHidden="false" w:uiPriority="69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160"/>
    <w:rPr>
      <w:rFonts w:hAnsi="Times New Roman" w:asci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DF043A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rFonts w:eastAsia="Times New Roman"/>
      <w:b/>
      <w:color w:themeColor="accent1" w:val="4F81BD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347687"/>
    <w:pPr>
      <w:keepNext/>
      <w:numPr>
        <w:ilvl w:val="1"/>
        <w:numId w:val="15"/>
      </w:numPr>
      <w:spacing w:lineRule="auto" w:line="360" w:after="60" w:before="240"/>
      <w:jc w:val="both"/>
      <w:outlineLvl w:val="1"/>
    </w:pPr>
    <w:rPr>
      <w:rFonts w:eastAsia="Times New Roman"/>
      <w:b/>
      <w:bCs/>
      <w:iCs/>
      <w:color w:themeColor="accent1" w:val="4F81BD"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after="60" w:before="240"/>
      <w:outlineLvl w:val="2"/>
    </w:pPr>
    <w:rPr>
      <w:rFonts w:eastAsia="Times New Roman"/>
      <w:b/>
      <w:bCs/>
      <w:color w:themeColor="accent1" w:val="4F81BD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1Char" w:type="character">
    <w:name w:val="Heading 1 Char"/>
    <w:rsid w:val="00F422B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422B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Naslov3Char" w:type="character">
    <w:name w:val="Naslov 3 Char"/>
    <w:link w:val="Naslov3"/>
    <w:rsid w:val="00192936"/>
    <w:rPr>
      <w:rFonts w:eastAsia="Times New Roman" w:hAnsi="Times New Roman" w:ascii="Times New Roman"/>
      <w:b/>
      <w:bCs/>
      <w:color w:themeColor="accent1" w:val="4F81BD"/>
      <w:sz w:val="24"/>
      <w:szCs w:val="24"/>
      <w:lang w:eastAsia="hr-HR" w:val="hr-HR"/>
    </w:rPr>
  </w:style>
  <w:style w:customStyle="true" w:styleId="Naslov5Char" w:type="character">
    <w:name w:val="Naslov 5 Char"/>
    <w:link w:val="Naslov5"/>
    <w:rsid w:val="00F422BB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after="12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Rule="auto" w:line="360"/>
    </w:pPr>
    <w:rPr>
      <w:rFonts w:eastAsia="Times New Roman"/>
      <w:lang w:eastAsia="de-DE" w:val="hr-HR"/>
    </w:rPr>
  </w:style>
  <w:style w:customStyle="true" w:styleId="Naslov2Char" w:type="character">
    <w:name w:val="Naslov 2 Char"/>
    <w:link w:val="Naslov2"/>
    <w:rsid w:val="00347687"/>
    <w:rPr>
      <w:rFonts w:eastAsia="Times New Roman" w:hAnsi="Times New Roman" w:ascii="Times New Roman"/>
      <w:b/>
      <w:bCs/>
      <w:iCs/>
      <w:color w:themeColor="accent1" w:val="4F81BD"/>
      <w:sz w:val="24"/>
      <w:szCs w:val="24"/>
      <w:lang w:eastAsia="hr-HR" w:val="hr-HR"/>
    </w:rPr>
  </w:style>
  <w:style w:customStyle="true" w:styleId="Naslov1Char" w:type="character">
    <w:name w:val="Naslov 1 Char"/>
    <w:link w:val="Naslov1"/>
    <w:rsid w:val="00DF043A"/>
    <w:rPr>
      <w:rFonts w:eastAsia="Times New Roman" w:hAnsi="Times New Roman" w:ascii="Times New Roman"/>
      <w:b/>
      <w:color w:themeColor="accent1" w:val="4F81BD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sz w:val="21"/>
      <w:szCs w:val="21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eastAsia="en-US"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link w:val="Naslov4"/>
    <w:uiPriority w:val="9"/>
    <w:rsid w:val="00996714"/>
    <w:rPr>
      <w:rFonts w:cs="Times New Roman" w:eastAsia="MS Mincho" w:hAnsi="Cambria" w:ascii="Cambria"/>
      <w:b/>
      <w:bCs/>
      <w:sz w:val="28"/>
      <w:szCs w:val="28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qFormat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  <w:lang w:eastAsia="en-US" w:val="en-US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  <w:lang w:eastAsia="en-US" w:val="en-US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  <w:lang w:eastAsia="en-US" w:val="en-US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  <w:lang w:eastAsia="en-US" w:val="en-US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styleId="Odlomakpopisa" w:type="paragraph">
    <w:name w:val="List Paragraph"/>
    <w:basedOn w:val="Normal"/>
    <w:link w:val="OdlomakpopisaChar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customStyle="true" w:styleId="Default" w:type="paragraph">
    <w:name w:val="Default"/>
    <w:rsid w:val="008806E7"/>
    <w:pPr>
      <w:autoSpaceDE w:val="false"/>
      <w:autoSpaceDN w:val="false"/>
      <w:adjustRightInd w:val="false"/>
    </w:pPr>
    <w:rPr>
      <w:rFonts w:hAnsi="Times New Roman" w:ascii="Times New Roman"/>
      <w:color w:val="000000"/>
      <w:sz w:val="24"/>
      <w:szCs w:val="24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A45C1"/>
    <w:rPr>
      <w:rFonts w:eastAsia="Times New Roman" w:hAnsi="Times New Roman" w:ascii="Times New Roman"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62"/>
    <w:semiHidden/>
    <w:rsid w:val="00FD1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1AD"/>
    <w:rPr>
      <w:rFonts w:cs="Times New Roman" w:eastAsia="MS Gothic" w:hAnsi="Times New Roman" w:ascii="Times New Roman"/>
      <w:color w:val="548DD4"/>
      <w:sz w:val="24"/>
      <w:szCs w:val="7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1AD"/>
    <w:rPr>
      <w:rFonts w:eastAsia="MS Gothic"/>
      <w:color w:val="548DD4"/>
      <w:sz w:val="48"/>
      <w:szCs w:val="7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1AD"/>
    <w:rPr>
      <w:rFonts w:cs="Times New Roman" w:eastAsia="MS Gothic" w:hAnsi="Times New Roman" w:ascii="Times New Roman"/>
      <w:color w:val="548DD4"/>
      <w:sz w:val="48"/>
      <w:szCs w:val="7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1AD"/>
    <w:rPr>
      <w:rFonts w:cs="Times New Roman" w:eastAsia="MS Gothic" w:hAnsi="Times New Roman" w:ascii="Times New Roman"/>
      <w:color w:val="548DD4"/>
      <w:sz w:val="48"/>
      <w:szCs w:val="7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9" w:unhideWhenUsed="0"/>
    <w:lsdException w:name="heading 5" w:qFormat="1" w:semiHidden="0" w:uiPriority="0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0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160"/>
    <w:rPr>
      <w:rFonts w:ascii="Times New Roman" w:hAns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DF043A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rFonts w:eastAsia="Times New Roman"/>
      <w:b/>
      <w:color w:themeColor="accent1" w:val="4F81BD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347687"/>
    <w:pPr>
      <w:keepNext/>
      <w:numPr>
        <w:ilvl w:val="1"/>
        <w:numId w:val="15"/>
      </w:numPr>
      <w:spacing w:after="60" w:before="240" w:line="360" w:lineRule="auto"/>
      <w:jc w:val="both"/>
      <w:outlineLvl w:val="1"/>
    </w:pPr>
    <w:rPr>
      <w:rFonts w:eastAsia="Times New Roman"/>
      <w:b/>
      <w:bCs/>
      <w:iCs/>
      <w:color w:themeColor="accent1" w:val="4F81BD"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after="60" w:before="240"/>
      <w:outlineLvl w:val="2"/>
    </w:pPr>
    <w:rPr>
      <w:rFonts w:eastAsia="Times New Roman"/>
      <w:b/>
      <w:bCs/>
      <w:color w:themeColor="accent1" w:val="4F81BD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1Char" w:type="character">
    <w:name w:val="Heading 1 Char"/>
    <w:rsid w:val="00F422BB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F422BB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customStyle="1" w:styleId="Naslov3Char" w:type="character">
    <w:name w:val="Naslov 3 Char"/>
    <w:link w:val="Naslov3"/>
    <w:rsid w:val="00192936"/>
    <w:rPr>
      <w:rFonts w:ascii="Times New Roman" w:eastAsia="Times New Roman" w:hAnsi="Times New Roman"/>
      <w:b/>
      <w:bCs/>
      <w:color w:themeColor="accent1" w:val="4F81BD"/>
      <w:sz w:val="24"/>
      <w:szCs w:val="24"/>
      <w:lang w:eastAsia="hr-HR" w:val="hr-HR"/>
    </w:rPr>
  </w:style>
  <w:style w:customStyle="1" w:styleId="Naslov5Char" w:type="character">
    <w:name w:val="Naslov 5 Char"/>
    <w:link w:val="Naslov5"/>
    <w:rsid w:val="00F422BB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after="120" w:before="120" w:line="36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 w:val="hr-HR"/>
    </w:rPr>
  </w:style>
  <w:style w:customStyle="1" w:styleId="Naslov2Char" w:type="character">
    <w:name w:val="Naslov 2 Char"/>
    <w:link w:val="Naslov2"/>
    <w:rsid w:val="00347687"/>
    <w:rPr>
      <w:rFonts w:ascii="Times New Roman" w:eastAsia="Times New Roman" w:hAnsi="Times New Roman"/>
      <w:b/>
      <w:bCs/>
      <w:iCs/>
      <w:color w:themeColor="accent1" w:val="4F81BD"/>
      <w:sz w:val="24"/>
      <w:szCs w:val="24"/>
      <w:lang w:eastAsia="hr-HR" w:val="hr-HR"/>
    </w:rPr>
  </w:style>
  <w:style w:customStyle="1" w:styleId="Naslov1Char" w:type="character">
    <w:name w:val="Naslov 1 Char"/>
    <w:link w:val="Naslov1"/>
    <w:rsid w:val="00DF043A"/>
    <w:rPr>
      <w:rFonts w:ascii="Times New Roman" w:eastAsia="Times New Roman" w:hAnsi="Times New Roman"/>
      <w:b/>
      <w:color w:themeColor="accent1" w:val="4F81BD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sz w:val="21"/>
      <w:szCs w:val="21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eastAsia="en-US"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link w:val="Naslov4"/>
    <w:uiPriority w:val="9"/>
    <w:rsid w:val="00996714"/>
    <w:rPr>
      <w:rFonts w:ascii="Cambria" w:cs="Times New Roman" w:eastAsia="MS Mincho" w:hAnsi="Cambria"/>
      <w:b/>
      <w:bCs/>
      <w:sz w:val="28"/>
      <w:szCs w:val="28"/>
      <w:lang w:eastAsia="hr-HR" w:val="hr-HR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  <w:lang w:eastAsia="en-US" w:val="en-US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  <w:lang w:eastAsia="en-US" w:val="en-US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  <w:lang w:eastAsia="en-US" w:val="en-US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  <w:lang w:eastAsia="en-US" w:val="en-US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styleId="Odlomakpopisa" w:type="paragraph">
    <w:name w:val="List Paragraph"/>
    <w:basedOn w:val="Normal"/>
    <w:link w:val="OdlomakpopisaChar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after="0" w:line="259" w:lineRule="auto"/>
      <w:outlineLvl w:val="9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32"/>
    </w:r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customStyle="1" w:styleId="Default" w:type="paragraph">
    <w:name w:val="Default"/>
    <w:rsid w:val="008806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A45C1"/>
    <w:rPr>
      <w:rFonts w:ascii="Times New Roman" w:eastAsia="Times New Roman" w:hAnsi="Times New Roman"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62"/>
    <w:semiHidden/>
    <w:rsid w:val="00FD1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1AD"/>
    <w:rPr>
      <w:rFonts w:ascii="Times New Roman" w:cs="Times New Roman" w:eastAsia="MS Gothic" w:hAnsi="Times New Roman"/>
      <w:color w:val="548DD4"/>
      <w:sz w:val="24"/>
      <w:szCs w:val="7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1AD"/>
    <w:rPr>
      <w:rFonts w:eastAsia="MS Gothic"/>
      <w:color w:val="548DD4"/>
      <w:sz w:val="48"/>
      <w:szCs w:val="7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1AD"/>
    <w:rPr>
      <w:rFonts w:ascii="Times New Roman" w:cs="Times New Roman" w:eastAsia="MS Gothic" w:hAnsi="Times New Roman"/>
      <w:color w:val="548DD4"/>
      <w:sz w:val="48"/>
      <w:szCs w:val="7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1AD"/>
    <w:rPr>
      <w:rFonts w:ascii="Times New Roman" w:cs="Times New Roman" w:eastAsia="MS Gothic" w:hAnsi="Times New Roman"/>
      <w:color w:val="548DD4"/>
      <w:sz w:val="48"/>
      <w:szCs w:val="7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9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59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80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90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595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501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8145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1429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34216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6794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39081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613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76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9563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7419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12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9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34777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6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651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22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77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2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29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399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98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83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7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03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66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03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7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17502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2212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6176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5601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5250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224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063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82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5984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11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077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2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34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081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chart" Target="charts/chart2.xm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hyperlink" Target="http://www.google.hr/url?sa=i&amp;rct=j&amp;q=&amp;esrc=s&amp;source=images&amp;cd=&amp;cad=rja&amp;uact=8&amp;ved=0ahUKEwjCz7S33o3XAhVGrRoKHSX2CFwQjRwIBw&amp;url=http://www.cedrus.hr/&amp;psig=AOvVaw1VpbXjwRJpyAOWOYMtydMH&amp;ust=1509088195523210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1.xml"/><Relationship Id="rId5" Type="http://schemas.microsoft.com/office/2007/relationships/stylesWithEffects" Target="stylesWithEffects.xml"/><Relationship Id="rId15" Type="http://schemas.openxmlformats.org/officeDocument/2006/relationships/image" Target="media/image3.jpe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google.hr/url?sa=i&amp;rct=j&amp;q=&amp;esrc=s&amp;source=images&amp;cd=&amp;cad=rja&amp;uact=8&amp;ved=0ahUKEwjym9ny3Y3XAhWJOxoKHbXnDXAQjRwIBw&amp;url=http://www.cedrus.hr/index.php?route%3Dproduct/category%26path%3D219&amp;psig=AOvVaw1VpbXjwRJpyAOWOYMtydMH&amp;ust=150908819552321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true"/>
    <c:plotArea>
      <c:layout/>
      <c:pieChart>
        <c:varyColors val="true"/>
        <c:ser>
          <c:idx val="0"/>
          <c:order val="0"/>
          <c:dPt>
            <c:idx val="0"/>
            <c:bubble3D val="false"/>
            <c:spPr>
              <a:solidFill>
                <a:schemeClr val="accent1"/>
              </a:solidFill>
              <a:ln>
                <a:noFill/>
              </a:ln>
              <a:effectLst>
                <a:outerShdw rotWithShape="false" algn="ctr" sy="102000" sx="102000" blurRad="254000">
                  <a:prstClr val="black">
                    <a:alpha val="20000"/>
                  </a:prstClr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2394-44D1-9FC3-EA3CB0D15C41}"/>
              </c:ext>
            </c:extLst>
          </c:dPt>
          <c:dPt>
            <c:idx val="1"/>
            <c:bubble3D val="false"/>
            <c:spPr>
              <a:solidFill>
                <a:schemeClr val="accent2"/>
              </a:solidFill>
              <a:ln>
                <a:noFill/>
              </a:ln>
              <a:effectLst>
                <a:outerShdw rotWithShape="false" algn="ctr" sy="102000" sx="102000" blurRad="254000">
                  <a:prstClr val="black">
                    <a:alpha val="20000"/>
                  </a:prstClr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2394-44D1-9FC3-EA3CB0D15C41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rotWithShape="false" algn="tl" dir="2700000" dist="38100" blurRad="50800">
                  <a:prstClr val="black">
                    <a:alpha val="40000"/>
                  </a:prstClr>
                </a:outerShdw>
              </a:effectLst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kern="1200" strike="noStrike" u="none" i="false" b="true" sz="100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ctr"/>
            <c:showLegendKey val="false"/>
            <c:showVal val="false"/>
            <c:showCatName val="false"/>
            <c:showSerName val="false"/>
            <c:showPercent val="true"/>
            <c:showBubbleSize val="false"/>
            <c:showLeaderLines val="true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Sheet1!$K$23:$L$23</c:f>
              <c:strCache>
                <c:ptCount val="2"/>
                <c:pt idx="0">
                  <c:v>Vjeran Novoselec</c:v>
                </c:pt>
                <c:pt idx="1">
                  <c:v>Krunoslav Novoselec</c:v>
                </c:pt>
              </c:strCache>
            </c:strRef>
          </c:cat>
          <c:val>
            <c:numRef>
              <c:f>Sheet1!$K$24:$L$24</c:f>
              <c:numCache>
                <c:formatCode>0%</c:formatCode>
                <c:ptCount val="2"/>
                <c:pt idx="0">
                  <c:v>0.3</c:v>
                </c:pt>
                <c:pt idx="1">
                  <c:v>0.7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4-2394-44D1-9FC3-EA3CB0D15C41}"/>
            </c:ext>
          </c:extLst>
        </c:ser>
        <c:dLbls>
          <c:dLblPos val="ctr"/>
          <c:showLegendKey val="false"/>
          <c:showVal val="false"/>
          <c:showCatName val="false"/>
          <c:showSerName val="false"/>
          <c:showPercent val="true"/>
          <c:showBubbleSize val="false"/>
          <c:showLeaderLines val="true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/>
      <c:overlay val="false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true"/>
    <c:dispBlanksAs val="gap"/>
    <c:showDLblsOverMax val="false"/>
  </c:chart>
  <c:spPr>
    <a:gradFill rotWithShape="true" flip="non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b="180000" r="50000" t="-80000" l="50000"/>
      </a:path>
      <a:tileRect/>
    </a:gradFill>
    <a:ln algn="ctr" cmpd="sng" cap="flat" w="9525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layout/>
      <c:overlay val="false"/>
      <c:spPr>
        <a:noFill/>
        <a:ln w="25400">
          <a:noFill/>
        </a:ln>
      </c:spPr>
    </c:title>
    <c:autoTitleDeleted val="false"/>
    <c:plotArea>
      <c:layout>
        <c:manualLayout>
          <c:layoutTarget val="inner"/>
          <c:xMode val="edge"/>
          <c:yMode val="edge"/>
          <c:x val="0.07336811023622047"/>
          <c:y val="0.17777777777777778"/>
          <c:w val="0.9183801399825022"/>
          <c:h val="0.5845064158646835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  <c:pt formatCode="General" idx="5">
                  <c:v>23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E54D-4E1F-A5AA-046691990A65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34387456"/>
        <c:axId val="34388992"/>
      </c:barChart>
      <c:catAx>
        <c:axId val="34387456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/>
            </a:pPr>
            <a:endParaRPr lang="sr-Latn-RS"/>
          </a:p>
        </c:txPr>
        <c:crossAx val="34388992"/>
        <c:crosses val="autoZero"/>
        <c:auto val="true"/>
        <c:lblAlgn val="ctr"/>
        <c:lblOffset val="100"/>
        <c:noMultiLvlLbl val="false"/>
      </c:catAx>
      <c:valAx>
        <c:axId val="34388992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/>
            </a:pPr>
            <a:endParaRPr lang="sr-Latn-RS"/>
          </a:p>
        </c:txPr>
        <c:crossAx val="34387456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94443586708524"/>
          <c:y val="0.852544614718859"/>
          <c:w val="0.7663638858868131"/>
          <c:h val="0.10791710176012947"/>
        </c:manualLayout>
      </c:layout>
      <c:overlay val="false"/>
      <c:spPr>
        <a:noFill/>
        <a:ln w="25400">
          <a:noFill/>
        </a:ln>
      </c:sp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charset="0" pitchFamily="18" panose="02020603050405020304" typeface="Times New Roman"/>
          <a:ea typeface="Calibri"/>
          <a:cs charset="0" pitchFamily="18" panose="02020603050405020304" typeface="Times New Roman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b="1" kern="1200" sz="9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algn="ctr" cap="flat" cmpd="sng" w="19050">
        <a:solidFill>
          <a:schemeClr val="dk1">
            <a:lumMod val="75000"/>
            <a:lumOff val="25000"/>
          </a:schemeClr>
        </a:solidFill>
        <a:round/>
      </a:ln>
    </cs:spPr>
    <cs:defRPr baseline="0" cap="all" kern="1200" sz="9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b="180000" l="50000" r="50000" t="-80000"/>
        </a:path>
        <a:tileRect/>
      </a:gradFill>
      <a:ln algn="ctr" cap="flat" cmpd="sng" w="9525">
        <a:solidFill>
          <a:schemeClr val="dk1">
            <a:lumMod val="25000"/>
            <a:lumOff val="7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algn="tl" blurRad="50800" dir="2700000" dist="38100" rotWithShape="0">
          <a:prstClr val="black">
            <a:alpha val="40000"/>
          </a:prstClr>
        </a:outerShdw>
      </a:effectLst>
    </cs:spPr>
    <cs:defRPr b="1" baseline="0" i="0" kern="1200" strike="noStrike" sz="1000" u="none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algn="tl" blurRad="50800" dir="2700000" dist="38100" rotWithShape="0">
          <a:prstClr val="black">
            <a:alpha val="40000"/>
          </a:prstClr>
        </a:outerShdw>
      </a:effectLst>
    </cs:spPr>
    <cs:defRPr b="1" baseline="0" i="0" kern="1200" strike="noStrike" sz="1000" u="none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algn="ctr" blurRad="254000" rotWithShape="0" sx="102000" sy="10200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algn="ctr" blurRad="254000" rotWithShape="0" sx="102000" sy="10200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cap="rnd" w="31750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ize="6" symbol="circle"/>
  <cs:dataPointWireframe>
    <cs:lnRef idx="0">
      <cs:styleClr val="auto"/>
    </cs:lnRef>
    <cs:fillRef idx="0"/>
    <cs:effectRef idx="0"/>
    <cs:fontRef idx="minor">
      <a:schemeClr val="dk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algn="ctr" cap="flat" cmpd="sng" w="9525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kern="1200" sz="9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algn="ctr" cap="flat" cmpd="sng" w="31750">
        <a:solidFill>
          <a:schemeClr val="dk1">
            <a:lumMod val="75000"/>
            <a:lumOff val="2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b="1" baseline="0" kern="1200" sz="1800"/>
  </cs:title>
  <cs:trendline>
    <cs:lnRef idx="0">
      <cs:styleClr val="auto"/>
    </cs:lnRef>
    <cs:fillRef idx="0"/>
    <cs:effectRef idx="0"/>
    <cs:fontRef idx="minor">
      <a:schemeClr val="dk1"/>
    </cs:fontRef>
    <cs:spPr>
      <a:ln cap="rnd" w="19050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kern="1200"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kern="1200" sz="9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BA238-5EF0-48F6-8697-7C633E565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76</properties:Pages>
  <properties:Words>23563</properties:Words>
  <properties:Characters>145547</properties:Characters>
  <properties:Lines>5038</properties:Lines>
  <properties:Paragraphs>2815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167673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2016-12-02T07:27:00Z</dcterms:created>
  <dc:creator/>
  <dc:description/>
  <cp:keywords/>
  <cp:lastModifiedBy/>
  <dcterms:modified xmlns:xsi="http://www.w3.org/2001/XMLSchema-instance" xsi:type="dcterms:W3CDTF">2018-03-01T13:10:00Z</dcterms:modified>
  <cp:revision>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St-545/2017-23 / Podnesak - Izmijenjeni plan restrukturiranja (1. Plan financijskog i operativnog rest..docx)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76</vt:i4>
  </prop:property>
</prop:Properties>
</file>