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9ca1" w14:paraId="b1a9ca1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QUERCUS ROBUR j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. d.o.o., Sisak, Odranska 4,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: 28005454486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QUERCUS ROBUR j. d.o.o., Sisak, Odranska 4, OIB: 28005454486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Krešimir Fučkar, </w:t>
      </w:r>
      <w:proofErr w:type="spellStart"/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Sladojevci</w:t>
      </w:r>
      <w:proofErr w:type="spellEnd"/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, Braće Radića 63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01195634741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QUERCUS ROBUR j. d.o.o., Sisak, Odranska 4, OIB: 28005454486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4E00B4">
        <w:rPr>
          <w:rFonts w:eastAsia="Times New Roman" w:hAnsi="Times New Roman" w:ascii="Times New Roman"/>
          <w:sz w:val="24"/>
          <w:szCs w:val="20"/>
          <w:lang w:eastAsia="hr-HR"/>
        </w:rPr>
        <w:t>29. rujna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Sisak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4E00B4">
      <w:rPr>
        <w:rFonts w:eastAsia="Times New Roman" w:hAnsi="Times New Roman" w:ascii="Times New Roman"/>
        <w:noProof/>
        <w:sz w:val="24"/>
        <w:szCs w:val="24"/>
        <w:lang w:eastAsia="hr-HR"/>
      </w:rPr>
      <w:t>664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4E00B4">
      <w:rPr>
        <w:rFonts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B6F8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B6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F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6F8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6F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6F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B6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6F8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6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6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QUERCUS ROBUR j.d.o.o. za usluge</izvorni_sadrzaj>
    <derivirana_varijabla naziv="DomainObject.Predmet.ProtustrankaFormated_1">  QUERCUS ROBUR j.d.o.o. za usluge</derivirana_varijabla>
  </DomainObject.Predmet.ProtustrankaFormated>
  <DomainObject.Predmet.ProtustrankaFormatedOIB>
    <izvorni_sadrzaj>  QUERCUS ROBUR j.d.o.o. za usluge, OIB 28005454486</izvorni_sadrzaj>
    <derivirana_varijabla naziv="DomainObject.Predmet.ProtustrankaFormatedOIB_1">  QUERCUS ROBUR j.d.o.o. za usluge, OIB 28005454486</derivirana_varijabla>
  </DomainObject.Predmet.ProtustrankaFormatedOIB>
  <DomainObject.Predmet.ProtustrankaFormatedWithAdress>
    <izvorni_sadrzaj> QUERCUS ROBUR j.d.o.o. za usluge, Odranska 4, 44000 Sisak</izvorni_sadrzaj>
    <derivirana_varijabla naziv="DomainObject.Predmet.ProtustrankaFormatedWithAdress_1"> QUERCUS ROBUR j.d.o.o. za usluge, Odranska 4, 44000 Sisak</derivirana_varijabla>
  </DomainObject.Predmet.ProtustrankaFormatedWithAdress>
  <DomainObject.Predmet.ProtustrankaFormatedWithAdressOIB>
    <izvorni_sadrzaj> QUERCUS ROBUR j.d.o.o. za usluge, OIB 28005454486, Odranska 4, 44000 Sisak</izvorni_sadrzaj>
    <derivirana_varijabla naziv="DomainObject.Predmet.ProtustrankaFormatedWithAdressOIB_1"> QUERCUS ROBUR j.d.o.o. za usluge, OIB 28005454486, Odranska 4, 44000 Sisak</derivirana_varijabla>
  </DomainObject.Predmet.ProtustrankaFormatedWithAdressOIB>
  <DomainObject.Predmet.ProtustrankaWithAdress>
    <izvorni_sadrzaj>QUERCUS ROBUR j.d.o.o. za usluge Odranska 4, 44000 Sisak</izvorni_sadrzaj>
    <derivirana_varijabla naziv="DomainObject.Predmet.ProtustrankaWithAdress_1">QUERCUS ROBUR j.d.o.o. za usluge Odranska 4, 44000 Sisak</derivirana_varijabla>
  </DomainObject.Predmet.ProtustrankaWithAdress>
  <DomainObject.Predmet.ProtustrankaWithAdressOIB>
    <izvorni_sadrzaj>QUERCUS ROBUR j.d.o.o. za usluge, OIB 28005454486, Odranska 4, 44000 Sisak</izvorni_sadrzaj>
    <derivirana_varijabla naziv="DomainObject.Predmet.ProtustrankaWithAdressOIB_1">QUERCUS ROBUR j.d.o.o. za usluge, OIB 28005454486, Odranska 4, 44000 Sisak</derivirana_varijabla>
  </DomainObject.Predmet.ProtustrankaWithAdressOIB>
  <DomainObject.Predmet.ProtustrankaNazivFormated>
    <izvorni_sadrzaj>QUERCUS ROBUR j.d.o.o. za usluge</izvorni_sadrzaj>
    <derivirana_varijabla naziv="DomainObject.Predmet.ProtustrankaNazivFormated_1">QUERCUS ROBUR j.d.o.o. za usluge</derivirana_varijabla>
  </DomainObject.Predmet.ProtustrankaNazivFormated>
  <DomainObject.Predmet.ProtustrankaNazivFormatedOIB>
    <izvorni_sadrzaj>QUERCUS ROBUR j.d.o.o. za usluge, OIB 28005454486</izvorni_sadrzaj>
    <derivirana_varijabla naziv="DomainObject.Predmet.ProtustrankaNazivFormatedOIB_1">QUERCUS ROBUR j.d.o.o. za usluge, OIB 28005454486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ROBUR j.d.o.o. za usluge</item>
    </izvorni_sadrzaj>
    <derivirana_varijabla naziv="DomainObject.Predmet.ProtuStrankaListFormated_1">
      <item>QUERCUS ROBUR j.d.o.o. za usluge</item>
    </derivirana_varijabla>
  </DomainObject.Predmet.ProtuStrankaListFormated>
  <DomainObject.Predmet.ProtuStrankaListFormatedOIB>
    <izvorni_sadrzaj>
      <item>QUERCUS ROBUR j.d.o.o. za usluge, OIB 28005454486</item>
    </izvorni_sadrzaj>
    <derivirana_varijabla naziv="DomainObject.Predmet.ProtuStrankaListFormatedOIB_1">
      <item>QUERCUS ROBUR j.d.o.o. za usluge, OIB 28005454486</item>
    </derivirana_varijabla>
  </DomainObject.Predmet.ProtuStrankaListFormatedOIB>
  <DomainObject.Predmet.ProtuStrankaListFormatedWithAdress>
    <izvorni_sadrzaj>
      <item>QUERCUS ROBUR j.d.o.o. za usluge, Odranska 4, 44000 Sisak</item>
    </izvorni_sadrzaj>
    <derivirana_varijabla naziv="DomainObject.Predmet.ProtuStrankaListFormatedWithAdress_1">
      <item>QUERCUS ROBUR j.d.o.o. za usluge, Odranska 4, 44000 Sisak</item>
    </derivirana_varijabla>
  </DomainObject.Predmet.ProtuStrankaListFormatedWithAdress>
  <DomainObject.Predmet.ProtuStrankaListFormatedWithAdressOIB>
    <izvorni_sadrzaj>
      <item>QUERCUS ROBUR j.d.o.o. za usluge, OIB 28005454486, Odranska 4, 44000 Sisak</item>
    </izvorni_sadrzaj>
    <derivirana_varijabla naziv="DomainObject.Predmet.ProtuStrankaListFormatedWithAdressOIB_1">
      <item>QUERCUS ROBUR j.d.o.o. za usluge, OIB 28005454486, Odranska 4, 44000 Sisak</item>
    </derivirana_varijabla>
  </DomainObject.Predmet.ProtuStrankaListFormatedWithAdressOIB>
  <DomainObject.Predmet.ProtuStrankaListNazivFormated>
    <izvorni_sadrzaj>
      <item>QUERCUS ROBUR j.d.o.o. za usluge</item>
    </izvorni_sadrzaj>
    <derivirana_varijabla naziv="DomainObject.Predmet.ProtuStrankaListNazivFormated_1">
      <item>QUERCUS ROBUR j.d.o.o. za usluge</item>
    </derivirana_varijabla>
  </DomainObject.Predmet.ProtuStrankaListNazivFormated>
  <DomainObject.Predmet.ProtuStrankaListNazivFormatedOIB>
    <izvorni_sadrzaj>
      <item>QUERCUS ROBUR j.d.o.o. za usluge, OIB 28005454486</item>
    </izvorni_sadrzaj>
    <derivirana_varijabla naziv="DomainObject.Predmet.ProtuStrankaListNazivFormatedOIB_1">
      <item>QUERCUS ROBUR j.d.o.o. za usluge, OIB 28005454486</item>
    </derivirana_varijabla>
  </DomainObject.Predmet.ProtuStrankaListNazivFormatedOIB>
  <DomainObject.Predmet.OstaliListFormated>
    <izvorni_sadrzaj>
      <item>DALIBOR MAJSTOROVIĆ</item>
    </izvorni_sadrzaj>
    <derivirana_varijabla naziv="DomainObject.Predmet.OstaliListFormated_1">
      <item>DALIBOR MAJSTOROVIĆ</item>
    </derivirana_varijabla>
  </DomainObject.Predmet.OstaliListFormated>
  <DomainObject.Predmet.OstaliListFormatedOIB>
    <izvorni_sadrzaj>
      <item>DALIBOR MAJSTOROVIĆ, OIB 18461965271</item>
    </izvorni_sadrzaj>
    <derivirana_varijabla naziv="DomainObject.Predmet.OstaliListFormatedOIB_1">
      <item>DALIBOR MAJSTOROVIĆ, OIB 18461965271</item>
    </derivirana_varijabla>
  </DomainObject.Predmet.OstaliListFormatedOIB>
  <DomainObject.Predmet.OstaliListFormatedWithAdress>
    <izvorni_sadrzaj>
      <item>DALIBOR MAJSTOROVIĆ, Ulica Gordana Lederera 23, 44433 Kostajnički Majur</item>
    </izvorni_sadrzaj>
    <derivirana_varijabla naziv="DomainObject.Predmet.OstaliListFormatedWithAdress_1">
      <item>DALIBOR MAJSTOROVIĆ, Ulica Gordana Lederera 23, 44433 Kostajnički Majur</item>
    </derivirana_varijabla>
  </DomainObject.Predmet.OstaliListFormatedWithAdress>
  <DomainObject.Predmet.OstaliListFormatedWithAdressOIB>
    <izvorni_sadrzaj>
      <item>DALIBOR MAJSTOROVIĆ, OIB 18461965271, Ulica Gordana Lederera 23, 44433 Kostajnički Majur</item>
    </izvorni_sadrzaj>
    <derivirana_varijabla naziv="DomainObject.Predmet.OstaliListFormatedWithAdressOIB_1">
      <item>DALIBOR MAJSTOROVIĆ, OIB 18461965271, Ulica Gordana Lederera 23, 44433 Kostajnički Majur</item>
    </derivirana_varijabla>
  </DomainObject.Predmet.OstaliListFormatedWithAdressOIB>
  <DomainObject.Predmet.OstaliListNazivFormated>
    <izvorni_sadrzaj>
      <item>DALIBOR MAJSTOROVIĆ</item>
    </izvorni_sadrzaj>
    <derivirana_varijabla naziv="DomainObject.Predmet.OstaliListNazivFormated_1">
      <item>DALIBOR MAJSTOROVIĆ</item>
    </derivirana_varijabla>
  </DomainObject.Predmet.OstaliListNazivFormated>
  <DomainObject.Predmet.OstaliListNazivFormatedOIB>
    <izvorni_sadrzaj>
      <item>DALIBOR MAJSTOROVIĆ, OIB 18461965271</item>
    </izvorni_sadrzaj>
    <derivirana_varijabla naziv="DomainObject.Predmet.OstaliListNazivFormatedOIB_1">
      <item>DALIBOR MAJSTOROVIĆ, OIB 18461965271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ROBUR j.d.o.o. za usluge</izvorni_sadrzaj>
    <derivirana_varijabla naziv="DomainObject.Predmet.ProtustrankaIDrugi_1">QUERCUS ROBUR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ROBUR j.d.o.o. za usluge, OIB 28005454486, Odranska 4, 44000 Sisak</izvorni_sadrzaj>
    <derivirana_varijabla naziv="DomainObject.Predmet.ProtustrankaIDrugiAdressOIB_1">QUERCUS ROBUR j.d.o.o. za usluge, OIB 28005454486, Odranska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ROBUR j.d.o.o. za usluge</item>
      <item>DALIBOR MAJSTOROVIĆ</item>
    </izvorni_sadrzaj>
    <derivirana_varijabla naziv="DomainObject.Predmet.SudioniciListNaziv_1">
      <item>FINA Regionalni centar Zagreb</item>
      <item>QUERCUS ROBUR j.d.o.o. za usluge</item>
      <item>DALIBOR MAJSTOROVIĆ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ROBUR j.d.o.o. za usluge, OIB 28005454486, Odranska 4,44000 Sisak</item>
      <item>DALIBOR MAJSTOROVIĆ, OIB 18461965271, Ulica Gordana Lederera 23,44433 Kostajnički Majur</item>
    </izvorni_sadrzaj>
    <derivirana_varijabla naziv="DomainObject.Predmet.SudioniciListAdressOIB_1">
      <item>FINA Regionalni centar Zagreb, OIB 85821130368, Trg svibanjskih žrtava 1995. br. 1,10000 Zagreb</item>
      <item>QUERCUS ROBUR j.d.o.o. za usluge, OIB 28005454486, Odranska 4,44000 Sisak</item>
      <item>DALIBOR MAJSTOROVIĆ, OIB 18461965271, Ulica Gordana Lederera 23,44433 Kostajnički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28005454486</item>
      <item>, OIB 18461965271</item>
    </izvorni_sadrzaj>
    <derivirana_varijabla naziv="DomainObject.Predmet.SudioniciListNazivOIB_1">
      <item>, OIB 85821130368</item>
      <item>, OIB 28005454486</item>
      <item>, OIB 18461965271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2579</properties:Characters>
  <properties:Lines>93</properties:Lines>
  <properties:Paragraphs>33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2017-03-27T06:59:00Z</dcterms:modified>
  <cp:revision>70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