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f0d8" w14:paraId="7d3f0d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D03BD6">
        <w:t>540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35E7D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03BD6" w:rsidRPr="00D03BD6">
        <w:t xml:space="preserve"> </w:t>
      </w:r>
      <w:r w:rsidR="00D03BD6" w:rsidRPr="0063785B">
        <w:t xml:space="preserve">BANMAR j.d.o.o., </w:t>
      </w:r>
      <w:proofErr w:type="spellStart"/>
      <w:r w:rsidR="00D03BD6" w:rsidRPr="0063785B">
        <w:t>Petrovina</w:t>
      </w:r>
      <w:proofErr w:type="spellEnd"/>
      <w:r w:rsidR="00D03BD6" w:rsidRPr="0063785B">
        <w:t xml:space="preserve"> Turopoljska, Lička ulica 6, OIB: 00584528320, MBS: 080837290</w:t>
      </w:r>
      <w:r w:rsidR="00BD2F8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D19B9">
        <w:t>15.733,11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35E7D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D03BD6">
      <w:t>540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35E7D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920CA0"/>
    <w:rsid w:val="009419D8"/>
    <w:rsid w:val="00966EED"/>
    <w:rsid w:val="009B2001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5540</izvorni_sadrzaj>
    <derivirana_varijabla naziv="DomainObject.Predmet.Broj_1">5540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St-5540/2015</izvorni_sadrzaj>
    <derivirana_varijabla naziv="DomainObject.Predmet.OznakaBroj_1">St-5540/2015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BANMAR j.d.o.o. zastupanog po punomoćniku Snježana Jurmanović</izvorni_sadrzaj>
    <derivirana_varijabla naziv="DomainObject.Predmet.ProtustrankaFormated_1">  BANMAR j.d.o.o. zastupanog po punomoćniku Snježana Jurmanović</derivirana_varijabla>
  </DomainObject.Predmet.ProtustrankaFormated>
  <DomainObject.Predmet.ProtustrankaFormatedOIB>
    <izvorni_sadrzaj>  BANMAR j.d.o.o., OIB 00584528320 zastupanog po punomoćniku Snježana Jurmanović</izvorni_sadrzaj>
    <derivirana_varijabla naziv="DomainObject.Predmet.ProtustrankaFormatedOIB_1">  BANMAR j.d.o.o., OIB 00584528320 zastupanog po punomoćniku Snježana Jurmanović</derivirana_varijabla>
  </DomainObject.Predmet.ProtustrankaFormatedOIB>
  <DomainObject.Predmet.ProtustrankaFormatedWithAdress>
    <izvorni_sadrzaj> BANMAR j.d.o.o., Lička ulica 6, 10410 Petrovina Turopoljska zastupanog po punomoćniku Snježana Jurmanović</izvorni_sadrzaj>
    <derivirana_varijabla naziv="DomainObject.Predmet.ProtustrankaFormatedWithAdress_1"> BANMAR j.d.o.o., Lička ulica 6, 10410 Petrovina Turopoljska zastupanog po punomoćniku Snježana Jurmanović</derivirana_varijabla>
  </DomainObject.Predmet.ProtustrankaFormatedWithAdress>
  <DomainObject.Predmet.ProtustrankaFormatedWithAdressOIB>
    <izvorni_sadrzaj> BANMAR j.d.o.o., OIB 00584528320, Lička ulica 6, 10410 Petrovina Turopoljska zastupanog po punomoćniku Snježana Jurmanović</izvorni_sadrzaj>
    <derivirana_varijabla naziv="DomainObject.Predmet.ProtustrankaFormatedWithAdressOIB_1"> BANMAR j.d.o.o., OIB 00584528320, Lička ulica 6, 10410 Petrovina Turopoljska zastupanog po punomoćniku Snježana Jurmanović</derivirana_varijabla>
  </DomainObject.Predmet.ProtustrankaFormatedWithAdressOIB>
  <DomainObject.Predmet.ProtustrankaWithAdress>
    <izvorni_sadrzaj>BANMAR j.d.o.o. Lička ulica 6, 10410 Petrovina Turopoljska</izvorni_sadrzaj>
    <derivirana_varijabla naziv="DomainObject.Predmet.ProtustrankaWithAdress_1">BANMAR j.d.o.o. Lička ulica 6, 10410 Petrovina Turopoljska</derivirana_varijabla>
  </DomainObject.Predmet.ProtustrankaWithAdress>
  <DomainObject.Predmet.ProtustrankaWithAdressOIB>
    <izvorni_sadrzaj>BANMAR j.d.o.o., OIB 00584528320, Lička ulica 6, 10410 Petrovina Turopoljska</izvorni_sadrzaj>
    <derivirana_varijabla naziv="DomainObject.Predmet.ProtustrankaWithAdressOIB_1">BANMAR j.d.o.o., OIB 00584528320, Lička ulica 6, 10410 Petrovina Turopoljska</derivirana_varijabla>
  </DomainObject.Predmet.ProtustrankaWithAdressOIB>
  <DomainObject.Predmet.ProtustrankaNazivFormated>
    <izvorni_sadrzaj>BANMAR j.d.o.o.</izvorni_sadrzaj>
    <derivirana_varijabla naziv="DomainObject.Predmet.ProtustrankaNazivFormated_1">BANMAR j.d.o.o.</derivirana_varijabla>
  </DomainObject.Predmet.ProtustrankaNazivFormated>
  <DomainObject.Predmet.ProtustrankaNazivFormatedOIB>
    <izvorni_sadrzaj>BANMAR j.d.o.o., OIB 00584528320</izvorni_sadrzaj>
    <derivirana_varijabla naziv="DomainObject.Predmet.ProtustrankaNazivFormatedOIB_1">BANMAR j.d.o.o., OIB 00584528320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BANMAR j.d.o.o. zastupanog po punomoćniku Snježana Jurmanović</item>
    </izvorni_sadrzaj>
    <derivirana_varijabla naziv="DomainObject.Predmet.ProtuStrankaListFormated_1">
      <item>BANMAR j.d.o.o. zastupanog po punomoćniku Snježana Jurmanović</item>
    </derivirana_varijabla>
  </DomainObject.Predmet.ProtuStrankaListFormated>
  <DomainObject.Predmet.ProtuStrankaListFormatedOIB>
    <izvorni_sadrzaj>
      <item>BANMAR j.d.o.o., OIB 00584528320 zastupanog po punomoćniku Snježana Jurmanović</item>
    </izvorni_sadrzaj>
    <derivirana_varijabla naziv="DomainObject.Predmet.ProtuStrankaListFormatedOIB_1">
      <item>BANMAR j.d.o.o., OIB 00584528320 zastupanog po punomoćniku Snježana Jurmanović</item>
    </derivirana_varijabla>
  </DomainObject.Predmet.ProtuStrankaListFormatedOIB>
  <DomainObject.Predmet.ProtuStrankaListFormatedWithAdress>
    <izvorni_sadrzaj>
      <item>BANMAR j.d.o.o., Lička ulica 6, 10410 Petrovina Turopoljska zastupanog po punomoćniku Snježana Jurmanović</item>
    </izvorni_sadrzaj>
    <derivirana_varijabla naziv="DomainObject.Predmet.ProtuStrankaListFormatedWithAdress_1">
      <item>BANMAR j.d.o.o., Lička ulica 6, 10410 Petrovina Turopoljska zastupanog po punomoćniku Snježana Jurmanović</item>
    </derivirana_varijabla>
  </DomainObject.Predmet.ProtuStrankaListFormatedWithAdress>
  <DomainObject.Predmet.ProtuStrankaListFormatedWithAdressOIB>
    <izvorni_sadrzaj>
      <item>BANMAR j.d.o.o., OIB 00584528320, Lička ulica 6, 10410 Petrovina Turopoljska zastupanog po punomoćniku Snježana Jurmanović</item>
    </izvorni_sadrzaj>
    <derivirana_varijabla naziv="DomainObject.Predmet.ProtuStrankaListFormatedWithAdressOIB_1">
      <item>BANMAR j.d.o.o., OIB 00584528320, Lička ulica 6, 10410 Petrovina Turopoljska zastupanog po punomoćniku Snježana Jurmanović</item>
    </derivirana_varijabla>
  </DomainObject.Predmet.ProtuStrankaListFormatedWithAdressOIB>
  <DomainObject.Predmet.ProtuStrankaListNazivFormated>
    <izvorni_sadrzaj>
      <item>BANMAR j.d.o.o.</item>
    </izvorni_sadrzaj>
    <derivirana_varijabla naziv="DomainObject.Predmet.ProtuStrankaListNazivFormated_1">
      <item>BANMAR j.d.o.o.</item>
    </derivirana_varijabla>
  </DomainObject.Predmet.ProtuStrankaListNazivFormated>
  <DomainObject.Predmet.ProtuStrankaListNazivFormatedOIB>
    <izvorni_sadrzaj>
      <item>BANMAR j.d.o.o., OIB 00584528320</item>
    </izvorni_sadrzaj>
    <derivirana_varijabla naziv="DomainObject.Predmet.ProtuStrankaListNazivFormatedOIB_1">
      <item>BANMAR j.d.o.o., OIB 00584528320</item>
    </derivirana_varijabla>
  </DomainObject.Predmet.ProtuStrankaListNazivFormatedOIB>
  <DomainObject.Predmet.OstaliListFormated>
    <izvorni_sadrzaj>
      <item>Snježana Jurmanović punomoćnik sudionika u postupku BANMAR j.d.o.o.</item>
    </izvorni_sadrzaj>
    <derivirana_varijabla naziv="DomainObject.Predmet.OstaliListFormated_1">
      <item>Snježana Jurmanović punomoćnik sudionika u postupku BANMAR j.d.o.o.</item>
    </derivirana_varijabla>
  </DomainObject.Predmet.OstaliListFormated>
  <DomainObject.Predmet.OstaliListFormatedOIB>
    <izvorni_sadrzaj>
      <item>Snježana Jurmanović, OIB 12985751370 punomoćnik sudionika u postupku BANMAR j.d.o.o.</item>
    </izvorni_sadrzaj>
    <derivirana_varijabla naziv="DomainObject.Predmet.OstaliListFormatedOIB_1">
      <item>Snježana Jurmanović, OIB 12985751370 punomoćnik sudionika u postupku BANMAR j.d.o.o.</item>
    </derivirana_varijabla>
  </DomainObject.Predmet.OstaliListFormatedOIB>
  <DomainObject.Predmet.OstaliListFormatedWithAdress>
    <izvorni_sadrzaj>
      <item>Snježana Jurmanović, Lička Ulica 6, 10410 Petrovina Turopoljska punomoćnik sudionika u postupku BANMAR j.d.o.o.</item>
    </izvorni_sadrzaj>
    <derivirana_varijabla naziv="DomainObject.Predmet.OstaliListFormatedWithAdress_1">
      <item>Snježana Jurmanović, Lička Ulica 6, 10410 Petrovina Turopoljska punomoćnik sudionika u postupku BANMAR j.d.o.o.</item>
    </derivirana_varijabla>
  </DomainObject.Predmet.OstaliListFormatedWithAdress>
  <DomainObject.Predmet.OstaliListFormatedWithAdressOIB>
    <izvorni_sadrzaj>
      <item>Snježana Jurmanović, OIB 12985751370, Lička Ulica 6, 10410 Petrovina Turopoljska punomoćnik sudionika u postupku BANMAR j.d.o.o.</item>
    </izvorni_sadrzaj>
    <derivirana_varijabla naziv="DomainObject.Predmet.OstaliListFormatedWithAdressOIB_1">
      <item>Snježana Jurmanović, OIB 12985751370, Lička Ulica 6, 10410 Petrovina Turopoljska punomoćnik sudionika u postupku BANMAR j.d.o.o.</item>
    </derivirana_varijabla>
  </DomainObject.Predmet.OstaliListFormatedWithAdressOIB>
  <DomainObject.Predmet.OstaliListNazivFormated>
    <izvorni_sadrzaj>
      <item>Snježana Jurmanović</item>
    </izvorni_sadrzaj>
    <derivirana_varijabla naziv="DomainObject.Predmet.OstaliListNazivFormated_1">
      <item>Snježana Jurmanović</item>
    </derivirana_varijabla>
  </DomainObject.Predmet.OstaliListNazivFormated>
  <DomainObject.Predmet.OstaliListNazivFormatedOIB>
    <izvorni_sadrzaj>
      <item>Snježana Jurmanović, OIB 12985751370</item>
    </izvorni_sadrzaj>
    <derivirana_varijabla naziv="DomainObject.Predmet.OstaliListNazivFormatedOIB_1">
      <item>Snježana Jurmanović, OIB 12985751370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BANMAR j.d.o.o.</izvorni_sadrzaj>
    <derivirana_varijabla naziv="DomainObject.Predmet.ProtustrankaIDrugi_1">BANMAR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BANMAR j.d.o.o., OIB 00584528320, Lička ulica 6, 10410 Petrovina Turopoljska</izvorni_sadrzaj>
    <derivirana_varijabla naziv="DomainObject.Predmet.ProtustrankaIDrugiAdressOIB_1">BANMAR j.d.o.o., OIB 00584528320, Lička ulica 6,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BANMAR j.d.o.o.</item>
      <item>Snježana Jurmanović</item>
    </izvorni_sadrzaj>
    <derivirana_varijabla naziv="DomainObject.Predmet.SudioniciListNaziv_1">
      <item>FINA Regionalni centar Zagreb</item>
      <item>BANMAR j.d.o.o.</item>
      <item>Snježana Jurmanović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BANMAR j.d.o.o., OIB 00584528320, Lička ulica 6,10410 Petrovina Turopoljska</item>
      <item>Snježana Jurmanović, OIB 12985751370, Lička Ulica 6,10410 Petrovina Turopoljska</item>
    </izvorni_sadrzaj>
    <derivirana_varijabla naziv="DomainObject.Predmet.SudioniciListAdressOIB_1">
      <item>FINA Regionalni centar Zagreb, OIB 85821130368, Trg svibanjskih žrtava 1995.br 1,10000 Zagreb</item>
      <item>BANMAR j.d.o.o., OIB 00584528320, Lička ulica 6,10410 Petrovina Turopoljska</item>
      <item>Snježana Jurmanović, OIB 12985751370, Lička Ulica 6,10410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00584528320</item>
      <item>, OIB 12985751370</item>
    </izvorni_sadrzaj>
    <derivirana_varijabla naziv="DomainObject.Predmet.SudioniciListNazivOIB_1">
      <item>, OIB 85821130368</item>
      <item>, OIB 00584528320</item>
      <item>, OIB 12985751370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2016-02-12T10:17:00Z</dcterms:created>
  <dc:creator>ilukac</dc:creator>
  <cp:lastModifiedBy>Mirela Šantek</cp:lastModifiedBy>
  <cp:lastPrinted>2016-03-14T09:11:00Z</cp:lastPrinted>
  <dcterms:modified xmlns:xsi="http://www.w3.org/2001/XMLSchema-instance" xsi:type="dcterms:W3CDTF">2016-03-16T13:10:00Z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