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3633" w14:paraId="89d3633" w:rsidRDefault="00541CDA" w:rsidP="008B7CED" w:rsidR="00930C53" w:rsidRPr="00FC2452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C245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FC245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8B7CED" w:rsidR="008B7CED" w:rsidRPr="00FC245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B7CED" w:rsidP="008B7CED" w:rsidR="008B7CED" w:rsidRPr="00FC245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B7CED" w:rsidP="008B7CED" w:rsidR="008B7CED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E179B"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756986" w:rsidRPr="00FC2452">
        <w:rPr>
          <w:rFonts w:hAnsi="Times New Roman" w:ascii="Times New Roman"/>
          <w:color w:val="auto"/>
          <w:sz w:val="24"/>
          <w:szCs w:val="24"/>
          <w:lang w:val="hr-HR"/>
        </w:rPr>
        <w:t>606</w:t>
      </w:r>
      <w:proofErr w:type="spellEnd"/>
      <w:r w:rsidR="00756986" w:rsidRPr="00FC2452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756986" w:rsidRPr="00FC2452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</w:p>
    <w:p w:rsidRDefault="008B7CED" w:rsidP="008B7CED" w:rsidR="008B7CED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52919" w:rsidP="008B7CED" w:rsidR="00552919" w:rsidRPr="00FC245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B7CED" w:rsidP="008B7CED" w:rsidR="008B7CED" w:rsidRPr="00FC245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B7CED" w:rsidP="008B7CED" w:rsidR="008B7CED" w:rsidRPr="00FC245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8B7CED" w:rsidR="008B7CED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 po sucu pojedincu Vesni Malenica kao stečajnom sucu u stečajnom postupku nad dužnikom </w:t>
      </w:r>
      <w:proofErr w:type="spellStart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ANTE</w:t>
      </w:r>
      <w:proofErr w:type="spellEnd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JURKOVIĆ</w:t>
      </w:r>
      <w:proofErr w:type="spellEnd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 u stečaju, Zagreb, </w:t>
      </w:r>
      <w:proofErr w:type="spellStart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Dedovići</w:t>
      </w:r>
      <w:proofErr w:type="spellEnd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3, </w:t>
      </w:r>
      <w:proofErr w:type="spellStart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46928909972</w:t>
      </w:r>
      <w:proofErr w:type="spellEnd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proofErr w:type="spellEnd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. listopada </w:t>
      </w:r>
      <w:proofErr w:type="spellStart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AF4B39" w:rsidP="008B7CED" w:rsidR="00AF4B39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0266" w:rsidP="00356EFE" w:rsidR="00356EFE" w:rsidRPr="00FC245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FC245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1384" w:rsidP="00190138" w:rsidR="00C81384" w:rsidRPr="00FC2452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D35537" w:rsidRPr="00FC2452">
        <w:rPr>
          <w:rFonts w:hAnsi="Times New Roman" w:ascii="Times New Roman"/>
          <w:color w:val="auto"/>
          <w:sz w:val="24"/>
          <w:szCs w:val="24"/>
          <w:lang w:val="hr-HR"/>
        </w:rPr>
        <w:t>Privremenom s</w:t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Milanu </w:t>
      </w:r>
      <w:proofErr w:type="spellStart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Kanjer</w:t>
      </w:r>
      <w:proofErr w:type="spellEnd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, Zagreb, 2. </w:t>
      </w:r>
      <w:proofErr w:type="spellStart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Praćanska</w:t>
      </w:r>
      <w:proofErr w:type="spellEnd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6b</w:t>
      </w:r>
      <w:proofErr w:type="spellEnd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19841318135</w:t>
      </w:r>
      <w:proofErr w:type="spellEnd"/>
      <w:r w:rsidR="006815B2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FC2452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proofErr w:type="spellStart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0419A1" w:rsidRPr="00FC2452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6815B2" w:rsidRPr="00FC2452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proofErr w:type="spellEnd"/>
      <w:r w:rsidR="006815B2" w:rsidRPr="00FC2452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6815B2" w:rsidRPr="00FC2452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6815B2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FC245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2. Nalaže se računovodstvu suda da navedenu nagradu isplati</w:t>
      </w:r>
      <w:r w:rsidR="00D35537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privremenom</w:t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upravitelju </w:t>
      </w:r>
      <w:r w:rsidR="00D40A76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na </w:t>
      </w:r>
      <w:r w:rsidR="006815B2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račun broj </w:t>
      </w:r>
      <w:proofErr w:type="spellStart"/>
      <w:r w:rsidR="006815B2" w:rsidRPr="00FC2452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4923860023100014240</w:t>
      </w:r>
      <w:proofErr w:type="spellEnd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, otvoren kod Podravske banke d. d</w:t>
      </w:r>
      <w:r w:rsidR="000419A1" w:rsidRPr="00FC245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6815B2" w:rsidR="00C81384" w:rsidRPr="00FC245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oglasnoj ploči.</w:t>
      </w:r>
    </w:p>
    <w:p w:rsidRDefault="0001306B" w:rsidP="0001306B" w:rsidR="0001306B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FC245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FC245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proofErr w:type="spellStart"/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određena je nagrada</w:t>
      </w:r>
      <w:r w:rsidR="00D35537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privremenom</w:t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upravitelju za obavljanje poslova </w:t>
      </w:r>
      <w:r w:rsidR="00D35537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privremenog </w:t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stečajnog upravitelja u ovom  stečajnom postupku.</w:t>
      </w:r>
    </w:p>
    <w:p w:rsidRDefault="00EC5C2F" w:rsidP="00EC5C2F" w:rsidR="00EC5C2F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Visinu nagrade odredio je stečajni sudac obzirom na složenosti i količinu poslova koje je </w:t>
      </w:r>
      <w:r w:rsidR="00D35537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</w:t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stečajni upravitelj obavio u ovom postupku.</w:t>
      </w:r>
    </w:p>
    <w:p w:rsidRDefault="0001306B" w:rsidP="00EC5C2F" w:rsidR="0001306B" w:rsidRPr="00FC245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proofErr w:type="spellEnd"/>
      <w:r w:rsidR="00D51578" w:rsidRPr="00FC2452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AF4B39" w:rsidRPr="00FC245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FC245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B6955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7630E" w:rsidR="0067630E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67630E" w:rsidR="0067630E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C245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1306B" w:rsidP="0001306B" w:rsidR="0001306B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B6955" w:rsidP="00AB7A2F" w:rsidR="004B6955" w:rsidRPr="004B695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B695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B6955" w:rsidP="00995CE9" w:rsidR="004B6955" w:rsidRPr="004B695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B695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695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695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695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695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695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695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695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1306B" w:rsidP="0001306B" w:rsidR="0001306B" w:rsidRPr="004B69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6EFE" w:rsidP="00356EFE" w:rsidR="00356EFE" w:rsidRPr="00FC2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FC245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FC2452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955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986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4B3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5537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578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2452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6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95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95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95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95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6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95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95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95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95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JURKOVIĆ d.o.o.</izvorni_sadrzaj>
    <derivirana_varijabla naziv="DomainObject.Predmet.ProtustrankaFormated_1">  ANTE JURKOVIĆ d.o.o.</derivirana_varijabla>
  </DomainObject.Predmet.ProtustrankaFormated>
  <DomainObject.Predmet.ProtustrankaFormatedOIB>
    <izvorni_sadrzaj>  ANTE JURKOVIĆ d.o.o., OIB 46928909972</izvorni_sadrzaj>
    <derivirana_varijabla naziv="DomainObject.Predmet.ProtustrankaFormatedOIB_1">  ANTE JURKOVIĆ d.o.o., OIB 46928909972</derivirana_varijabla>
  </DomainObject.Predmet.ProtustrankaFormatedOIB>
  <DomainObject.Predmet.ProtustrankaFormatedWithAdress>
    <izvorni_sadrzaj> ANTE JURKOVIĆ d.o.o., Dedovići 3, 10000 Zagreb</izvorni_sadrzaj>
    <derivirana_varijabla naziv="DomainObject.Predmet.ProtustrankaFormatedWithAdress_1"> ANTE JURKOVIĆ d.o.o., Dedovići 3, 10000 Zagreb</derivirana_varijabla>
  </DomainObject.Predmet.ProtustrankaFormatedWithAdress>
  <DomainObject.Predmet.ProtustrankaFormatedWithAdressOIB>
    <izvorni_sadrzaj> ANTE JURKOVIĆ d.o.o., OIB 46928909972, Dedovići 3, 10000 Zagreb</izvorni_sadrzaj>
    <derivirana_varijabla naziv="DomainObject.Predmet.ProtustrankaFormatedWithAdressOIB_1"> ANTE JURKOVIĆ d.o.o., OIB 46928909972, Dedovići 3, 10000 Zagreb</derivirana_varijabla>
  </DomainObject.Predmet.ProtustrankaFormatedWithAdressOIB>
  <DomainObject.Predmet.ProtustrankaWithAdress>
    <izvorni_sadrzaj>ANTE JURKOVIĆ d.o.o. Dedovići 3, 10000 Zagreb</izvorni_sadrzaj>
    <derivirana_varijabla naziv="DomainObject.Predmet.ProtustrankaWithAdress_1">ANTE JURKOVIĆ d.o.o. Dedovići 3, 10000 Zagreb</derivirana_varijabla>
  </DomainObject.Predmet.ProtustrankaWithAdress>
  <DomainObject.Predmet.ProtustrankaWithAdressOIB>
    <izvorni_sadrzaj>ANTE JURKOVIĆ d.o.o., OIB 46928909972, Dedovići 3, 10000 Zagreb</izvorni_sadrzaj>
    <derivirana_varijabla naziv="DomainObject.Predmet.ProtustrankaWithAdressOIB_1">ANTE JURKOVIĆ d.o.o., OIB 46928909972, Dedovići 3, 10000 Zagreb</derivirana_varijabla>
  </DomainObject.Predmet.ProtustrankaWithAdressOIB>
  <DomainObject.Predmet.ProtustrankaNazivFormated>
    <izvorni_sadrzaj>ANTE JURKOVIĆ d.o.o.</izvorni_sadrzaj>
    <derivirana_varijabla naziv="DomainObject.Predmet.ProtustrankaNazivFormated_1">ANTE JURKOVIĆ d.o.o.</derivirana_varijabla>
  </DomainObject.Predmet.ProtustrankaNazivFormated>
  <DomainObject.Predmet.ProtustrankaNazivFormatedOIB>
    <izvorni_sadrzaj>ANTE JURKOVIĆ d.o.o., OIB 46928909972</izvorni_sadrzaj>
    <derivirana_varijabla naziv="DomainObject.Predmet.ProtustrankaNazivFormatedOIB_1">ANTE JURKOVIĆ d.o.o., OIB 46928909972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JURKOVIĆ d.o.o.</item>
    </izvorni_sadrzaj>
    <derivirana_varijabla naziv="DomainObject.Predmet.ProtuStrankaListFormated_1">
      <item>ANTE JURKOVIĆ d.o.o.</item>
    </derivirana_varijabla>
  </DomainObject.Predmet.ProtuStrankaListFormated>
  <DomainObject.Predmet.ProtuStrankaListFormatedOIB>
    <izvorni_sadrzaj>
      <item>ANTE JURKOVIĆ d.o.o., OIB 46928909972</item>
    </izvorni_sadrzaj>
    <derivirana_varijabla naziv="DomainObject.Predmet.ProtuStrankaListFormatedOIB_1">
      <item>ANTE JURKOVIĆ d.o.o., OIB 46928909972</item>
    </derivirana_varijabla>
  </DomainObject.Predmet.ProtuStrankaListFormatedOIB>
  <DomainObject.Predmet.ProtuStrankaListFormatedWithAdress>
    <izvorni_sadrzaj>
      <item>ANTE JURKOVIĆ d.o.o., Dedovići 3, 10000 Zagreb</item>
    </izvorni_sadrzaj>
    <derivirana_varijabla naziv="DomainObject.Predmet.ProtuStrankaListFormatedWithAdress_1">
      <item>ANTE JURKOVIĆ d.o.o., Dedovići 3, 10000 Zagreb</item>
    </derivirana_varijabla>
  </DomainObject.Predmet.ProtuStrankaListFormatedWithAdress>
  <DomainObject.Predmet.ProtuStrankaListFormatedWithAdressOIB>
    <izvorni_sadrzaj>
      <item>ANTE JURKOVIĆ d.o.o., OIB 46928909972, Dedovići 3, 10000 Zagreb</item>
    </izvorni_sadrzaj>
    <derivirana_varijabla naziv="DomainObject.Predmet.ProtuStrankaListFormatedWithAdressOIB_1">
      <item>ANTE JURKOVIĆ d.o.o., OIB 46928909972, Dedovići 3, 10000 Zagreb</item>
    </derivirana_varijabla>
  </DomainObject.Predmet.ProtuStrankaListFormatedWithAdressOIB>
  <DomainObject.Predmet.ProtuStrankaListNazivFormated>
    <izvorni_sadrzaj>
      <item>ANTE JURKOVIĆ d.o.o.</item>
    </izvorni_sadrzaj>
    <derivirana_varijabla naziv="DomainObject.Predmet.ProtuStrankaListNazivFormated_1">
      <item>ANTE JURKOVIĆ d.o.o.</item>
    </derivirana_varijabla>
  </DomainObject.Predmet.ProtuStrankaListNazivFormated>
  <DomainObject.Predmet.ProtuStrankaListNazivFormatedOIB>
    <izvorni_sadrzaj>
      <item>ANTE JURKOVIĆ d.o.o., OIB 46928909972</item>
    </izvorni_sadrzaj>
    <derivirana_varijabla naziv="DomainObject.Predmet.ProtuStrankaListNazivFormatedOIB_1">
      <item>ANTE JURKOVIĆ d.o.o., OIB 46928909972</item>
    </derivirana_varijabla>
  </DomainObject.Predmet.ProtuStrankaListNazivFormatedOIB>
  <DomainObject.Predmet.OstaliListFormated>
    <izvorni_sadrzaj>
      <item>Ante Jurković</item>
      <item>Milan Kanjer</item>
    </izvorni_sadrzaj>
    <derivirana_varijabla naziv="DomainObject.Predmet.OstaliListFormated_1">
      <item>Ante Jurković</item>
      <item>Milan Kanjer</item>
    </derivirana_varijabla>
  </DomainObject.Predmet.OstaliListFormated>
  <DomainObject.Predmet.OstaliListFormatedOIB>
    <izvorni_sadrzaj>
      <item>Ante Jurković, OIB 30348957208</item>
      <item>Milan Kanjer, OIB 19841318135</item>
    </izvorni_sadrzaj>
    <derivirana_varijabla naziv="DomainObject.Predmet.OstaliListFormatedOIB_1">
      <item>Ante Jurković, OIB 30348957208</item>
      <item>Milan Kanjer, OIB 19841318135</item>
    </derivirana_varijabla>
  </DomainObject.Predmet.OstaliListFormatedOIB>
  <DomainObject.Predmet.OstaliListFormatedWithAdress>
    <izvorni_sadrzaj>
      <item>Ante Jurković, Dedovići 3, 10000 Zagreb</item>
      <item>Milan Kanjer, II. Praćanska 6a, 10000 Zagreb</item>
    </izvorni_sadrzaj>
    <derivirana_varijabla naziv="DomainObject.Predmet.OstaliListFormatedWithAdress_1">
      <item>Ante Jurković, Dedovići 3, 10000 Zagreb</item>
      <item>Milan Kanjer, II. Praćanska 6a, 10000 Zagreb</item>
    </derivirana_varijabla>
  </DomainObject.Predmet.OstaliListFormatedWithAdress>
  <DomainObject.Predmet.OstaliListFormatedWithAdressOIB>
    <izvorni_sadrzaj>
      <item>Ante Jurković, OIB 30348957208, Dedovići 3, 10000 Zagreb</item>
      <item>Milan Kanjer, OIB 19841318135, II. Praćanska 6a, 10000 Zagreb</item>
    </izvorni_sadrzaj>
    <derivirana_varijabla naziv="DomainObject.Predmet.OstaliListFormatedWithAdressOIB_1">
      <item>Ante Jurković, OIB 30348957208, Dedovići 3, 10000 Zagreb</item>
      <item>Milan Kanjer, OIB 19841318135, II. Praćanska 6a, 10000 Zagreb</item>
    </derivirana_varijabla>
  </DomainObject.Predmet.OstaliListFormatedWithAdressOIB>
  <DomainObject.Predmet.OstaliListNazivFormated>
    <izvorni_sadrzaj>
      <item>Ante Jurković</item>
      <item>Milan Kanjer</item>
    </izvorni_sadrzaj>
    <derivirana_varijabla naziv="DomainObject.Predmet.OstaliListNazivFormated_1">
      <item>Ante Jurković</item>
      <item>Milan Kanjer</item>
    </derivirana_varijabla>
  </DomainObject.Predmet.OstaliListNazivFormated>
  <DomainObject.Predmet.OstaliListNazivFormatedOIB>
    <izvorni_sadrzaj>
      <item>Ante Jurković, OIB 30348957208</item>
      <item>Milan Kanjer, OIB 19841318135</item>
    </izvorni_sadrzaj>
    <derivirana_varijabla naziv="DomainObject.Predmet.OstaliListNazivFormatedOIB_1">
      <item>Ante Jurković, OIB 30348957208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JURKOVIĆ d.o.o.</izvorni_sadrzaj>
    <derivirana_varijabla naziv="DomainObject.Predmet.ProtustrankaIDrugi_1">ANTE JURKOVIĆ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ANTE JURKOVIĆ d.o.o., OIB 46928909972, Dedovići 3, 10000 Zagreb</izvorni_sadrzaj>
    <derivirana_varijabla naziv="DomainObject.Predmet.ProtustrankaIDrugiAdressOIB_1">ANTE JURKOVIĆ d.o.o., OIB 46928909972,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JURKOVIĆ d.o.o.</item>
      <item>Ante Jurković</item>
      <item>Milan Kanjer</item>
    </izvorni_sadrzaj>
    <derivirana_varijabla naziv="DomainObject.Predmet.SudioniciListNaziv_1">
      <item>FINA Regionalni centar Zagreb</item>
      <item>ANTE JURKOVIĆ d.o.o.</item>
      <item>Ante Jurković</item>
      <item>Milan Kanjer</item>
    </derivirana_varijabla>
  </DomainObject.Predmet.SudioniciListNaziv>
  <DomainObject.Predmet.SudioniciListAdressOIB>
    <izvorni_sadrzaj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izvorni_sadrzaj>
    <derivirana_varijabla naziv="DomainObject.Predmet.SudioniciListAdressOIB_1"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46928909972</item>
      <item>, OIB 30348957208</item>
      <item>, OIB 19841318135</item>
    </izvorni_sadrzaj>
    <derivirana_varijabla naziv="DomainObject.Predmet.SudioniciListNazivOIB_1">
      <item>, OIB 85821130368</item>
      <item>, OIB 46928909972</item>
      <item>, OIB 30348957208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1271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2016-10-27T12:47:00Z</dcterms:created>
  <dc:creator>malenicav</dc:creator>
  <cp:lastModifiedBy>Kristina Švajger</cp:lastModifiedBy>
  <cp:lastPrinted>2016-10-27T12:51:00Z</cp:lastPrinted>
  <dcterms:modified xmlns:xsi="http://www.w3.org/2001/XMLSchema-instance" xsi:type="dcterms:W3CDTF">2016-10-27T12:51:00Z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