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adcf" w14:paraId="001adc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632F7F">
        <w:rPr>
          <w:rStyle w:val="Naglaeno"/>
          <w:b w:val="false"/>
        </w:rPr>
        <w:t>210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DE085D">
        <w:t>AMATERSKI ŠPORTSKI MALONOGOMETNI KLUB VALENTINO, Osijek, Stepinčeva ulica 18, Registarski broj</w:t>
      </w:r>
      <w:r w:rsidR="00331402">
        <w:t>:</w:t>
      </w:r>
      <w:r w:rsidR="00BB3D58">
        <w:t xml:space="preserve"> </w:t>
      </w:r>
      <w:r w:rsidR="00DE085D">
        <w:t>14004127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DE085D">
        <w:t>75652041325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657FB">
        <w:t>17</w:t>
      </w:r>
      <w:r w:rsidR="00BB3D58">
        <w:t xml:space="preserve">. </w:t>
      </w:r>
      <w:r w:rsidR="009657FB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53BFE">
        <w:t>AMATERSKI ŠPORTSKI MALONOGOMETNI KLUB VALENTINO, Osijek, Stepinčeva ulica 18, Registarski broj: 14004127, OIB: 75652041325,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10682">
        <w:t>5</w:t>
      </w:r>
      <w:r w:rsidR="00083A93">
        <w:t>.</w:t>
      </w:r>
      <w:r w:rsidR="00DE085D">
        <w:t>807,41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9C30EF">
        <w:t>210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E4F26">
        <w:t>17. listop</w:t>
      </w:r>
      <w:r w:rsidR="00A82015">
        <w:t>a</w:t>
      </w:r>
      <w:r w:rsidR="006E4F26">
        <w:t>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10682">
        <w:t>1</w:t>
      </w:r>
      <w:r w:rsidR="009657FB">
        <w:t>7</w:t>
      </w:r>
      <w:r w:rsidR="004F0B19">
        <w:t>.</w:t>
      </w:r>
      <w:r w:rsidR="00ED7CF1">
        <w:t>1</w:t>
      </w:r>
      <w:r w:rsidR="009657FB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80E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E4F26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68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68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80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80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68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68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80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80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St-2210/2016</izvorni_sadrzaj>
    <derivirana_varijabla naziv="DomainObject.Predmet.OznakaBroj_1">St-2210/2016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AMATERSKI ŠPORTSKI MALONOGOMETNI KLUB "VALENTINO"</izvorni_sadrzaj>
    <derivirana_varijabla naziv="DomainObject.Predmet.ProtustrankaFormated_1">  AMATERSKI ŠPORTSKI MALONOGOMETNI KLUB "VALENTINO"</derivirana_varijabla>
  </DomainObject.Predmet.ProtustrankaFormated>
  <DomainObject.Predmet.ProtustrankaFormatedOIB>
    <izvorni_sadrzaj>  AMATERSKI ŠPORTSKI MALONOGOMETNI KLUB "VALENTINO", OIB 75652041325</izvorni_sadrzaj>
    <derivirana_varijabla naziv="DomainObject.Predmet.ProtustrankaFormatedOIB_1">  AMATERSKI ŠPORTSKI MALONOGOMETNI KLUB "VALENTINO", OIB 75652041325</derivirana_varijabla>
  </DomainObject.Predmet.ProtustrankaFormatedOIB>
  <DomainObject.Predmet.ProtustrankaFormatedWithAdress>
    <izvorni_sadrzaj> AMATERSKI ŠPORTSKI MALONOGOMETNI KLUB "VALENTINO", Stepinčeva ulica 18, 31000 Osijek</izvorni_sadrzaj>
    <derivirana_varijabla naziv="DomainObject.Predmet.ProtustrankaFormatedWithAdress_1"> AMATERSKI ŠPORTSKI MALONOGOMETNI KLUB "VALENTINO", Stepinčeva ulica 18, 31000 Osijek</derivirana_varijabla>
  </DomainObject.Predmet.ProtustrankaFormatedWithAdress>
  <DomainObject.Predmet.ProtustrankaFormatedWithAdressOIB>
    <izvorni_sadrzaj> AMATERSKI ŠPORTSKI MALONOGOMETNI KLUB "VALENTINO", OIB 75652041325, Stepinčeva ulica 18, 31000 Osijek</izvorni_sadrzaj>
    <derivirana_varijabla naziv="DomainObject.Predmet.ProtustrankaFormatedWithAdressOIB_1"> AMATERSKI ŠPORTSKI MALONOGOMETNI KLUB "VALENTINO", OIB 75652041325, Stepinčeva ulica 18, 31000 Osijek</derivirana_varijabla>
  </DomainObject.Predmet.ProtustrankaFormatedWithAdressOIB>
  <DomainObject.Predmet.ProtustrankaWithAdress>
    <izvorni_sadrzaj>AMATERSKI ŠPORTSKI MALONOGOMETNI KLUB "VALENTINO" Stepinčeva ulica 18, 31000 Osijek</izvorni_sadrzaj>
    <derivirana_varijabla naziv="DomainObject.Predmet.ProtustrankaWithAdress_1">AMATERSKI ŠPORTSKI MALONOGOMETNI KLUB "VALENTINO" Stepinčeva ulica 18, 31000 Osijek</derivirana_varijabla>
  </DomainObject.Predmet.ProtustrankaWithAdress>
  <DomainObject.Predmet.ProtustrankaWithAdressOIB>
    <izvorni_sadrzaj>AMATERSKI ŠPORTSKI MALONOGOMETNI KLUB "VALENTINO", OIB 75652041325, Stepinčeva ulica 18, 31000 Osijek</izvorni_sadrzaj>
    <derivirana_varijabla naziv="DomainObject.Predmet.ProtustrankaWithAdressOIB_1">AMATERSKI ŠPORTSKI MALONOGOMETNI KLUB "VALENTINO", OIB 75652041325, Stepinčeva ulica 18, 31000 Osijek</derivirana_varijabla>
  </DomainObject.Predmet.ProtustrankaWithAdressOIB>
  <DomainObject.Predmet.ProtustrankaNazivFormated>
    <izvorni_sadrzaj>AMATERSKI ŠPORTSKI MALONOGOMETNI KLUB "VALENTINO"</izvorni_sadrzaj>
    <derivirana_varijabla naziv="DomainObject.Predmet.ProtustrankaNazivFormated_1">AMATERSKI ŠPORTSKI MALONOGOMETNI KLUB "VALENTINO"</derivirana_varijabla>
  </DomainObject.Predmet.ProtustrankaNazivFormated>
  <DomainObject.Predmet.ProtustrankaNazivFormatedOIB>
    <izvorni_sadrzaj>AMATERSKI ŠPORTSKI MALONOGOMETNI KLUB "VALENTINO", OIB 75652041325</izvorni_sadrzaj>
    <derivirana_varijabla naziv="DomainObject.Predmet.ProtustrankaNazivFormatedOIB_1">AMATERSKI ŠPORTSKI MALONOGOMETNI KLUB "VALENTINO", OIB 75652041325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AMATERSKI ŠPORTSKI MALONOGOMETNI KLUB "VALENTINO"</item>
    </izvorni_sadrzaj>
    <derivirana_varijabla naziv="DomainObject.Predmet.ProtuStrankaListFormated_1">
      <item>AMATERSKI ŠPORTSKI MALONOGOMETNI KLUB "VALENTINO"</item>
    </derivirana_varijabla>
  </DomainObject.Predmet.ProtuStrankaListFormated>
  <DomainObject.Predmet.ProtuStrankaListFormatedOIB>
    <izvorni_sadrzaj>
      <item>AMATERSKI ŠPORTSKI MALONOGOMETNI KLUB "VALENTINO", OIB 75652041325</item>
    </izvorni_sadrzaj>
    <derivirana_varijabla naziv="DomainObject.Predmet.ProtuStrankaListFormatedOIB_1">
      <item>AMATERSKI ŠPORTSKI MALONOGOMETNI KLUB "VALENTINO", OIB 75652041325</item>
    </derivirana_varijabla>
  </DomainObject.Predmet.ProtuStrankaListFormatedOIB>
  <DomainObject.Predmet.ProtuStrankaListFormatedWithAdress>
    <izvorni_sadrzaj>
      <item>AMATERSKI ŠPORTSKI MALONOGOMETNI KLUB "VALENTINO", Stepinčeva ulica 18, 31000 Osijek</item>
    </izvorni_sadrzaj>
    <derivirana_varijabla naziv="DomainObject.Predmet.ProtuStrankaListFormatedWithAdress_1">
      <item>AMATERSKI ŠPORTSKI MALONOGOMETNI KLUB "VALENTINO", Stepinčeva ulica 18, 31000 Osijek</item>
    </derivirana_varijabla>
  </DomainObject.Predmet.ProtuStrankaListFormatedWithAdress>
  <DomainObject.Predmet.ProtuStrankaListFormatedWithAdressOIB>
    <izvorni_sadrzaj>
      <item>AMATERSKI ŠPORTSKI MALONOGOMETNI KLUB "VALENTINO", OIB 75652041325, Stepinčeva ulica 18, 31000 Osijek</item>
    </izvorni_sadrzaj>
    <derivirana_varijabla naziv="DomainObject.Predmet.ProtuStrankaListFormatedWithAdressOIB_1">
      <item>AMATERSKI ŠPORTSKI MALONOGOMETNI KLUB "VALENTINO", OIB 75652041325, Stepinčeva ulica 18, 31000 Osijek</item>
    </derivirana_varijabla>
  </DomainObject.Predmet.ProtuStrankaListFormatedWithAdressOIB>
  <DomainObject.Predmet.ProtuStrankaListNazivFormated>
    <izvorni_sadrzaj>
      <item>AMATERSKI ŠPORTSKI MALONOGOMETNI KLUB "VALENTINO"</item>
    </izvorni_sadrzaj>
    <derivirana_varijabla naziv="DomainObject.Predmet.ProtuStrankaListNazivFormated_1">
      <item>AMATERSKI ŠPORTSKI MALONOGOMETNI KLUB "VALENTINO"</item>
    </derivirana_varijabla>
  </DomainObject.Predmet.ProtuStrankaListNazivFormated>
  <DomainObject.Predmet.ProtuStrankaListNazivFormatedOIB>
    <izvorni_sadrzaj>
      <item>AMATERSKI ŠPORTSKI MALONOGOMETNI KLUB "VALENTINO", OIB 75652041325</item>
    </izvorni_sadrzaj>
    <derivirana_varijabla naziv="DomainObject.Predmet.ProtuStrankaListNazivFormatedOIB_1">
      <item>AMATERSKI ŠPORTSKI MALONOGOMETNI KLUB "VALENTINO", OIB 75652041325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AMATERSKI ŠPORTSKI MALONOGOMETNI KLUB "VALENTINO"</izvorni_sadrzaj>
    <derivirana_varijabla naziv="DomainObject.Predmet.ProtustrankaIDrugi_1">AMATERSKI ŠPORTSKI MALONOGOMETNI KLUB "VALENTINO"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AMATERSKI ŠPORTSKI MALONOGOMETNI KLUB "VALENTINO", OIB 75652041325, Stepinčeva ulica 18, 31000 Osijek</izvorni_sadrzaj>
    <derivirana_varijabla naziv="DomainObject.Predmet.ProtustrankaIDrugiAdressOIB_1">AMATERSKI ŠPORTSKI MALONOGOMETNI KLUB "VALENTINO", OIB 75652041325, Stepinčeva ulica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AMATERSKI ŠPORTSKI MALONOGOMETNI KLUB "VALENTINO"</item>
    </izvorni_sadrzaj>
    <derivirana_varijabla naziv="DomainObject.Predmet.SudioniciListNaziv_1">
      <item>FINA RC OSIJEK</item>
      <item>AMATERSKI ŠPORTSKI MALONOGOMETNI KLUB "VALENTINO"</item>
    </derivirana_varijabla>
  </DomainObject.Predmet.SudioniciListNaziv>
  <DomainObject.Predmet.SudioniciListAdressOIB>
    <izvorni_sadrzaj>
      <item>FINA RC OSIJEK, OIB 85821130368</item>
      <item>AMATERSKI ŠPORTSKI MALONOGOMETNI KLUB "VALENTINO", OIB 75652041325, Stepinčeva ulica 18,31000 Osijek</item>
    </izvorni_sadrzaj>
    <derivirana_varijabla naziv="DomainObject.Predmet.SudioniciListAdressOIB_1">
      <item>FINA RC OSIJEK, OIB 85821130368</item>
      <item>AMATERSKI ŠPORTSKI MALONOGOMETNI KLUB "VALENTINO", OIB 75652041325, Stepinčeva ulica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75652041325</item>
    </izvorni_sadrzaj>
    <derivirana_varijabla naziv="DomainObject.Predmet.SudioniciListNazivOIB_1">
      <item>, OIB 85821130368</item>
      <item>, OIB 75652041325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6AAD7-0757-4761-9E3B-9359EE66C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2090</properties:Characters>
  <properties:Lines>50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2016-10-17T07:05:00Z</dcterms:created>
  <dc:creator>Korisnik</dc:creator>
  <cp:lastModifiedBy>Maja Videnović</cp:lastModifiedBy>
  <cp:lastPrinted>2016-08-11T09:04:00Z</cp:lastPrinted>
  <dcterms:modified xmlns:xsi="http://www.w3.org/2001/XMLSchema-instance" xsi:type="dcterms:W3CDTF">2016-10-17T07:56:00Z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