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fbdb" w14:paraId="37dfbdb" w:rsidRDefault="00091651" w:rsidP="00974BE9" w:rsidR="001F69A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0953" w:rsidP="001F69A3" w:rsidR="001F69A3">
      <w:pPr>
        <w:jc w:val="both"/>
      </w:pPr>
      <w:r>
        <w:t>Republika Hrvatska</w:t>
      </w:r>
    </w:p>
    <w:p w:rsidRDefault="00E80953" w:rsidP="001F69A3" w:rsidR="00E80953">
      <w:pPr>
        <w:jc w:val="both"/>
      </w:pPr>
      <w:r>
        <w:t>Trgovački sud u Osijeku</w:t>
      </w:r>
    </w:p>
    <w:p w:rsidRDefault="00E80953" w:rsidP="001F69A3" w:rsidR="00E8095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567FD6" w:rsidP="002308E3" w:rsidR="00863F74">
      <w:pPr>
        <w:jc w:val="right"/>
      </w:pPr>
      <w:r w:rsidRPr="00567FD6">
        <w:rPr>
          <w:b/>
        </w:rPr>
        <w:t>Broj:  1/St-</w:t>
      </w:r>
      <w:r w:rsidR="00DA4F81">
        <w:rPr>
          <w:b/>
        </w:rPr>
        <w:t>224/2014-</w:t>
      </w:r>
      <w:r w:rsidR="00E80953">
        <w:rPr>
          <w:b/>
        </w:rPr>
        <w:t>126</w:t>
      </w:r>
    </w:p>
    <w:p w:rsidRDefault="00050FFD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30759D" w:rsidP="0030759D" w:rsidR="0030759D">
      <w:pPr>
        <w:ind w:firstLine="708"/>
        <w:jc w:val="both"/>
      </w:pPr>
      <w:r>
        <w:t xml:space="preserve">TRGOVAČKI SUD U OSIJEKU, STALNA SLUŽBA U SLAVONSKOM BRODU, po stečajnoj sutkinji Vesni Vukelić, u stečajnom postupku koji se vodi nad dužnikom EKO SLAVONIJA d.o.o. u stečaju Slavonski Brod, Sjeverna vezna cesta </w:t>
      </w:r>
      <w:proofErr w:type="spellStart"/>
      <w:r>
        <w:t>bb</w:t>
      </w:r>
      <w:proofErr w:type="spellEnd"/>
      <w:r>
        <w:t>, OIB 94762402535,</w:t>
      </w:r>
      <w:r>
        <w:rPr>
          <w:color w:val="000000"/>
        </w:rPr>
        <w:t xml:space="preserve"> dana</w:t>
      </w:r>
      <w:r w:rsidR="00A51F16">
        <w:t xml:space="preserve"> 14</w:t>
      </w:r>
      <w:r>
        <w:t xml:space="preserve">. </w:t>
      </w:r>
      <w:r w:rsidR="00E80953">
        <w:t>prosinca</w:t>
      </w:r>
      <w:r>
        <w:t xml:space="preserve"> 2018.</w:t>
      </w:r>
    </w:p>
    <w:p w:rsidRDefault="0030759D" w:rsidP="0099268D" w:rsidR="00050FFD">
      <w:pPr>
        <w:ind w:firstLine="708"/>
        <w:jc w:val="both"/>
      </w:pPr>
      <w:r>
        <w:t xml:space="preserve"> </w:t>
      </w:r>
    </w:p>
    <w:p w:rsidRDefault="001F69A3" w:rsidP="001A5CCA" w:rsidR="00863F74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0573" w:rsidR="00DE0186" w:rsidRPr="00434677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 xml:space="preserve">iznos jamčevine od </w:t>
      </w:r>
      <w:r w:rsidR="00E80953">
        <w:rPr>
          <w:b/>
        </w:rPr>
        <w:t>67.000,00</w:t>
      </w:r>
      <w:r w:rsidR="00650EBE" w:rsidRPr="00650EBE">
        <w:rPr>
          <w:b/>
        </w:rPr>
        <w:t xml:space="preserve"> kn</w:t>
      </w:r>
      <w:r w:rsidR="00650EBE">
        <w:t xml:space="preserve"> uplaćen od strane </w:t>
      </w:r>
      <w:r w:rsidR="008E6023">
        <w:t>uplatitelja</w:t>
      </w:r>
      <w:r w:rsidR="00650EBE">
        <w:t xml:space="preserve"> </w:t>
      </w:r>
      <w:r w:rsidR="00E80953" w:rsidRPr="00612886">
        <w:rPr>
          <w:b/>
        </w:rPr>
        <w:t>DAMIRA VERŠECA</w:t>
      </w:r>
      <w:r w:rsidR="00650EBE" w:rsidRPr="00612886">
        <w:rPr>
          <w:b/>
        </w:rPr>
        <w:t>,</w:t>
      </w:r>
      <w:r w:rsidR="00E80953" w:rsidRPr="00612886">
        <w:rPr>
          <w:b/>
        </w:rPr>
        <w:t xml:space="preserve"> </w:t>
      </w:r>
      <w:r w:rsidR="00612886" w:rsidRPr="00612886">
        <w:rPr>
          <w:b/>
        </w:rPr>
        <w:t>Virovitica, Ulica Pavla Radića 1, OIB 90464311839,</w:t>
      </w:r>
      <w:r w:rsidR="00650EBE">
        <w:t xml:space="preserve"> na poseban račun</w:t>
      </w:r>
      <w:r w:rsidR="0030736C">
        <w:t xml:space="preserve"> Agencije</w:t>
      </w:r>
      <w:r w:rsidR="00650EBE">
        <w:t xml:space="preserve"> </w:t>
      </w:r>
      <w:r w:rsidR="0030736C">
        <w:t>radi sudjelovanja u elektron</w:t>
      </w:r>
      <w:r w:rsidR="00434677">
        <w:t>ičkoj javnoj dražbi</w:t>
      </w:r>
      <w:r w:rsidR="0030736C">
        <w:t xml:space="preserve"> identifikator</w:t>
      </w:r>
      <w:r w:rsidR="00434677">
        <w:t xml:space="preserve"> </w:t>
      </w:r>
      <w:r w:rsidR="0030736C">
        <w:t xml:space="preserve">nadmetanja: </w:t>
      </w:r>
      <w:r w:rsidR="00264A27">
        <w:t>10918</w:t>
      </w:r>
      <w:r w:rsidR="0030736C">
        <w:t xml:space="preserve">, </w:t>
      </w:r>
      <w:r w:rsidR="00D4696F">
        <w:t>s računa Agencije za uplatu jamčevine br. IBAN HR</w:t>
      </w:r>
      <w:r w:rsidR="00B538E7">
        <w:t>3323900011300028779</w:t>
      </w:r>
      <w:r w:rsidR="0041740B">
        <w:t xml:space="preserve"> </w:t>
      </w:r>
      <w:r w:rsidR="00926618">
        <w:t xml:space="preserve">prenijeti u korist računa </w:t>
      </w:r>
      <w:r w:rsidR="00D4696F">
        <w:t xml:space="preserve">uplatitelja </w:t>
      </w:r>
      <w:r w:rsidR="00612886" w:rsidRPr="00612886">
        <w:rPr>
          <w:b/>
        </w:rPr>
        <w:t>DAMIRA VERŠECA, Virovitica, Ulica Pavla Radića 1, OIB 90464311839</w:t>
      </w:r>
      <w:r w:rsidR="00926618" w:rsidRPr="00F93BEC">
        <w:t>,</w:t>
      </w:r>
      <w:r w:rsidR="00926618">
        <w:t xml:space="preserve"> </w:t>
      </w:r>
      <w:r w:rsidR="00434677" w:rsidRPr="00434677">
        <w:t>koji je naveden u</w:t>
      </w:r>
      <w:r w:rsidR="00434677">
        <w:t xml:space="preserve"> njegovoj</w:t>
      </w:r>
      <w:r w:rsidR="00434677" w:rsidRPr="00434677">
        <w:t xml:space="preserve"> prijavi</w:t>
      </w:r>
      <w:r w:rsidR="00434677">
        <w:rPr>
          <w:b/>
        </w:rPr>
        <w:t xml:space="preserve"> </w:t>
      </w:r>
      <w:r w:rsidR="00434677">
        <w:t>za sudjelovanje u elekt</w:t>
      </w:r>
      <w:r w:rsidR="00434677" w:rsidRPr="00434677">
        <w:t>r</w:t>
      </w:r>
      <w:r w:rsidR="00434677">
        <w:t>o</w:t>
      </w:r>
      <w:r w:rsidR="00434677" w:rsidRPr="00434677">
        <w:t>ničkoj dražbi ID nadmetanja 10918.</w:t>
      </w:r>
      <w:r w:rsidR="0088783E" w:rsidRPr="00434677">
        <w:t xml:space="preserve"> </w:t>
      </w:r>
    </w:p>
    <w:p w:rsidRDefault="00B538E7" w:rsidP="00FC0573" w:rsidR="00B538E7">
      <w:pPr>
        <w:tabs>
          <w:tab w:pos="720" w:val="left"/>
        </w:tabs>
        <w:jc w:val="both"/>
      </w:pPr>
      <w:r>
        <w:tab/>
      </w:r>
    </w:p>
    <w:p w:rsidRDefault="001E3FA6" w:rsidP="00FC0573" w:rsidR="001E3FA6">
      <w:pPr>
        <w:tabs>
          <w:tab w:pos="720" w:val="left"/>
        </w:tabs>
        <w:jc w:val="both"/>
      </w:pPr>
    </w:p>
    <w:p w:rsidRDefault="00B538E7" w:rsidP="00B538E7" w:rsidR="001E3FA6">
      <w:pPr>
        <w:tabs>
          <w:tab w:pos="720" w:val="left"/>
        </w:tabs>
        <w:jc w:val="center"/>
      </w:pPr>
      <w:r>
        <w:t>Obrazloženje</w:t>
      </w:r>
    </w:p>
    <w:p w:rsidRDefault="00B538E7" w:rsidP="00FC0573" w:rsidR="00B538E7">
      <w:pPr>
        <w:tabs>
          <w:tab w:pos="720" w:val="left"/>
        </w:tabs>
        <w:jc w:val="both"/>
      </w:pPr>
    </w:p>
    <w:p w:rsidRDefault="00B538E7" w:rsidP="00FC0573" w:rsidR="00FA66C5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84077F">
        <w:t xml:space="preserve">EKO SLAVONIJA d.o.o. u stečaju Slavonski Brod, Sjeverna vezna cesta </w:t>
      </w:r>
      <w:proofErr w:type="spellStart"/>
      <w:r w:rsidR="0084077F">
        <w:t>bb</w:t>
      </w:r>
      <w:proofErr w:type="spellEnd"/>
      <w:r w:rsidR="0084077F">
        <w:t>, OIB 94762402535</w:t>
      </w:r>
      <w:r w:rsidRPr="007317C3">
        <w:t>,</w:t>
      </w:r>
      <w:r>
        <w:t xml:space="preserve"> </w:t>
      </w:r>
      <w:r w:rsidR="007317C3">
        <w:t xml:space="preserve">uplatitelj </w:t>
      </w:r>
      <w:r w:rsidR="0041740B">
        <w:t xml:space="preserve">Damir </w:t>
      </w:r>
      <w:proofErr w:type="spellStart"/>
      <w:r w:rsidR="0041740B">
        <w:t>Veršec</w:t>
      </w:r>
      <w:proofErr w:type="spellEnd"/>
      <w:r w:rsidR="007317C3">
        <w:t xml:space="preserve"> podnio je zahtjev za povrat uplaćen</w:t>
      </w:r>
      <w:r w:rsidR="0041740B">
        <w:t>e</w:t>
      </w:r>
      <w:r w:rsidR="007317C3">
        <w:t xml:space="preserve"> ja</w:t>
      </w:r>
      <w:r w:rsidR="0041740B">
        <w:t>mčevine</w:t>
      </w:r>
      <w:r w:rsidR="002876EE">
        <w:t xml:space="preserve"> u iznosu od </w:t>
      </w:r>
      <w:r w:rsidR="0041740B">
        <w:t>67.000,00</w:t>
      </w:r>
      <w:r w:rsidR="002876EE">
        <w:t xml:space="preserve"> kn</w:t>
      </w:r>
      <w:r w:rsidR="007317C3">
        <w:t xml:space="preserve"> </w:t>
      </w:r>
      <w:r w:rsidR="00A62756">
        <w:t>koji</w:t>
      </w:r>
      <w:r w:rsidR="00EF7FF2">
        <w:t xml:space="preserve"> je</w:t>
      </w:r>
      <w:r w:rsidR="007317C3">
        <w:t xml:space="preserve"> položio na poseban račun FINE radi sudjelovanja</w:t>
      </w:r>
      <w:r w:rsidR="00DE0186">
        <w:t xml:space="preserve"> u elektroničkoj javnoj dražbi</w:t>
      </w:r>
      <w:r w:rsidR="00434677">
        <w:t xml:space="preserve"> za ID nadmetanja 10918,</w:t>
      </w:r>
      <w:r w:rsidR="00A62756">
        <w:t xml:space="preserve"> uz napomenu da je pogrešno izvršio dva puta uplatu iste jamčevine radi sudjelovanja za isto nadmetanje te da mu je pogrešno uplaćena jamčevina vraćena</w:t>
      </w:r>
      <w:r w:rsidR="00FD0DB8">
        <w:t>, a kako su i dalje na računu FINE ostala sredstva po prvoj uplati u iznosu 67.000,00 kn, a njegova ponuda nije prihvaćena</w:t>
      </w:r>
      <w:r w:rsidR="00AD51B5">
        <w:t xml:space="preserve">, </w:t>
      </w:r>
      <w:r w:rsidR="00DE0186">
        <w:t xml:space="preserve">to je predložio da </w:t>
      </w:r>
      <w:r w:rsidR="00FD0DB8">
        <w:t xml:space="preserve">mu </w:t>
      </w:r>
      <w:r w:rsidR="00DE0186">
        <w:t xml:space="preserve">se </w:t>
      </w:r>
      <w:r w:rsidR="00B32CD5">
        <w:t>jamčevina vrati</w:t>
      </w:r>
      <w:r w:rsidR="00DE0186">
        <w:t xml:space="preserve">.  </w:t>
      </w:r>
    </w:p>
    <w:p w:rsidRDefault="00B32CD5" w:rsidP="00FC0573" w:rsidR="00B32CD5">
      <w:pPr>
        <w:tabs>
          <w:tab w:pos="720" w:val="left"/>
        </w:tabs>
        <w:jc w:val="both"/>
      </w:pPr>
    </w:p>
    <w:p w:rsidRDefault="00B32CD5" w:rsidP="00FC0573" w:rsidR="004B526F">
      <w:pPr>
        <w:tabs>
          <w:tab w:pos="720" w:val="left"/>
        </w:tabs>
        <w:jc w:val="both"/>
      </w:pPr>
      <w:r>
        <w:tab/>
        <w:t xml:space="preserve">Prilikom donošenja odluke o povratu jamčevine, sud je izvršio uvid u obavijest FINE od </w:t>
      </w:r>
      <w:r w:rsidR="00386057">
        <w:t>06.11</w:t>
      </w:r>
      <w:r>
        <w:t xml:space="preserve">.2018. iz koje proizlazi da je uplatitelj </w:t>
      </w:r>
      <w:r w:rsidR="00FD0DB8">
        <w:t xml:space="preserve">Damir </w:t>
      </w:r>
      <w:proofErr w:type="spellStart"/>
      <w:r w:rsidR="00FD0DB8">
        <w:t>Veršec</w:t>
      </w:r>
      <w:proofErr w:type="spellEnd"/>
      <w:r>
        <w:t xml:space="preserve"> izvršio uplatu na poseban račun Agencije u iznosu </w:t>
      </w:r>
      <w:r w:rsidR="00386057">
        <w:t>67.000,00</w:t>
      </w:r>
      <w:r>
        <w:t xml:space="preserve"> kn na ime jamčevine radi sudjelovanja u elektroničkoj javnoj dražbi identifikator nadmetanja: </w:t>
      </w:r>
      <w:r w:rsidR="007268E8">
        <w:t>10918</w:t>
      </w:r>
      <w:r>
        <w:t xml:space="preserve">, ali da </w:t>
      </w:r>
      <w:r w:rsidR="007268E8">
        <w:t>nj</w:t>
      </w:r>
      <w:r w:rsidR="00434677">
        <w:t xml:space="preserve">egova </w:t>
      </w:r>
      <w:r w:rsidR="00EF7FF2">
        <w:t>ponud</w:t>
      </w:r>
      <w:r w:rsidR="00434677">
        <w:t>a nije bila valjana</w:t>
      </w:r>
      <w:r>
        <w:t xml:space="preserve"> pa kako se sredstva i dalje nalaze na posebnom računu Agencije, to je valjalo odlučiti da se uplaćeni iznos vrati </w:t>
      </w:r>
      <w:r w:rsidR="00EF7FF2">
        <w:t>na r</w:t>
      </w:r>
      <w:r w:rsidR="001E3FA6">
        <w:t xml:space="preserve">ačun s kojeg </w:t>
      </w:r>
      <w:r w:rsidR="00434677">
        <w:t>je uplata</w:t>
      </w:r>
      <w:r w:rsidR="001E3FA6">
        <w:t xml:space="preserve"> izvršen</w:t>
      </w:r>
      <w:r w:rsidR="00434677">
        <w:t>a</w:t>
      </w:r>
      <w:r w:rsidR="001E3FA6">
        <w:t xml:space="preserve">, zbog čega je </w:t>
      </w:r>
      <w:r>
        <w:t xml:space="preserve">riješeno kao u izreci ovog zaključka na temelju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</w:p>
    <w:p w:rsidRDefault="004B526F" w:rsidP="00FC0573" w:rsidR="00863F74">
      <w:pPr>
        <w:tabs>
          <w:tab w:pos="720" w:val="left"/>
        </w:tabs>
        <w:jc w:val="both"/>
      </w:pPr>
      <w:r>
        <w:tab/>
      </w:r>
    </w:p>
    <w:p w:rsidRDefault="00567FD6" w:rsidP="002308E3" w:rsidR="007268E8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C637D1">
        <w:t xml:space="preserve"> Brodu, </w:t>
      </w:r>
      <w:r w:rsidR="00A51F16">
        <w:t>14</w:t>
      </w:r>
      <w:r w:rsidR="007268E8">
        <w:t xml:space="preserve">. </w:t>
      </w:r>
      <w:r w:rsidR="00E80953">
        <w:t>prosinca</w:t>
      </w:r>
      <w:r w:rsidR="000214DC">
        <w:t xml:space="preserve"> 2018.</w:t>
      </w:r>
    </w:p>
    <w:p w:rsidRDefault="001E3FA6" w:rsidP="002308E3" w:rsidR="001E3FA6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1E3FA6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974BE9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1E3FA6" w:rsidP="00C637D1" w:rsidR="001E3FA6">
      <w:pPr>
        <w:rPr>
          <w:sz w:val="20"/>
          <w:szCs w:val="20"/>
        </w:rPr>
      </w:pPr>
    </w:p>
    <w:p w:rsidRDefault="001E3FA6" w:rsidP="00C637D1" w:rsidR="001E3FA6">
      <w:pPr>
        <w:rPr>
          <w:sz w:val="20"/>
          <w:szCs w:val="20"/>
        </w:rPr>
      </w:pPr>
    </w:p>
    <w:p w:rsidRDefault="001E3FA6" w:rsidP="00C637D1" w:rsidR="001E3FA6">
      <w:pPr>
        <w:rPr>
          <w:sz w:val="20"/>
          <w:szCs w:val="20"/>
        </w:rPr>
      </w:pPr>
    </w:p>
    <w:p w:rsidRDefault="001E3FA6" w:rsidP="00C637D1" w:rsidR="001E3FA6">
      <w:pPr>
        <w:rPr>
          <w:sz w:val="20"/>
          <w:szCs w:val="20"/>
        </w:rPr>
      </w:pPr>
    </w:p>
    <w:p w:rsidRDefault="001E3FA6" w:rsidP="00C637D1" w:rsidR="001E3FA6">
      <w:pPr>
        <w:rPr>
          <w:sz w:val="20"/>
          <w:szCs w:val="20"/>
        </w:rPr>
      </w:pPr>
    </w:p>
    <w:p w:rsidRDefault="001E3FA6" w:rsidP="00C637D1" w:rsidR="001E3FA6">
      <w:pPr>
        <w:rPr>
          <w:sz w:val="20"/>
          <w:szCs w:val="20"/>
        </w:rPr>
      </w:pPr>
    </w:p>
    <w:p w:rsidRDefault="00A51F16" w:rsidP="00C637D1" w:rsidR="00A51F16"/>
    <w:p w:rsidRDefault="000A7EC9" w:rsidP="00C637D1" w:rsidR="00C637D1">
      <w:pPr>
        <w:jc w:val="both"/>
      </w:pPr>
      <w:r>
        <w:t>Dostaviti: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434677">
        <w:t xml:space="preserve">Damir </w:t>
      </w:r>
      <w:proofErr w:type="spellStart"/>
      <w:r w:rsidR="00434677">
        <w:t>Veršec</w:t>
      </w:r>
      <w:proofErr w:type="spellEnd"/>
      <w:r>
        <w:t>, kao obavijest</w:t>
      </w:r>
    </w:p>
    <w:sectPr w:rsidSect="00EF7FF2" w:rsidR="00974BE9">
      <w:pgSz w:h="16838" w:w="11906"/>
      <w:pgMar w:gutter="0" w:footer="708" w:header="708" w:left="1417" w:bottom="284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14DC"/>
    <w:rsid w:val="00037B8B"/>
    <w:rsid w:val="00044FEF"/>
    <w:rsid w:val="00050FFD"/>
    <w:rsid w:val="00060D1B"/>
    <w:rsid w:val="00065448"/>
    <w:rsid w:val="00084191"/>
    <w:rsid w:val="00091651"/>
    <w:rsid w:val="000A7EC9"/>
    <w:rsid w:val="000B4BBA"/>
    <w:rsid w:val="000E0017"/>
    <w:rsid w:val="00107C05"/>
    <w:rsid w:val="00185AFD"/>
    <w:rsid w:val="001A5CCA"/>
    <w:rsid w:val="001B0E03"/>
    <w:rsid w:val="001E3FA6"/>
    <w:rsid w:val="001F48E4"/>
    <w:rsid w:val="001F69A3"/>
    <w:rsid w:val="00204BC4"/>
    <w:rsid w:val="002308E3"/>
    <w:rsid w:val="002335AC"/>
    <w:rsid w:val="00257153"/>
    <w:rsid w:val="00260497"/>
    <w:rsid w:val="00260EAC"/>
    <w:rsid w:val="00264A27"/>
    <w:rsid w:val="002706CD"/>
    <w:rsid w:val="00276A55"/>
    <w:rsid w:val="002876EE"/>
    <w:rsid w:val="00293E7E"/>
    <w:rsid w:val="002A0E55"/>
    <w:rsid w:val="002B65D1"/>
    <w:rsid w:val="002E292F"/>
    <w:rsid w:val="0030736C"/>
    <w:rsid w:val="0030759D"/>
    <w:rsid w:val="00312E65"/>
    <w:rsid w:val="00325AC8"/>
    <w:rsid w:val="00354E14"/>
    <w:rsid w:val="00362C0C"/>
    <w:rsid w:val="00377DC3"/>
    <w:rsid w:val="00382EEB"/>
    <w:rsid w:val="00386057"/>
    <w:rsid w:val="003C41E5"/>
    <w:rsid w:val="003C60B3"/>
    <w:rsid w:val="003D7D66"/>
    <w:rsid w:val="003E4D51"/>
    <w:rsid w:val="004015D4"/>
    <w:rsid w:val="00413859"/>
    <w:rsid w:val="0041740B"/>
    <w:rsid w:val="004259A2"/>
    <w:rsid w:val="00434677"/>
    <w:rsid w:val="00443030"/>
    <w:rsid w:val="00482BAF"/>
    <w:rsid w:val="004856C5"/>
    <w:rsid w:val="00492218"/>
    <w:rsid w:val="004B526F"/>
    <w:rsid w:val="004C0FBA"/>
    <w:rsid w:val="004D2983"/>
    <w:rsid w:val="00567FD6"/>
    <w:rsid w:val="00583229"/>
    <w:rsid w:val="00590EC7"/>
    <w:rsid w:val="005B5114"/>
    <w:rsid w:val="005B77E1"/>
    <w:rsid w:val="005C752E"/>
    <w:rsid w:val="005E511D"/>
    <w:rsid w:val="005F7345"/>
    <w:rsid w:val="006021F6"/>
    <w:rsid w:val="00612886"/>
    <w:rsid w:val="006211B2"/>
    <w:rsid w:val="00630950"/>
    <w:rsid w:val="00650EBE"/>
    <w:rsid w:val="006A1695"/>
    <w:rsid w:val="006B1B46"/>
    <w:rsid w:val="006C7E88"/>
    <w:rsid w:val="00705176"/>
    <w:rsid w:val="007268E8"/>
    <w:rsid w:val="007317C3"/>
    <w:rsid w:val="007373D5"/>
    <w:rsid w:val="007405EF"/>
    <w:rsid w:val="00781A91"/>
    <w:rsid w:val="0078726A"/>
    <w:rsid w:val="00796E07"/>
    <w:rsid w:val="007A5190"/>
    <w:rsid w:val="007B6E63"/>
    <w:rsid w:val="007D03CB"/>
    <w:rsid w:val="007E2BEE"/>
    <w:rsid w:val="00802433"/>
    <w:rsid w:val="00817004"/>
    <w:rsid w:val="0084077F"/>
    <w:rsid w:val="00863F74"/>
    <w:rsid w:val="00873E80"/>
    <w:rsid w:val="0088783E"/>
    <w:rsid w:val="008A25DF"/>
    <w:rsid w:val="008E5F6E"/>
    <w:rsid w:val="008E6023"/>
    <w:rsid w:val="009052C7"/>
    <w:rsid w:val="00926618"/>
    <w:rsid w:val="00940E27"/>
    <w:rsid w:val="00956A3A"/>
    <w:rsid w:val="009608DB"/>
    <w:rsid w:val="00974BE9"/>
    <w:rsid w:val="0099268D"/>
    <w:rsid w:val="009A10DE"/>
    <w:rsid w:val="009B1E3D"/>
    <w:rsid w:val="009B5A90"/>
    <w:rsid w:val="009F683E"/>
    <w:rsid w:val="00A05C75"/>
    <w:rsid w:val="00A152F2"/>
    <w:rsid w:val="00A2715B"/>
    <w:rsid w:val="00A27FD2"/>
    <w:rsid w:val="00A31486"/>
    <w:rsid w:val="00A51F16"/>
    <w:rsid w:val="00A52BE4"/>
    <w:rsid w:val="00A5375B"/>
    <w:rsid w:val="00A62756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3897"/>
    <w:rsid w:val="00B538E7"/>
    <w:rsid w:val="00B741D4"/>
    <w:rsid w:val="00B75EB4"/>
    <w:rsid w:val="00BD2038"/>
    <w:rsid w:val="00C26008"/>
    <w:rsid w:val="00C5086E"/>
    <w:rsid w:val="00C637D1"/>
    <w:rsid w:val="00C74176"/>
    <w:rsid w:val="00CA4EA7"/>
    <w:rsid w:val="00CA4EEC"/>
    <w:rsid w:val="00CB7B07"/>
    <w:rsid w:val="00D1273D"/>
    <w:rsid w:val="00D24A93"/>
    <w:rsid w:val="00D44392"/>
    <w:rsid w:val="00D4696F"/>
    <w:rsid w:val="00DA237B"/>
    <w:rsid w:val="00DA4F81"/>
    <w:rsid w:val="00DD3EBE"/>
    <w:rsid w:val="00DD4C50"/>
    <w:rsid w:val="00DE0186"/>
    <w:rsid w:val="00DF4401"/>
    <w:rsid w:val="00E057DB"/>
    <w:rsid w:val="00E56918"/>
    <w:rsid w:val="00E80953"/>
    <w:rsid w:val="00E92B61"/>
    <w:rsid w:val="00EB1C8F"/>
    <w:rsid w:val="00EC2D6E"/>
    <w:rsid w:val="00EC4F83"/>
    <w:rsid w:val="00ED1083"/>
    <w:rsid w:val="00ED4AD0"/>
    <w:rsid w:val="00EF7FF2"/>
    <w:rsid w:val="00F150C2"/>
    <w:rsid w:val="00F32639"/>
    <w:rsid w:val="00F429E3"/>
    <w:rsid w:val="00F5641F"/>
    <w:rsid w:val="00F57328"/>
    <w:rsid w:val="00F66680"/>
    <w:rsid w:val="00F75699"/>
    <w:rsid w:val="00F93BEC"/>
    <w:rsid w:val="00FA66C5"/>
    <w:rsid w:val="00FC0573"/>
    <w:rsid w:val="00FC5C84"/>
    <w:rsid w:val="00FD0DB8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 dio</izvorni_sadrzaj>
    <derivirana_varijabla naziv="DomainObject.Predmet.PrimjedbaSuca_1">I, II, III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9036B-0471-4F90-BBF8-4CA830419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422</properties:Words>
  <properties:Characters>2256</properties:Characters>
  <properties:Lines>62</properties:Lines>
  <properties:Paragraphs>21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2018-11-13T12:20:00Z</dcterms:created>
  <dc:creator>marija jankovic</dc:creator>
  <cp:lastModifiedBy>wsadmin</cp:lastModifiedBy>
  <cp:lastPrinted>2018-12-14T08:46:00Z</cp:lastPrinted>
  <dcterms:modified xmlns:xsi="http://www.w3.org/2001/XMLSchema-instance" xsi:type="dcterms:W3CDTF">2018-12-14T08:50:00Z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EKO SLAVONIJA.docx)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