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b6f0" w14:paraId="13bb6f0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</w:t>
      </w:r>
      <w:r w:rsidR="00741391">
        <w:rPr>
          <w:noProof/>
          <w:szCs w:val="23"/>
          <w:lang w:eastAsia="en-US" w:val="de-DE"/>
        </w:rPr>
        <w:t xml:space="preserve"> </w:t>
      </w:r>
      <w:r w:rsidRPr="000424AC">
        <w:rPr>
          <w:noProof/>
          <w:szCs w:val="23"/>
          <w:lang w:eastAsia="en-US" w:val="de-DE"/>
        </w:rPr>
        <w:t xml:space="preserve">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4D1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741391">
        <w:rPr>
          <w:szCs w:val="23"/>
          <w:lang w:val="hr-HR"/>
        </w:rPr>
        <w:t xml:space="preserve"> </w:t>
      </w:r>
      <w:r w:rsidR="00EF513E" w:rsidRPr="000424AC">
        <w:rPr>
          <w:szCs w:val="23"/>
          <w:lang w:val="hr-HR"/>
        </w:rPr>
        <w:t xml:space="preserve">REPUBLIKA HRVATSKA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  <w:t xml:space="preserve">      </w:t>
      </w:r>
    </w:p>
    <w:p w:rsidRDefault="000564D1" w:rsidP="00AE3D7B" w:rsidR="00EF513E" w:rsidRPr="000424AC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  <w:t xml:space="preserve">          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   </w:t>
      </w: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0564D1" w:rsidP="000424AC" w:rsidR="000564D1">
      <w:pPr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7C242D" w:rsidR="00801AC6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7C242D" w:rsidRPr="007C242D">
        <w:rPr>
          <w:szCs w:val="23"/>
          <w:lang w:val="hr-HR"/>
        </w:rPr>
        <w:t>LABIN KAVA d.o.o. Labin</w:t>
      </w:r>
      <w:r w:rsidR="007C242D">
        <w:rPr>
          <w:szCs w:val="23"/>
          <w:lang w:val="hr-HR"/>
        </w:rPr>
        <w:t xml:space="preserve">, </w:t>
      </w:r>
      <w:r w:rsidR="007C242D" w:rsidRPr="007C242D">
        <w:rPr>
          <w:szCs w:val="23"/>
          <w:lang w:val="hr-HR"/>
        </w:rPr>
        <w:t>Zelenice 2</w:t>
      </w:r>
      <w:r w:rsidR="007C242D">
        <w:rPr>
          <w:szCs w:val="23"/>
          <w:lang w:val="hr-HR"/>
        </w:rPr>
        <w:t>,</w:t>
      </w:r>
      <w:r w:rsidR="007C242D" w:rsidRPr="007C242D">
        <w:rPr>
          <w:szCs w:val="23"/>
          <w:lang w:val="hr-HR"/>
        </w:rPr>
        <w:t xml:space="preserve"> OIB</w:t>
      </w:r>
      <w:r w:rsidR="007C242D">
        <w:rPr>
          <w:szCs w:val="23"/>
          <w:lang w:val="hr-HR"/>
        </w:rPr>
        <w:t xml:space="preserve"> 3</w:t>
      </w:r>
      <w:r w:rsidR="007C242D" w:rsidRPr="007C242D">
        <w:rPr>
          <w:szCs w:val="23"/>
          <w:lang w:val="hr-HR"/>
        </w:rPr>
        <w:t>3789347098</w:t>
      </w:r>
      <w:r w:rsidR="007C242D">
        <w:rPr>
          <w:szCs w:val="23"/>
          <w:lang w:val="hr-HR"/>
        </w:rPr>
        <w:t>, 20</w:t>
      </w:r>
      <w:r w:rsidR="00304EB4" w:rsidRPr="00304EB4">
        <w:rPr>
          <w:szCs w:val="23"/>
          <w:lang w:val="hr-HR"/>
        </w:rPr>
        <w:t xml:space="preserve">. </w:t>
      </w:r>
      <w:r w:rsidR="007C242D">
        <w:rPr>
          <w:szCs w:val="23"/>
          <w:lang w:val="hr-HR"/>
        </w:rPr>
        <w:t>prosinca</w:t>
      </w:r>
      <w:r w:rsidR="00304EB4" w:rsidRPr="00304EB4">
        <w:rPr>
          <w:szCs w:val="23"/>
          <w:lang w:val="hr-HR"/>
        </w:rPr>
        <w:t xml:space="preserve"> 2018.</w:t>
      </w:r>
    </w:p>
    <w:p w:rsidRDefault="000564D1" w:rsidP="007C242D" w:rsidR="000564D1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7C242D" w:rsidRPr="007C242D">
        <w:rPr>
          <w:szCs w:val="23"/>
          <w:lang w:val="hr-HR"/>
        </w:rPr>
        <w:t>LABIN KAVA d.o.o. Labin, Zelenice 2, OIB 33789347098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CA5ADC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14</w:t>
      </w:r>
      <w:r w:rsidR="00F30032" w:rsidRPr="000424AC">
        <w:rPr>
          <w:szCs w:val="23"/>
          <w:lang w:val="hr-HR"/>
        </w:rPr>
        <w:t xml:space="preserve">. </w:t>
      </w:r>
      <w:r>
        <w:rPr>
          <w:szCs w:val="23"/>
          <w:lang w:val="hr-HR"/>
        </w:rPr>
        <w:t xml:space="preserve">siječnja </w:t>
      </w:r>
      <w:r w:rsidR="00F30032" w:rsidRPr="000424AC">
        <w:rPr>
          <w:szCs w:val="23"/>
          <w:lang w:val="hr-HR"/>
        </w:rPr>
        <w:t>201</w:t>
      </w:r>
      <w:r>
        <w:rPr>
          <w:szCs w:val="23"/>
          <w:lang w:val="hr-HR"/>
        </w:rPr>
        <w:t>9</w:t>
      </w:r>
      <w:r w:rsidR="00F30032" w:rsidRPr="000424AC">
        <w:rPr>
          <w:szCs w:val="23"/>
          <w:lang w:val="hr-HR"/>
        </w:rPr>
        <w:t xml:space="preserve">. u </w:t>
      </w:r>
      <w:r w:rsidR="00B31A91"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 w:rsidR="00304EB4">
        <w:rPr>
          <w:szCs w:val="23"/>
          <w:lang w:val="hr-HR"/>
        </w:rPr>
        <w:t>3</w:t>
      </w:r>
      <w:r w:rsidR="00F30032" w:rsidRPr="000424AC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F235A4" w:rsidR="003215A0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F235A4" w:rsidRPr="00F235A4">
        <w:rPr>
          <w:szCs w:val="23"/>
          <w:lang w:val="hr-HR"/>
        </w:rPr>
        <w:t xml:space="preserve">Đani Benković, </w:t>
      </w:r>
      <w:r w:rsidR="00F235A4">
        <w:rPr>
          <w:szCs w:val="23"/>
          <w:lang w:val="hr-HR"/>
        </w:rPr>
        <w:t xml:space="preserve">iz </w:t>
      </w:r>
      <w:r w:rsidR="00F235A4" w:rsidRPr="00F235A4">
        <w:rPr>
          <w:szCs w:val="23"/>
          <w:lang w:val="hr-HR"/>
        </w:rPr>
        <w:t>Presik</w:t>
      </w:r>
      <w:r w:rsidR="00F235A4">
        <w:rPr>
          <w:szCs w:val="23"/>
          <w:lang w:val="hr-HR"/>
        </w:rPr>
        <w:t>e</w:t>
      </w:r>
      <w:r w:rsidR="00F235A4" w:rsidRPr="00F235A4">
        <w:rPr>
          <w:szCs w:val="23"/>
          <w:lang w:val="hr-HR"/>
        </w:rPr>
        <w:t>, Presika 82/B</w:t>
      </w:r>
      <w:r w:rsidR="00251179" w:rsidRPr="000424AC">
        <w:rPr>
          <w:szCs w:val="23"/>
          <w:lang w:val="hr-HR"/>
        </w:rPr>
        <w:t>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7C242D" w:rsidRPr="007C242D">
        <w:rPr>
          <w:szCs w:val="23"/>
          <w:lang w:val="hr-HR"/>
        </w:rPr>
        <w:t>20. prosinca 2018.</w:t>
      </w:r>
    </w:p>
    <w:p w:rsidRDefault="000564D1" w:rsidP="000424AC" w:rsidR="000564D1" w:rsidRPr="000424AC">
      <w:pPr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2E6E3D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0564D1" w:rsidR="00F30032" w:rsidRPr="000424AC">
      <w:headerReference w:type="default" r:id="rId9"/>
      <w:pgSz w:h="16838" w:w="11906"/>
      <w:pgMar w:gutter="0" w:footer="709" w:header="709" w:left="1418" w:bottom="567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753" w:rsidP="00E95B75" w:rsidR="006C0753">
      <w:r>
        <w:separator/>
      </w:r>
    </w:p>
  </w:endnote>
  <w:endnote w:id="0" w:type="continuationSeparator">
    <w:p w:rsidRDefault="006C0753" w:rsidP="00E95B75" w:rsidR="006C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753" w:rsidP="00E95B75" w:rsidR="006C0753">
      <w:r>
        <w:separator/>
      </w:r>
    </w:p>
  </w:footnote>
  <w:footnote w:id="0" w:type="continuationSeparator">
    <w:p w:rsidRDefault="006C0753" w:rsidP="00E95B75" w:rsidR="006C07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304EB4">
      <w:t>10 St-43</w:t>
    </w:r>
    <w:r w:rsidR="007C242D">
      <w:t>9</w:t>
    </w:r>
    <w:r w:rsidR="00304EB4">
      <w:t>/2018-</w:t>
    </w:r>
    <w:r w:rsidR="007C242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64D1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608F7"/>
    <w:rsid w:val="001865EB"/>
    <w:rsid w:val="00195BE2"/>
    <w:rsid w:val="001B3226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2E6E3D"/>
    <w:rsid w:val="00304EB4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1A0C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87C14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753"/>
    <w:rsid w:val="006C08E6"/>
    <w:rsid w:val="006D4202"/>
    <w:rsid w:val="006E39F9"/>
    <w:rsid w:val="006F3D58"/>
    <w:rsid w:val="00710A70"/>
    <w:rsid w:val="00720D23"/>
    <w:rsid w:val="00741391"/>
    <w:rsid w:val="007447E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242D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06A9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A5ADC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A2587"/>
    <w:rsid w:val="00DB1B02"/>
    <w:rsid w:val="00DD4F8A"/>
    <w:rsid w:val="00DD5C44"/>
    <w:rsid w:val="00E026B0"/>
    <w:rsid w:val="00E06FF0"/>
    <w:rsid w:val="00E26DEC"/>
    <w:rsid w:val="00E41F00"/>
    <w:rsid w:val="00E52B14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235A4"/>
    <w:rsid w:val="00F30032"/>
    <w:rsid w:val="00F3306D"/>
    <w:rsid w:val="00F34AF8"/>
    <w:rsid w:val="00F42653"/>
    <w:rsid w:val="00F51E07"/>
    <w:rsid w:val="00F567E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6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E3D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6E3D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6E3D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6E3D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6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E3D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6E3D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6E3D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6E3D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27469.72</izvorni_sadrzaj>
    <derivirana_varijabla naziv="DomainObject.Predmet.TrenutnaVrijednost_1">27469.72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F. Kurelca 8,51000 Rijeka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1377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2018-12-20T13:47:00Z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2018-12-20T13:49:00Z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St-439-18.docx)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