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986f8" w14:paraId="49986f8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E67EE">
        <w:rPr>
          <w:rStyle w:val="Naglaeno"/>
          <w:b w:val="false"/>
        </w:rPr>
        <w:t>14</w:t>
      </w:r>
      <w:r w:rsidR="007C47CA">
        <w:rPr>
          <w:rStyle w:val="Naglaeno"/>
          <w:b w:val="false"/>
        </w:rPr>
        <w:t>53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7C47CA">
        <w:t>Lesho-don jednostavno društvo s ograničenom odgovornošću</w:t>
      </w:r>
      <w:r w:rsidR="00980DC4">
        <w:t xml:space="preserve"> za</w:t>
      </w:r>
      <w:r w:rsidR="004E1D28">
        <w:t xml:space="preserve"> </w:t>
      </w:r>
      <w:r w:rsidR="007C47CA">
        <w:t>ugostiteljstvo</w:t>
      </w:r>
      <w:r w:rsidR="004E1D28">
        <w:t xml:space="preserve"> i</w:t>
      </w:r>
      <w:r w:rsidR="00980DC4">
        <w:t xml:space="preserve"> usluge</w:t>
      </w:r>
      <w:r w:rsidR="00FD1F36">
        <w:t xml:space="preserve">, </w:t>
      </w:r>
      <w:r w:rsidR="007C47CA">
        <w:t>Zagreb, Svetice 19</w:t>
      </w:r>
      <w:r w:rsidR="006152FF">
        <w:t xml:space="preserve">, MBS: </w:t>
      </w:r>
      <w:r w:rsidR="002E67EE">
        <w:t>08</w:t>
      </w:r>
      <w:r w:rsidR="007C47CA">
        <w:t>1107660</w:t>
      </w:r>
      <w:r w:rsidR="006152FF">
        <w:t xml:space="preserve">, OIB: </w:t>
      </w:r>
      <w:r w:rsidR="007C47CA">
        <w:t>56033202217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80DC4">
        <w:t>11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7C47CA">
        <w:t>Lesho-don jednostavno društvo s ograničenom odgovornošću za ugostiteljstvo i usluge, Zagreb, Svetice 19, MBS: 081107660, OIB: 56033202217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4E1D28">
        <w:t>3</w:t>
      </w:r>
      <w:r w:rsidR="007C47CA">
        <w:t>2.625,75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7C47CA">
        <w:t>Lesli Hotić, Zagreb, Mihanovićeva ulica 20</w:t>
      </w:r>
      <w:r w:rsidR="004E1D28">
        <w:t>,</w:t>
      </w:r>
      <w:r w:rsidR="006244B4">
        <w:t xml:space="preserve"> OIB: </w:t>
      </w:r>
      <w:r w:rsidR="007C47CA">
        <w:t>29378458272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7C47CA">
        <w:t>1453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11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2A63" w:rsidR="00F02A63">
      <w:r>
        <w:separator/>
      </w:r>
    </w:p>
  </w:endnote>
  <w:endnote w:id="0" w:type="continuationSeparator">
    <w:p w:rsidRDefault="00F02A63" w:rsidR="00F02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2A63" w:rsidR="00F02A63">
      <w:r>
        <w:separator/>
      </w:r>
    </w:p>
  </w:footnote>
  <w:footnote w:id="0" w:type="continuationSeparator">
    <w:p w:rsidRDefault="00F02A63" w:rsidR="00F02A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EF5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C47CA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2488"/>
    <w:rsid w:val="00BD51BF"/>
    <w:rsid w:val="00BE16E4"/>
    <w:rsid w:val="00BE33FF"/>
    <w:rsid w:val="00BE4FA1"/>
    <w:rsid w:val="00BF082D"/>
    <w:rsid w:val="00BF32DE"/>
    <w:rsid w:val="00BF6BF3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86EDE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0F62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3E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F3EF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F3EF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EF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EF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3E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F3EF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F3EF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EF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EF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1453</izvorni_sadrzaj>
    <derivirana_varijabla naziv="DomainObject.Predmet.Broj_1">1453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St-1453/2018</izvorni_sadrzaj>
    <derivirana_varijabla naziv="DomainObject.Predmet.OznakaBroj_1">St-1453/2018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Lesho-don jednostavno društvo s ograničenom odgovornošću za ugostiteljstvo i usluge</izvorni_sadrzaj>
    <derivirana_varijabla naziv="DomainObject.Predmet.ProtustrankaFormated_1">  Lesho-don jednostavno društvo s ograničenom odgovornošću za ugostiteljstvo i usluge</derivirana_varijabla>
  </DomainObject.Predmet.ProtustrankaFormated>
  <DomainObject.Predmet.ProtustrankaFormatedOIB>
    <izvorni_sadrzaj>  Lesho-don jednostavno društvo s ograničenom odgovornošću za ugostiteljstvo i usluge, OIB 56033202217</izvorni_sadrzaj>
    <derivirana_varijabla naziv="DomainObject.Predmet.ProtustrankaFormatedOIB_1">  Lesho-don jednostavno društvo s ograničenom odgovornošću za ugostiteljstvo i usluge, OIB 56033202217</derivirana_varijabla>
  </DomainObject.Predmet.ProtustrankaFormatedOIB>
  <DomainObject.Predmet.ProtustrankaFormatedWithAdress>
    <izvorni_sadrzaj> Lesho-don jednostavno društvo s ograničenom odgovornošću za ugostiteljstvo i usluge, Svetice 19, 10000 Zagreb</izvorni_sadrzaj>
    <derivirana_varijabla naziv="DomainObject.Predmet.ProtustrankaFormatedWithAdress_1"> Lesho-don jednostavno društvo s ograničenom odgovornošću za ugostiteljstvo i usluge, Svetice 19, 10000 Zagreb</derivirana_varijabla>
  </DomainObject.Predmet.ProtustrankaFormatedWithAdress>
  <DomainObject.Predmet.ProtustrankaFormatedWithAdressOIB>
    <izvorni_sadrzaj> Lesho-don jednostavno društvo s ograničenom odgovornošću za ugostiteljstvo i usluge, OIB 56033202217, Svetice 19, 10000 Zagreb</izvorni_sadrzaj>
    <derivirana_varijabla naziv="DomainObject.Predmet.ProtustrankaFormatedWithAdressOIB_1"> Lesho-don jednostavno društvo s ograničenom odgovornošću za ugostiteljstvo i usluge, OIB 56033202217, Svetice 19, 10000 Zagreb</derivirana_varijabla>
  </DomainObject.Predmet.ProtustrankaFormatedWithAdressOIB>
  <DomainObject.Predmet.ProtustrankaWithAdress>
    <izvorni_sadrzaj>Lesho-don jednostavno društvo s ograničenom odgovornošću za ugostiteljstvo i usluge Svetice 19, 10000 Zagreb</izvorni_sadrzaj>
    <derivirana_varijabla naziv="DomainObject.Predmet.ProtustrankaWithAdress_1">Lesho-don jednostavno društvo s ograničenom odgovornošću za ugostiteljstvo i usluge Svetice 19, 10000 Zagreb</derivirana_varijabla>
  </DomainObject.Predmet.ProtustrankaWithAdress>
  <DomainObject.Predmet.ProtustrankaWithAdressOIB>
    <izvorni_sadrzaj>Lesho-don jednostavno društvo s ograničenom odgovornošću za ugostiteljstvo i usluge, OIB 56033202217, Svetice 19, 10000 Zagreb</izvorni_sadrzaj>
    <derivirana_varijabla naziv="DomainObject.Predmet.ProtustrankaWithAdressOIB_1">Lesho-don jednostavno društvo s ograničenom odgovornošću za ugostiteljstvo i usluge, OIB 56033202217, Svetice 19, 10000 Zagreb</derivirana_varijabla>
  </DomainObject.Predmet.ProtustrankaWithAdressOIB>
  <DomainObject.Predmet.ProtustrankaNazivFormated>
    <izvorni_sadrzaj>Lesho-don jednostavno društvo s ograničenom odgovornošću za ugostiteljstvo i usluge</izvorni_sadrzaj>
    <derivirana_varijabla naziv="DomainObject.Predmet.ProtustrankaNazivFormated_1">Lesho-don jednostavno društvo s ograničenom odgovornošću za ugostiteljstvo i usluge</derivirana_varijabla>
  </DomainObject.Predmet.ProtustrankaNazivFormated>
  <DomainObject.Predmet.ProtustrankaNazivFormatedOIB>
    <izvorni_sadrzaj>Lesho-don jednostavno društvo s ograničenom odgovornošću za ugostiteljstvo i usluge, OIB 56033202217</izvorni_sadrzaj>
    <derivirana_varijabla naziv="DomainObject.Predmet.ProtustrankaNazivFormatedOIB_1">Lesho-don jednostavno društvo s ograničenom odgovornošću za ugostiteljstvo i usluge, OIB 56033202217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Lesho-don jednostavno društvo s ograničenom odgovornošću za ugostiteljstvo i usluge</item>
    </izvorni_sadrzaj>
    <derivirana_varijabla naziv="DomainObject.Predmet.ProtuStrankaListFormated_1">
      <item>Lesho-don jednostavno društvo s ograničenom odgovornošću za ugostiteljstvo i usluge</item>
    </derivirana_varijabla>
  </DomainObject.Predmet.ProtuStrankaListFormated>
  <DomainObject.Predmet.ProtuStrankaListFormatedOIB>
    <izvorni_sadrzaj>
      <item>Lesho-don jednostavno društvo s ograničenom odgovornošću za ugostiteljstvo i usluge, OIB 56033202217</item>
    </izvorni_sadrzaj>
    <derivirana_varijabla naziv="DomainObject.Predmet.ProtuStrankaListFormatedOIB_1">
      <item>Lesho-don jednostavno društvo s ograničenom odgovornošću za ugostiteljstvo i usluge, OIB 56033202217</item>
    </derivirana_varijabla>
  </DomainObject.Predmet.ProtuStrankaListFormatedOIB>
  <DomainObject.Predmet.ProtuStrankaListFormatedWithAdress>
    <izvorni_sadrzaj>
      <item>Lesho-don jednostavno društvo s ograničenom odgovornošću za ugostiteljstvo i usluge, Svetice 19, 10000 Zagreb</item>
    </izvorni_sadrzaj>
    <derivirana_varijabla naziv="DomainObject.Predmet.ProtuStrankaListFormatedWithAdress_1">
      <item>Lesho-don jednostavno društvo s ograničenom odgovornošću za ugostiteljstvo i usluge, Svetice 19, 10000 Zagreb</item>
    </derivirana_varijabla>
  </DomainObject.Predmet.ProtuStrankaListFormatedWithAdress>
  <DomainObject.Predmet.ProtuStrankaListFormatedWithAdressOIB>
    <izvorni_sadrzaj>
      <item>Lesho-don jednostavno društvo s ograničenom odgovornošću za ugostiteljstvo i usluge, OIB 56033202217, Svetice 19, 10000 Zagreb</item>
    </izvorni_sadrzaj>
    <derivirana_varijabla naziv="DomainObject.Predmet.ProtuStrankaListFormatedWithAdressOIB_1">
      <item>Lesho-don jednostavno društvo s ograničenom odgovornošću za ugostiteljstvo i usluge, OIB 56033202217, Svetice 19, 10000 Zagreb</item>
    </derivirana_varijabla>
  </DomainObject.Predmet.ProtuStrankaListFormatedWithAdressOIB>
  <DomainObject.Predmet.ProtuStrankaListNazivFormated>
    <izvorni_sadrzaj>
      <item>Lesho-don jednostavno društvo s ograničenom odgovornošću za ugostiteljstvo i usluge</item>
    </izvorni_sadrzaj>
    <derivirana_varijabla naziv="DomainObject.Predmet.ProtuStrankaListNazivFormated_1">
      <item>Lesho-don jednostavno društvo s ograničenom odgovornošću za ugostiteljstvo i usluge</item>
    </derivirana_varijabla>
  </DomainObject.Predmet.ProtuStrankaListNazivFormated>
  <DomainObject.Predmet.ProtuStrankaListNazivFormatedOIB>
    <izvorni_sadrzaj>
      <item>Lesho-don jednostavno društvo s ograničenom odgovornošću za ugostiteljstvo i usluge, OIB 56033202217</item>
    </izvorni_sadrzaj>
    <derivirana_varijabla naziv="DomainObject.Predmet.ProtuStrankaListNazivFormatedOIB_1">
      <item>Lesho-don jednostavno društvo s ograničenom odgovornošću za ugostiteljstvo i usluge, OIB 56033202217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Lesho-don jednostavno društvo s ograničenom odgovornošću za ugostiteljstvo i usluge</izvorni_sadrzaj>
    <derivirana_varijabla naziv="DomainObject.Predmet.ProtustrankaIDrugi_1">Lesho-don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Lesho-don jednostavno društvo s ograničenom odgovornošću za ugostiteljstvo i usluge, OIB 56033202217, Svetice 19, 10000 Zagreb</izvorni_sadrzaj>
    <derivirana_varijabla naziv="DomainObject.Predmet.ProtustrankaIDrugiAdressOIB_1">Lesho-don jednostavno društvo s ograničenom odgovornošću za ugostiteljstvo i usluge, OIB 56033202217, Svetice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Lesho-don jednostavno društvo s ograničenom odgovornošću za ugostiteljstvo i usluge</item>
      <item>FINA Regionalni centar Zagreb</item>
    </izvorni_sadrzaj>
    <derivirana_varijabla naziv="DomainObject.Predmet.SudioniciListNaziv_1">
      <item>Lesho-don jednostavno društvo s ograničenom odgovornošću za ugostiteljstvo i usluge</item>
      <item>FINA Regionalni centar Zagreb</item>
    </derivirana_varijabla>
  </DomainObject.Predmet.SudioniciListNaziv>
  <DomainObject.Predmet.SudioniciListAdressOIB>
    <izvorni_sadrzaj>
      <item>Lesho-don jednostavno društvo s ograničenom odgovornošću za ugostiteljstvo i usluge, OIB 56033202217, Svetice 19,10000 Zagreb</item>
      <item>FINA Regionalni centar Zagreb, OIB 85821130368, Trg svibanjskih žrtava 1995. 1,10000 Zagreb</item>
    </izvorni_sadrzaj>
    <derivirana_varijabla naziv="DomainObject.Predmet.SudioniciListAdressOIB_1">
      <item>Lesho-don jednostavno društvo s ograničenom odgovornošću za ugostiteljstvo i usluge, OIB 56033202217, Svetice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56033202217</item>
      <item>, OIB 85821130368</item>
    </izvorni_sadrzaj>
    <derivirana_varijabla naziv="DomainObject.Predmet.SudioniciListNazivOIB_1">
      <item>, OIB 56033202217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5EA973-C34B-4B5F-8B6A-AE73C04771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2189</properties:Characters>
  <properties:Lines>51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2019-01-11T08:39:00Z</dcterms:created>
  <dc:creator>Korisnik</dc:creator>
  <cp:lastModifiedBy>Maja Videnović</cp:lastModifiedBy>
  <cp:lastPrinted>2019-01-11T07:56:00Z</cp:lastPrinted>
  <dcterms:modified xmlns:xsi="http://www.w3.org/2001/XMLSchema-instance" xsi:type="dcterms:W3CDTF">2019-01-11T09:24:00Z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- 1453-18-ZG.docx)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