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eb1d" w14:paraId="83beb1d" w:rsidRDefault="00F3475F" w:rsidR="00F3475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3475F" w:rsidP="002D60CE" w:rsidR="00F3475F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C14CEF">
        <w:t>-3925</w:t>
      </w:r>
      <w:r w:rsidR="005543BD">
        <w:t>/15</w:t>
      </w:r>
      <w:r w:rsidR="00F3475F">
        <w:t>-10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831C92" w:rsidP="002D60CE" w:rsidR="00831C92">
      <w:pPr>
        <w:jc w:val="both"/>
      </w:pPr>
    </w:p>
    <w:p w:rsidRDefault="007150E9" w:rsidP="00831C92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14CEF" w:rsidP="00C40A44" w:rsidR="000B22E7" w:rsidRPr="00B9015B">
      <w:pPr>
        <w:ind w:firstLine="708"/>
        <w:jc w:val="both"/>
      </w:pPr>
      <w:r w:rsidRPr="00C14CEF">
        <w:t>Trgovački sud u Zagrebu, po sucu Gordanu Zubaku, u</w:t>
      </w:r>
      <w:r w:rsidRPr="00C14CEF">
        <w:rPr>
          <w:lang w:val="pt-BR"/>
        </w:rPr>
        <w:t xml:space="preserve"> stečajnom predmetu u povodu prijedloga predlagateljice TAMARE ROGAR iz Zagreba, Vijenac Frane Gotovca 1, OIB: 50572026957, koju zastupa punomoćnik Marko Gracin, odvjetnik u Zagebu, Fra Andrije Kačića Miošića 12, za otvaranje stečajnog postupka nad dužnikom HBB VISOKOGRADNJA d.o.o., Zagreb, Ulica grada Chicaga 2ª, OIB: 39046700751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29</w:t>
      </w:r>
      <w:r w:rsidR="00901CFD">
        <w:rPr>
          <w:lang w:val="pt-BR"/>
        </w:rPr>
        <w:t>. siječnja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14CEF" w:rsidRPr="00C14CEF">
        <w:rPr>
          <w:lang w:val="pt-BR"/>
        </w:rPr>
        <w:t>HBB VISOKOGRADNJA d.o.o., Zagreb, Ulica grada Chicaga 2ª, OIB: 39046700751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14CEF">
        <w:t>3925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561F2" w:rsidP="000561F2" w:rsidR="000561F2" w:rsidRPr="000561F2">
      <w:pPr>
        <w:ind w:firstLine="708"/>
        <w:jc w:val="both"/>
        <w:rPr>
          <w:lang w:val="pt-BR"/>
        </w:rPr>
      </w:pPr>
      <w:r w:rsidRPr="000561F2">
        <w:t xml:space="preserve">Predlagateljica je kao bivša dužnikova radnica podnijela prijedlog da se nad društvom </w:t>
      </w:r>
      <w:r w:rsidRPr="000561F2">
        <w:rPr>
          <w:lang w:val="pt-BR"/>
        </w:rPr>
        <w:t>HBB VISOKOGRADNJA d.o.o., Zagreb, Ulica grada Chicaga 2ª, otvori stečaj. U prijedlogu je navela kako prema dužniku ima novčanu tražbinu s osnova neisplaćenih plaća u iznosu od 112.933,33 kn, kao i da je dužnikov račun blokiran u razdoblju dužem od 60 dana. U prilogu je dostavila dužnikovu potvrdu o neisplati plaće (list 4.-5. spisa) iz koje proizlazi predlagateljičina tražbina prema dužniku te potvrdu  Financijske agencije od 30. listopada 2015. o neizvršenim osnovama za plaćanje (list 6. spisa). Iz navedene potvrde Financijske agencije proizlazi kako je dužnik u Očevidniku redoslijeda osnova za plaćanje na dan 30. listopada 2015. imao evidentirane neizvršene osnove za plaćanje u neprekinutom razdoblju od 1891 dan. Slijedom navedenog, predlagateljice je učinila vjerojatnim postojanje tražbine prema dužniku i postojanje stečajnog razloga nesposobnosti za plaćanje.</w:t>
      </w:r>
    </w:p>
    <w:p w:rsidRDefault="000561F2" w:rsidP="000561F2" w:rsidR="000561F2" w:rsidRPr="000561F2">
      <w:pPr>
        <w:jc w:val="both"/>
        <w:rPr>
          <w:lang w:val="pt-BR"/>
        </w:rPr>
      </w:pPr>
    </w:p>
    <w:p w:rsidRDefault="000561F2" w:rsidP="000561F2" w:rsidR="000561F2" w:rsidRPr="000561F2">
      <w:pPr>
        <w:jc w:val="both"/>
      </w:pPr>
      <w:r w:rsidRPr="000561F2">
        <w:rPr>
          <w:lang w:val="pt-BR"/>
        </w:rPr>
        <w:tab/>
        <w:t>Prema odredbi čl. 109. st. 1. Stečajnog zakona</w:t>
      </w:r>
      <w:r w:rsidRPr="000561F2">
        <w:t xml:space="preserve">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0561F2" w:rsidP="000561F2" w:rsidR="000561F2">
      <w:pPr>
        <w:jc w:val="both"/>
      </w:pPr>
    </w:p>
    <w:p w:rsidRDefault="00831C92" w:rsidP="000561F2" w:rsidR="00831C92" w:rsidRPr="000561F2">
      <w:pPr>
        <w:jc w:val="both"/>
      </w:pPr>
    </w:p>
    <w:p w:rsidRDefault="000561F2" w:rsidP="000561F2" w:rsidR="009B3D51">
      <w:pPr>
        <w:jc w:val="both"/>
      </w:pPr>
      <w:r w:rsidRPr="000561F2">
        <w:lastRenderedPageBreak/>
        <w:tab/>
        <w:t xml:space="preserve">Imajući u vidu navedeno, predlagateljica je u smislu čl. 109. SZ-a ovlaštena podnijeti prijedlog za otvaranje stečajnog postupka. </w:t>
      </w:r>
    </w:p>
    <w:p w:rsidRDefault="000561F2" w:rsidP="000561F2" w:rsidR="000561F2" w:rsidRPr="00B9015B">
      <w:pPr>
        <w:jc w:val="both"/>
      </w:pPr>
    </w:p>
    <w:p w:rsidRDefault="0059075B" w:rsidP="00D677F7" w:rsidR="00901CFD">
      <w:pPr>
        <w:pStyle w:val="Tijeloteksta"/>
        <w:ind w:firstLine="708"/>
      </w:pPr>
      <w:r>
        <w:t xml:space="preserve">Sud je rješenjem od </w:t>
      </w:r>
      <w:r w:rsidR="000561F2">
        <w:t>3. prosinca</w:t>
      </w:r>
      <w:r w:rsidR="00901CFD">
        <w:t xml:space="preserve"> 2015. pokrenuo preth</w:t>
      </w:r>
      <w:r w:rsidR="000561F2">
        <w:t>odni postupak nad dužnikom, a 28</w:t>
      </w:r>
      <w:r w:rsidR="00901CFD">
        <w:t>. siječnja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901CFD">
        <w:t xml:space="preserve"> na koje je pristupio zastupnik po zakonu dužnika koji se nije protivio prijedlogu da se nad dužnikom otvori stečaj te je </w:t>
      </w:r>
      <w:r w:rsidR="000561F2">
        <w:t>izjavio kako izlaže kao u prokaznom popisu imovine od 16. prosinca 2015. iz kojeg proizlazi da dužnik nema imovinu</w:t>
      </w:r>
      <w:r w:rsidR="00901CFD">
        <w:t>.</w:t>
      </w:r>
    </w:p>
    <w:p w:rsidRDefault="009B1748" w:rsidP="00D677F7" w:rsidR="009B1748">
      <w:pPr>
        <w:pStyle w:val="Tijeloteksta"/>
        <w:ind w:firstLine="708"/>
      </w:pPr>
    </w:p>
    <w:p w:rsidRDefault="009B1748" w:rsidP="009B1748" w:rsidR="009B1748" w:rsidRPr="0089526A">
      <w:pPr>
        <w:pStyle w:val="Tijeloteksta"/>
        <w:ind w:firstLine="708"/>
      </w:pPr>
      <w:r w:rsidRPr="0089526A">
        <w:t xml:space="preserve">Uvidom u potvrdu </w:t>
      </w:r>
      <w:r w:rsidR="000561F2">
        <w:t>Financijske agencije od 18</w:t>
      </w:r>
      <w:r>
        <w:t>. siječnja 2016</w:t>
      </w:r>
      <w:r w:rsidRPr="004C4E7D">
        <w:t>.</w:t>
      </w:r>
      <w:r>
        <w:t xml:space="preserve"> sud je utvrdio da je na računima i novčanim sredstvima dužnika na dan iz</w:t>
      </w:r>
      <w:r w:rsidR="000561F2">
        <w:t>davanja potvrde evidentirano 1971</w:t>
      </w:r>
      <w:r>
        <w:t xml:space="preserve"> </w:t>
      </w:r>
      <w:r w:rsidR="000561F2">
        <w:t>dan</w:t>
      </w:r>
      <w:r w:rsidR="0059075B">
        <w:t xml:space="preserve"> neprekidne blokade (list 9</w:t>
      </w:r>
      <w:r>
        <w:t>. spisa)</w:t>
      </w:r>
      <w:r w:rsidRPr="0089526A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E0682D">
        <w:t>og postupka u ukupnom iznosu  23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administrativnih poslova mjesečno 1.500,00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561F2">
        <w:t>29</w:t>
      </w:r>
      <w:r w:rsidR="009B1748">
        <w:t>. siječnja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065B42" w:rsidP="00831C92" w:rsidR="00065B42" w:rsidRPr="00B9015B">
      <w:pPr>
        <w:jc w:val="right"/>
      </w:pPr>
      <w:r w:rsidRPr="00B9015B">
        <w:t>Sudac:</w:t>
      </w:r>
    </w:p>
    <w:p w:rsidRDefault="001013EE" w:rsidP="00831C92" w:rsidR="00065B42" w:rsidRPr="00B9015B">
      <w:pPr>
        <w:jc w:val="right"/>
      </w:pPr>
      <w:r w:rsidRPr="00B9015B">
        <w:t>Gordan Zubak</w:t>
      </w:r>
      <w:r w:rsidR="00831C92">
        <w:t>, v.r.</w:t>
      </w:r>
    </w:p>
    <w:p w:rsidRDefault="00831C92" w:rsidP="00065B42" w:rsidR="00831C92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C92" w:rsidP="002D60CE" w:rsidR="00831C92">
      <w:pPr>
        <w:jc w:val="both"/>
      </w:pPr>
    </w:p>
    <w:p w:rsidRDefault="00831C92" w:rsidP="002D60CE" w:rsidR="00831C92" w:rsidRPr="00B9015B">
      <w:pPr>
        <w:jc w:val="both"/>
      </w:pPr>
    </w:p>
    <w:p w:rsidRDefault="00831C92" w:rsidP="001745C1" w:rsidR="00831C92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831C92" w:rsidR="00065B42" w:rsidRPr="00B9015B"/>
    <w:sectPr w:rsidSect="00831C92" w:rsidR="00065B42" w:rsidRPr="00B9015B">
      <w:headerReference w:type="default" r:id="rId11"/>
      <w:footerReference w:type="default" r:id="rId12"/>
      <w:pgSz w:h="16838" w:w="11906"/>
      <w:pgMar w:gutter="0" w:footer="708" w:header="708" w:left="1417" w:bottom="70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75F" w:rsidP="00F3475F" w:rsidR="00F3475F">
      <w:r>
        <w:separator/>
      </w:r>
    </w:p>
  </w:endnote>
  <w:endnote w:id="0" w:type="continuationSeparator">
    <w:p w:rsidRDefault="00F3475F" w:rsidP="00F3475F" w:rsidR="00F34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521419"/>
      <w:docPartObj>
        <w:docPartGallery w:val="Page Numbers (Bottom of Page)"/>
        <w:docPartUnique/>
      </w:docPartObj>
    </w:sdtPr>
    <w:sdtContent>
      <w:p w:rsidRDefault="00831C92" w:rsidR="00831C9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F3475F" w:rsidR="00F347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75F" w:rsidP="00F3475F" w:rsidR="00F3475F">
      <w:r>
        <w:separator/>
      </w:r>
    </w:p>
  </w:footnote>
  <w:footnote w:id="0" w:type="continuationSeparator">
    <w:p w:rsidRDefault="00F3475F" w:rsidP="00F3475F" w:rsidR="00F347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75F" w:rsidR="00F3475F" w:rsidRPr="00F3475F">
    <w:pPr>
      <w:pStyle w:val="Zaglavlje"/>
      <w:rPr>
        <w:sz w:val="24"/>
      </w:rPr>
    </w:pPr>
    <w:r>
      <w:tab/>
    </w:r>
    <w:r>
      <w:tab/>
    </w:r>
    <w:r w:rsidRPr="00F3475F">
      <w:rPr>
        <w:sz w:val="24"/>
      </w:rPr>
      <w:t>67. St-3925/15-10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61F2"/>
    <w:rsid w:val="00065B42"/>
    <w:rsid w:val="000B22E7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F3702"/>
    <w:rsid w:val="00412D47"/>
    <w:rsid w:val="0046518B"/>
    <w:rsid w:val="004C428C"/>
    <w:rsid w:val="00501EBB"/>
    <w:rsid w:val="00535D8E"/>
    <w:rsid w:val="005543BD"/>
    <w:rsid w:val="0059075B"/>
    <w:rsid w:val="00662884"/>
    <w:rsid w:val="00704DD0"/>
    <w:rsid w:val="007150E9"/>
    <w:rsid w:val="00754CF2"/>
    <w:rsid w:val="007B068E"/>
    <w:rsid w:val="007E6A6F"/>
    <w:rsid w:val="00831C92"/>
    <w:rsid w:val="008B669A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14CEF"/>
    <w:rsid w:val="00C23ADD"/>
    <w:rsid w:val="00C40A44"/>
    <w:rsid w:val="00D24310"/>
    <w:rsid w:val="00D677F7"/>
    <w:rsid w:val="00D803A5"/>
    <w:rsid w:val="00DE0F86"/>
    <w:rsid w:val="00E0682D"/>
    <w:rsid w:val="00E24B5E"/>
    <w:rsid w:val="00F324F6"/>
    <w:rsid w:val="00F3475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rsid w:val="00F347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475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rsid w:val="00F347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47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3925</izvorni_sadrzaj>
    <derivirana_varijabla naziv="DomainObject.Predmet.Broj_1">3925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St-3925/2015</izvorni_sadrzaj>
    <derivirana_varijabla naziv="DomainObject.Predmet.OznakaBroj_1">St-3925/2015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HBB VISOKOGRADNJA d.o.o.</izvorni_sadrzaj>
    <derivirana_varijabla naziv="DomainObject.Predmet.ProtustrankaFormated_1">  HBB VISOKOGRADNJA d.o.o.</derivirana_varijabla>
  </DomainObject.Predmet.ProtustrankaFormated>
  <DomainObject.Predmet.ProtustrankaFormatedOIB>
    <izvorni_sadrzaj>  HBB VISOKOGRADNJA d.o.o., OIB 39046700751</izvorni_sadrzaj>
    <derivirana_varijabla naziv="DomainObject.Predmet.ProtustrankaFormatedOIB_1">  HBB VISOKOGRADNJA d.o.o., OIB 39046700751</derivirana_varijabla>
  </DomainObject.Predmet.ProtustrankaFormatedOIB>
  <DomainObject.Predmet.ProtustrankaFormatedWithAdress>
    <izvorni_sadrzaj> HBB VISOKOGRADNJA d.o.o., Ulica grada Chicaga 2/a, 10000 Zagreb</izvorni_sadrzaj>
    <derivirana_varijabla naziv="DomainObject.Predmet.ProtustrankaFormatedWithAdress_1"> HBB VISOKOGRADNJA d.o.o., Ulica grada Chicaga 2/a, 10000 Zagreb</derivirana_varijabla>
  </DomainObject.Predmet.ProtustrankaFormatedWithAdress>
  <DomainObject.Predmet.ProtustrankaFormatedWithAdressOIB>
    <izvorni_sadrzaj> HBB VISOKOGRADNJA d.o.o., OIB 39046700751, Ulica grada Chicaga 2/a, 10000 Zagreb</izvorni_sadrzaj>
    <derivirana_varijabla naziv="DomainObject.Predmet.ProtustrankaFormatedWithAdressOIB_1"> HBB VISOKOGRADNJA d.o.o., OIB 39046700751, Ulica grada Chicaga 2/a, 10000 Zagreb</derivirana_varijabla>
  </DomainObject.Predmet.ProtustrankaFormatedWithAdressOIB>
  <DomainObject.Predmet.ProtustrankaWithAdress>
    <izvorni_sadrzaj>HBB VISOKOGRADNJA d.o.o. Ulica grada Chicaga 2/a, 10000 Zagreb</izvorni_sadrzaj>
    <derivirana_varijabla naziv="DomainObject.Predmet.ProtustrankaWithAdress_1">HBB VISOKOGRADNJA d.o.o. Ulica grada Chicaga 2/a, 10000 Zagreb</derivirana_varijabla>
  </DomainObject.Predmet.ProtustrankaWithAdress>
  <DomainObject.Predmet.ProtustrankaWithAdressOIB>
    <izvorni_sadrzaj>HBB VISOKOGRADNJA d.o.o., OIB 39046700751, Ulica grada Chicaga 2/a, 10000 Zagreb</izvorni_sadrzaj>
    <derivirana_varijabla naziv="DomainObject.Predmet.ProtustrankaWithAdressOIB_1">HBB VISOKOGRADNJA d.o.o., OIB 39046700751, Ulica grada Chicaga 2/a, 10000 Zagreb</derivirana_varijabla>
  </DomainObject.Predmet.ProtustrankaWithAdressOIB>
  <DomainObject.Predmet.ProtustrankaNazivFormated>
    <izvorni_sadrzaj>HBB VISOKOGRADNJA d.o.o.</izvorni_sadrzaj>
    <derivirana_varijabla naziv="DomainObject.Predmet.ProtustrankaNazivFormated_1">HBB VISOKOGRADNJA d.o.o.</derivirana_varijabla>
  </DomainObject.Predmet.ProtustrankaNazivFormated>
  <DomainObject.Predmet.ProtustrankaNazivFormatedOIB>
    <izvorni_sadrzaj>HBB VISOKOGRADNJA d.o.o., OIB 39046700751</izvorni_sadrzaj>
    <derivirana_varijabla naziv="DomainObject.Predmet.ProtustrankaNazivFormatedOIB_1">HBB VISOKOGRADNJA d.o.o., OIB 39046700751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Tamara Rogar zastupanog po punomoćniku Marko Gracin; Stipe Brajković</izvorni_sadrzaj>
    <derivirana_varijabla naziv="DomainObject.Predmet.StrankaFormated_1">  Tamara Rogar zastupanog po punomoćniku Marko Gracin; Stipe Brajković</derivirana_varijabla>
  </DomainObject.Predmet.StrankaFormated>
  <DomainObject.Predmet.StrankaFormatedOIB>
    <izvorni_sadrzaj>  Tamara Rogar, OIB 50572026957 zastupanog po punomoćniku Marko Gracin; Stipe Brajković, OIB 31185927600</izvorni_sadrzaj>
    <derivirana_varijabla naziv="DomainObject.Predmet.StrankaFormatedOIB_1">  Tamara Rogar, OIB 50572026957 zastupanog po punomoćniku Marko Gracin; Stipe Brajković, OIB 31185927600</derivirana_varijabla>
  </DomainObject.Predmet.StrankaFormatedOIB>
  <DomainObject.Predmet.StrankaFormatedWithAdress>
    <izvorni_sadrzaj> Tamara Rogar, Vijenac Frane Gotovca 1, 10000 Zagreb zastupanog po punomoćniku Marko Gracin; Stipe Brajković, Lanište 16/c, 10000 Zagreb</izvorni_sadrzaj>
    <derivirana_varijabla naziv="DomainObject.Predmet.StrankaFormatedWithAdress_1"> Tamara Rogar, Vijenac Frane Gotovca 1, 10000 Zagreb zastupanog po punomoćniku Marko Gracin; Stipe Brajković, Lanište 16/c, 10000 Zagreb</derivirana_varijabla>
  </DomainObject.Predmet.StrankaFormatedWithAdress>
  <DomainObject.Predmet.StrankaFormatedWithAdressOIB>
    <izvorni_sadrzaj> Tamara Rogar, OIB 50572026957, Vijenac Frane Gotovca 1, 10000 Zagreb zastupanog po punomoćniku Marko Gracin; Stipe Brajković, OIB 31185927600, Lanište 16/c, 10000 Zagreb</izvorni_sadrzaj>
    <derivirana_varijabla naziv="DomainObject.Predmet.StrankaFormatedWithAdressOIB_1"> Tamara Rogar, OIB 50572026957, Vijenac Frane Gotovca 1, 10000 Zagreb zastupanog po punomoćniku Marko Gracin; Stipe Brajković, OIB 31185927600, Lanište 16/c, 10000 Zagreb</derivirana_varijabla>
  </DomainObject.Predmet.StrankaFormatedWithAdressOIB>
  <DomainObject.Predmet.StrankaWithAdress>
    <izvorni_sadrzaj>Tamara Rogar Vijenac Frane Gotovca 1,10000 Zagreb,Stipe Brajković Lanište 16/c,10000 Zagreb</izvorni_sadrzaj>
    <derivirana_varijabla naziv="DomainObject.Predmet.StrankaWithAdress_1">Tamara Rogar Vijenac Frane Gotovca 1,10000 Zagreb,Stipe Brajković Lanište 16/c,10000 Zagreb</derivirana_varijabla>
  </DomainObject.Predmet.StrankaWithAdress>
  <DomainObject.Predmet.StrankaWithAdressOIB>
    <izvorni_sadrzaj>Tamara Rogar, OIB 50572026957, Vijenac Frane Gotovca 1,10000 Zagreb,Stipe Brajković, OIB 31185927600, Lanište 16/c,10000 Zagreb</izvorni_sadrzaj>
    <derivirana_varijabla naziv="DomainObject.Predmet.StrankaWithAdressOIB_1">Tamara Rogar, OIB 50572026957, Vijenac Frane Gotovca 1,10000 Zagreb,Stipe Brajković, OIB 31185927600, Lanište 16/c,10000 Zagreb</derivirana_varijabla>
  </DomainObject.Predmet.StrankaWithAdressOIB>
  <DomainObject.Predmet.StrankaNazivFormated>
    <izvorni_sadrzaj>Tamara Rogar,Stipe Brajković</izvorni_sadrzaj>
    <derivirana_varijabla naziv="DomainObject.Predmet.StrankaNazivFormated_1">Tamara Rogar,Stipe Brajković</derivirana_varijabla>
  </DomainObject.Predmet.StrankaNazivFormated>
  <DomainObject.Predmet.StrankaNazivFormatedOIB>
    <izvorni_sadrzaj>Tamara Rogar, OIB 50572026957,Stipe Brajković, OIB 31185927600</izvorni_sadrzaj>
    <derivirana_varijabla naziv="DomainObject.Predmet.StrankaNazivFormatedOIB_1">Tamara Rogar, OIB 50572026957,Stipe Brajković, OIB 31185927600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Tamara Rogar zastupanog po punomoćniku Marko Gracin</item>
      <item>Stipe Brajković</item>
    </izvorni_sadrzaj>
    <derivirana_varijabla naziv="DomainObject.Predmet.StrankaListFormated_1">
      <item>Tamara Rogar zastupanog po punomoćniku Marko Gracin</item>
      <item>Stipe Brajković</item>
    </derivirana_varijabla>
  </DomainObject.Predmet.StrankaListFormated>
  <DomainObject.Predmet.StrankaListFormatedOIB>
    <izvorni_sadrzaj>
      <item>Tamara Rogar, OIB 50572026957 zastupanog po punomoćniku Marko Gracin</item>
      <item>Stipe Brajković, OIB 31185927600</item>
    </izvorni_sadrzaj>
    <derivirana_varijabla naziv="DomainObject.Predmet.StrankaListFormatedOIB_1">
      <item>Tamara Rogar, OIB 50572026957 zastupanog po punomoćniku Marko Gracin</item>
      <item>Stipe Brajković, OIB 31185927600</item>
    </derivirana_varijabla>
  </DomainObject.Predmet.StrankaListFormatedOIB>
  <DomainObject.Predmet.StrankaListFormatedWithAdress>
    <izvorni_sadrzaj>
      <item>Tamara Rogar, Vijenac Frane Gotovca 1, 10000 Zagreb zastupanog po punomoćniku Marko Gracin</item>
      <item>Stipe Brajković, Lanište 16/c, 10000 Zagreb</item>
    </izvorni_sadrzaj>
    <derivirana_varijabla naziv="DomainObject.Predmet.StrankaListFormatedWithAdress_1">
      <item>Tamara Rogar, Vijenac Frane Gotovca 1, 10000 Zagreb zastupanog po punomoćniku Marko Gracin</item>
      <item>Stipe Brajković, Lanište 16/c, 10000 Zagreb</item>
    </derivirana_varijabla>
  </DomainObject.Predmet.StrankaListFormatedWithAdress>
  <DomainObject.Predmet.StrankaListFormatedWithAdressOIB>
    <izvorni_sadrzaj>
      <item>Tamara Rogar, OIB 50572026957, Vijenac Frane Gotovca 1, 10000 Zagreb zastupanog po punomoćniku Marko Gracin</item>
      <item>Stipe Brajković, OIB 31185927600, Lanište 16/c, 10000 Zagreb</item>
    </izvorni_sadrzaj>
    <derivirana_varijabla naziv="DomainObject.Predmet.StrankaListFormatedWithAdressOIB_1">
      <item>Tamara Rogar, OIB 50572026957, Vijenac Frane Gotovca 1, 10000 Zagreb zastupanog po punomoćniku Marko Gracin</item>
      <item>Stipe Brajković, OIB 31185927600, Lanište 16/c, 10000 Zagreb</item>
    </derivirana_varijabla>
  </DomainObject.Predmet.StrankaListFormatedWithAdressOIB>
  <DomainObject.Predmet.StrankaListNazivFormated>
    <izvorni_sadrzaj>
      <item>Tamara Rogar</item>
      <item>Stipe Brajković</item>
    </izvorni_sadrzaj>
    <derivirana_varijabla naziv="DomainObject.Predmet.StrankaListNazivFormated_1">
      <item>Tamara Rogar</item>
      <item>Stipe Brajković</item>
    </derivirana_varijabla>
  </DomainObject.Predmet.StrankaListNazivFormated>
  <DomainObject.Predmet.StrankaListNazivFormatedOIB>
    <izvorni_sadrzaj>
      <item>Tamara Rogar, OIB 50572026957</item>
      <item>Stipe Brajković, OIB 31185927600</item>
    </izvorni_sadrzaj>
    <derivirana_varijabla naziv="DomainObject.Predmet.StrankaListNazivFormatedOIB_1">
      <item>Tamara Rogar, OIB 50572026957</item>
      <item>Stipe Brajković, OIB 31185927600</item>
    </derivirana_varijabla>
  </DomainObject.Predmet.StrankaListNazivFormatedOIB>
  <DomainObject.Predmet.ProtuStrankaListFormated>
    <izvorni_sadrzaj>
      <item>HBB VISOKOGRADNJA d.o.o.</item>
    </izvorni_sadrzaj>
    <derivirana_varijabla naziv="DomainObject.Predmet.ProtuStrankaListFormated_1">
      <item>HBB VISOKOGRADNJA d.o.o.</item>
    </derivirana_varijabla>
  </DomainObject.Predmet.ProtuStrankaListFormated>
  <DomainObject.Predmet.ProtuStrankaListFormatedOIB>
    <izvorni_sadrzaj>
      <item>HBB VISOKOGRADNJA d.o.o., OIB 39046700751</item>
    </izvorni_sadrzaj>
    <derivirana_varijabla naziv="DomainObject.Predmet.ProtuStrankaListFormatedOIB_1">
      <item>HBB VISOKOGRADNJA d.o.o., OIB 39046700751</item>
    </derivirana_varijabla>
  </DomainObject.Predmet.ProtuStrankaListFormatedOIB>
  <DomainObject.Predmet.ProtuStrankaListFormatedWithAdress>
    <izvorni_sadrzaj>
      <item>HBB VISOKOGRADNJA d.o.o., Ulica grada Chicaga 2/a, 10000 Zagreb</item>
    </izvorni_sadrzaj>
    <derivirana_varijabla naziv="DomainObject.Predmet.ProtuStrankaListFormatedWithAdress_1">
      <item>HBB VISOKOGRADNJA d.o.o., Ulica grada Chicaga 2/a, 10000 Zagreb</item>
    </derivirana_varijabla>
  </DomainObject.Predmet.ProtuStrankaListFormatedWithAdress>
  <DomainObject.Predmet.ProtuStrankaListFormatedWithAdressOIB>
    <izvorni_sadrzaj>
      <item>HBB VISOKOGRADNJA d.o.o., OIB 39046700751, Ulica grada Chicaga 2/a, 10000 Zagreb</item>
    </izvorni_sadrzaj>
    <derivirana_varijabla naziv="DomainObject.Predmet.ProtuStrankaListFormatedWithAdressOIB_1">
      <item>HBB VISOKOGRADNJA d.o.o., OIB 39046700751, Ulica grada Chicaga 2/a, 10000 Zagreb</item>
    </derivirana_varijabla>
  </DomainObject.Predmet.ProtuStrankaListFormatedWithAdressOIB>
  <DomainObject.Predmet.ProtuStrankaListNazivFormated>
    <izvorni_sadrzaj>
      <item>HBB VISOKOGRADNJA d.o.o.</item>
    </izvorni_sadrzaj>
    <derivirana_varijabla naziv="DomainObject.Predmet.ProtuStrankaListNazivFormated_1">
      <item>HBB VISOKOGRADNJA d.o.o.</item>
    </derivirana_varijabla>
  </DomainObject.Predmet.ProtuStrankaListNazivFormated>
  <DomainObject.Predmet.ProtuStrankaListNazivFormatedOIB>
    <izvorni_sadrzaj>
      <item>HBB VISOKOGRADNJA d.o.o., OIB 39046700751</item>
    </izvorni_sadrzaj>
    <derivirana_varijabla naziv="DomainObject.Predmet.ProtuStrankaListNazivFormatedOIB_1">
      <item>HBB VISOKOGRADNJA d.o.o., OIB 39046700751</item>
    </derivirana_varijabla>
  </DomainObject.Predmet.ProtuStrankaListNazivFormatedOIB>
  <DomainObject.Predmet.OstaliListFormated>
    <izvorni_sadrzaj>
      <item>Marko Gracin punomoćnik sudionika u postupku Tamara Rogar</item>
      <item>Stipe Brajković</item>
    </izvorni_sadrzaj>
    <derivirana_varijabla naziv="DomainObject.Predmet.OstaliListFormated_1">
      <item>Marko Gracin punomoćnik sudionika u postupku Tamara Rogar</item>
      <item>Stipe Brajković</item>
    </derivirana_varijabla>
  </DomainObject.Predmet.OstaliListFormated>
  <DomainObject.Predmet.OstaliListFormatedOIB>
    <izvorni_sadrzaj>
      <item>Marko Gracin punomoćnik sudionika u postupku Tamara Rogar</item>
      <item>Stipe Brajković</item>
    </izvorni_sadrzaj>
    <derivirana_varijabla naziv="DomainObject.Predmet.OstaliListFormatedOIB_1">
      <item>Marko Gracin punomoćnik sudionika u postupku Tamara Rogar</item>
      <item>Stipe Brajković</item>
    </derivirana_varijabla>
  </DomainObject.Predmet.OstaliListFormatedOIB>
  <DomainObject.Predmet.OstaliListFormatedWithAdress>
    <izvorni_sadrzaj>
      <item>Marko Gracin, Andrije Kačića Miošića 12, 10000 Zagreb punomoćnik sudionika u postupku Tamara Rogar</item>
      <item>Stipe Brajković, Lanište 16c, 10000 Zagreb</item>
    </izvorni_sadrzaj>
    <derivirana_varijabla naziv="DomainObject.Predmet.OstaliListFormatedWithAdress_1">
      <item>Marko Gracin, Andrije Kačića Miošića 12, 10000 Zagreb punomoćnik sudionika u postupku Tamara Rogar</item>
      <item>Stipe Brajković, Lanište 16c, 10000 Zagreb</item>
    </derivirana_varijabla>
  </DomainObject.Predmet.OstaliListFormatedWithAdress>
  <DomainObject.Predmet.OstaliListFormatedWithAdressOIB>
    <izvorni_sadrzaj>
      <item>Marko Gracin, Andrije Kačića Miošića 12, 10000 Zagreb punomoćnik sudionika u postupku Tamara Rogar</item>
      <item>Stipe Brajković, Lanište 16c, 10000 Zagreb</item>
    </izvorni_sadrzaj>
    <derivirana_varijabla naziv="DomainObject.Predmet.OstaliListFormatedWithAdressOIB_1">
      <item>Marko Gracin, Andrije Kačića Miošića 12, 10000 Zagreb punomoćnik sudionika u postupku Tamara Rogar</item>
      <item>Stipe Brajković, Lanište 16c, 10000 Zagreb</item>
    </derivirana_varijabla>
  </DomainObject.Predmet.OstaliListFormatedWithAdressOIB>
  <DomainObject.Predmet.OstaliListNazivFormated>
    <izvorni_sadrzaj>
      <item>Marko Gracin</item>
      <item>Stipe Brajković</item>
    </izvorni_sadrzaj>
    <derivirana_varijabla naziv="DomainObject.Predmet.OstaliListNazivFormated_1">
      <item>Marko Gracin</item>
      <item>Stipe Brajković</item>
    </derivirana_varijabla>
  </DomainObject.Predmet.OstaliListNazivFormated>
  <DomainObject.Predmet.OstaliListNazivFormatedOIB>
    <izvorni_sadrzaj>
      <item>Marko Gracin</item>
      <item>Stipe Brajković</item>
    </izvorni_sadrzaj>
    <derivirana_varijabla naziv="DomainObject.Predmet.OstaliListNazivFormatedOIB_1">
      <item>Marko Gracin</item>
      <item>Stipe Brajković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Tamara Rogar i dr.</izvorni_sadrzaj>
    <derivirana_varijabla naziv="DomainObject.Predmet.StrankaIDrugi_1">Tamara Rogar i dr.</derivirana_varijabla>
  </DomainObject.Predmet.StrankaIDrugi>
  <DomainObject.Predmet.ProtustrankaIDrugi>
    <izvorni_sadrzaj>HBB VISOKOGRADNJA d.o.o.</izvorni_sadrzaj>
    <derivirana_varijabla naziv="DomainObject.Predmet.ProtustrankaIDrugi_1">HBB VISOKOGRADNJA d.o.o.</derivirana_varijabla>
  </DomainObject.Predmet.ProtustrankaIDrugi>
  <DomainObject.Predmet.StrankaIDrugiAdressOIB>
    <izvorni_sadrzaj>Tamara Rogar, OIB 50572026957, Vijenac Frane Gotovca 1, 10000 Zagreb i dr.</izvorni_sadrzaj>
    <derivirana_varijabla naziv="DomainObject.Predmet.StrankaIDrugiAdressOIB_1">Tamara Rogar, OIB 50572026957, Vijenac Frane Gotovca 1, 10000 Zagreb i dr.</derivirana_varijabla>
  </DomainObject.Predmet.StrankaIDrugiAdressOIB>
  <DomainObject.Predmet.ProtustrankaIDrugiAdressOIB>
    <izvorni_sadrzaj>HBB VISOKOGRADNJA d.o.o., OIB 39046700751, Ulica grada Chicaga 2/a, 10000 Zagreb</izvorni_sadrzaj>
    <derivirana_varijabla naziv="DomainObject.Predmet.ProtustrankaIDrugiAdressOIB_1">HBB VISOKOGRADNJA d.o.o., OIB 39046700751, Ulica grada Chicaga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Tamara Rogar</item>
      <item>HBB VISOKOGRADNJA d.o.o.</item>
      <item>Marko Gracin</item>
      <item>Stipe Brajković</item>
      <item>Stipe Brajković</item>
    </izvorni_sadrzaj>
    <derivirana_varijabla naziv="DomainObject.Predmet.SudioniciListNaziv_1">
      <item>Tamara Rogar</item>
      <item>HBB VISOKOGRADNJA d.o.o.</item>
      <item>Marko Gracin</item>
      <item>Stipe Brajković</item>
      <item>Stipe Brajković</item>
    </derivirana_varijabla>
  </DomainObject.Predmet.SudioniciListNaziv>
  <DomainObject.Predmet.SudioniciListAdressOIB>
    <izvorni_sadrzaj>
      <item>Tamara Rogar, OIB 50572026957, Vijenac Frane Gotovca 1,10000 Zagreb</item>
      <item>HBB VISOKOGRADNJA d.o.o., OIB 39046700751, Ulica grada Chicaga 2/a,10000 Zagreb</item>
      <item>Marko Gracin, Andrije Kačića Miošića 12,10000 Zagreb</item>
      <item>Stipe Brajković, Lanište 16c,10000 Zagreb</item>
      <item>Stipe Brajković, OIB 31185927600, Lanište 16/c,10000 Zagreb</item>
    </izvorni_sadrzaj>
    <derivirana_varijabla naziv="DomainObject.Predmet.SudioniciListAdressOIB_1">
      <item>Tamara Rogar, OIB 50572026957, Vijenac Frane Gotovca 1,10000 Zagreb</item>
      <item>HBB VISOKOGRADNJA d.o.o., OIB 39046700751, Ulica grada Chicaga 2/a,10000 Zagreb</item>
      <item>Marko Gracin, Andrije Kačića Miošića 12,10000 Zagreb</item>
      <item>Stipe Brajković, Lanište 16c,10000 Zagreb</item>
      <item>Stipe Brajković, OIB 31185927600, Lanište 16/c,10000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50572026957</item>
      <item>, OIB 39046700751</item>
      <item>, OIB null</item>
      <item>, OIB null</item>
      <item>, OIB 31185927600</item>
    </izvorni_sadrzaj>
    <derivirana_varijabla naziv="DomainObject.Predmet.SudioniciListNazivOIB_1">
      <item>, OIB 50572026957</item>
      <item>, OIB 39046700751</item>
      <item>, OIB null</item>
      <item>, OIB null</item>
      <item>, OIB 31185927600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E5A35-1F9F-4D88-AD23-A67FF27F8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820</properties:Words>
  <properties:Characters>4556</properties:Characters>
  <properties:Lines>97</properties:Lines>
  <properties:Paragraphs>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2016-01-28T14:42:00Z</dcterms:created>
  <dc:creator>gzubak</dc:creator>
  <cp:lastModifiedBy>Ivana Rogić</cp:lastModifiedBy>
  <cp:lastPrinted>2016-01-29T08:19:00Z</cp:lastPrinted>
  <dcterms:modified xmlns:xsi="http://www.w3.org/2001/XMLSchema-instance" xsi:type="dcterms:W3CDTF">2016-01-29T08:23:00Z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