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353e" w14:paraId="ea8353e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B14482">
        <w:t>236</w:t>
      </w:r>
      <w:r w:rsidR="00B0604A">
        <w:t>/16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B14482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B14482">
        <w:rPr>
          <w:rFonts w:eastAsia="Calibri"/>
          <w:lang w:eastAsia="en-US"/>
        </w:rPr>
        <w:t>UZORITA d.o.o., Zagreb, Damira Tomjanovića Gavrana 7, OIB: 27692494132,</w:t>
      </w:r>
      <w:r w:rsidR="00D5399D" w:rsidRPr="00AF1EFD">
        <w:t xml:space="preserve"> </w:t>
      </w:r>
      <w:r w:rsidR="006420C7">
        <w:t>8</w:t>
      </w:r>
      <w:r w:rsidR="00AF1B3C">
        <w:t>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B14482">
        <w:rPr>
          <w:rFonts w:eastAsia="Calibri"/>
          <w:lang w:eastAsia="en-US"/>
        </w:rPr>
        <w:t>UZORITA d.o.o., Zagreb, Damira Tomjanovića Gavrana 7, OIB: 27692494132</w:t>
      </w:r>
      <w:r w:rsidR="00410421">
        <w:t xml:space="preserve">. </w:t>
      </w:r>
      <w:r w:rsidRPr="00AF1EFD">
        <w:t xml:space="preserve">Stečajni postupak je otvoren dana </w:t>
      </w:r>
      <w:r w:rsidR="006420C7">
        <w:t>8</w:t>
      </w:r>
      <w:r w:rsidR="00AF1B3C">
        <w:t>. kolovoza</w:t>
      </w:r>
      <w:r w:rsidR="00410421">
        <w:t xml:space="preserve"> 2017.</w:t>
      </w:r>
      <w:r w:rsidRPr="00AF1EFD">
        <w:t xml:space="preserve"> u </w:t>
      </w:r>
      <w:r w:rsidR="00B14482">
        <w:t>12,15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B14482">
        <w:t>Nikola Krvavica, Sveti Ivan Zelina, Vinogradska 15, OIB: 96981389223.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B14482">
        <w:rPr>
          <w:rFonts w:eastAsia="Calibri"/>
          <w:lang w:eastAsia="en-US"/>
        </w:rPr>
        <w:t>UZORITA d.o.o., Zagreb, Damira Tomjanovića Gavrana 7, OIB: 27692494132</w:t>
      </w:r>
      <w:r w:rsidR="00410421">
        <w:t>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B14482">
        <w:rPr>
          <w:rFonts w:eastAsia="Calibri"/>
          <w:lang w:eastAsia="en-US"/>
        </w:rPr>
        <w:t>UZORITA d.o.o., Zagreb, Damira Tomjanovića Gavrana 7, OIB: 27692494132</w:t>
      </w:r>
      <w:r w:rsidR="00316986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B14482">
        <w:rPr>
          <w:rFonts w:eastAsia="Calibri"/>
          <w:lang w:eastAsia="en-US"/>
        </w:rPr>
        <w:t>UZORITA d.o.o., Zagreb, Damira Tomjanovića Gavrana 7, OIB: 27692494132</w:t>
      </w:r>
      <w:r w:rsidR="00316986">
        <w:t>,</w:t>
      </w:r>
      <w:r w:rsidR="00631A90">
        <w:t xml:space="preserve"> dana </w:t>
      </w:r>
      <w:r w:rsidR="00B14482">
        <w:t>10. siječnja</w:t>
      </w:r>
      <w:r w:rsidR="00B0604A">
        <w:t xml:space="preserve"> </w:t>
      </w:r>
      <w:r w:rsidR="00AF1B3C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lastRenderedPageBreak/>
        <w:t>Ovosudnim rješenjem poslovni broj St-</w:t>
      </w:r>
      <w:r w:rsidR="00B14482">
        <w:t>236</w:t>
      </w:r>
      <w:r w:rsidR="00B0604A">
        <w:t>/16</w:t>
      </w:r>
      <w:r>
        <w:t xml:space="preserve"> od </w:t>
      </w:r>
      <w:r w:rsidR="0029045B">
        <w:t>2</w:t>
      </w:r>
      <w:r w:rsidR="00B14482">
        <w:t>3</w:t>
      </w:r>
      <w:r w:rsidR="00AF1B3C">
        <w:t>. siječnja</w:t>
      </w:r>
      <w:r>
        <w:t xml:space="preserve"> 2017. pokrenut je prethodni postupak te je rješenjem od </w:t>
      </w:r>
      <w:r w:rsidR="00B14482">
        <w:t>16. veljače</w:t>
      </w:r>
      <w:r>
        <w:t xml:space="preserve"> 2017. imenovan privremeni stečajni upravitelj </w:t>
      </w:r>
      <w:r w:rsidR="00B14482">
        <w:t>Nikola Krvavica</w:t>
      </w:r>
      <w:r>
        <w:t xml:space="preserve"> radi utvrđenja da li je imovina dužnika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>Prema izvješću privremenog stečajnog upravitelja proizlazi da imovina dužnika nije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B26DB0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B14482">
        <w:rPr>
          <w:rFonts w:eastAsia="Calibri"/>
          <w:lang w:eastAsia="en-US"/>
        </w:rPr>
        <w:t>UZORITA d.o.o., Zagreb, Damira Tomjanovića Gavrana 7, OIB: 27692494132</w:t>
      </w:r>
      <w:r w:rsidR="00316986">
        <w:t>,</w:t>
      </w:r>
      <w:r w:rsidRPr="00B26DB0">
        <w:t xml:space="preserve"> nije dovoljna ni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B14482">
        <w:t>24</w:t>
      </w:r>
      <w:r w:rsidR="00316986">
        <w:t>. siječnja</w:t>
      </w:r>
      <w:r w:rsidR="00AF1B3C">
        <w:t xml:space="preserve"> </w:t>
      </w:r>
      <w:r>
        <w:t xml:space="preserve">2017. proizlazi da dužnik </w:t>
      </w:r>
      <w:r w:rsidR="00B0604A">
        <w:t xml:space="preserve">na dan 1. rujna 2015. </w:t>
      </w:r>
      <w:r>
        <w:t xml:space="preserve">ima evidentirane neizvršene osnove za plaćanje u iznosu od </w:t>
      </w:r>
      <w:r w:rsidR="00B14482">
        <w:t>80.438,15</w:t>
      </w:r>
      <w:r w:rsidR="00AF1B3C">
        <w:t xml:space="preserve"> kn</w:t>
      </w:r>
      <w:r>
        <w:t xml:space="preserve"> i </w:t>
      </w:r>
      <w:r w:rsidR="00B14482">
        <w:t>120</w:t>
      </w:r>
      <w:r>
        <w:t xml:space="preserve"> dana neprekidne blokade (list </w:t>
      </w:r>
      <w:r w:rsidR="0029045B">
        <w:t>1</w:t>
      </w:r>
      <w:r w:rsidR="00B14482">
        <w:t>2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B14482">
        <w:t>236</w:t>
      </w:r>
      <w:r w:rsidR="00B0604A">
        <w:t>/16</w:t>
      </w:r>
      <w:r>
        <w:t xml:space="preserve"> od </w:t>
      </w:r>
      <w:r w:rsidR="00B14482">
        <w:t>20. ožujka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16986">
        <w:t>1</w:t>
      </w:r>
      <w:r w:rsidR="00B14482">
        <w:t>0</w:t>
      </w:r>
      <w:r w:rsidR="006420C7"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B14482">
        <w:t>21. ožujka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6420C7">
        <w:t xml:space="preserve"> 8</w:t>
      </w:r>
      <w:r w:rsidR="00AF1B3C">
        <w:t>. kolovoza</w:t>
      </w:r>
      <w:r w:rsidR="00410421">
        <w:t xml:space="preserve"> 2017.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0311" w:rsidR="00D80311">
      <w:r>
        <w:separator/>
      </w:r>
    </w:p>
  </w:endnote>
  <w:endnote w:id="0" w:type="continuationSeparator">
    <w:p w:rsidRDefault="00D80311" w:rsidR="00D80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0311" w:rsidR="00D80311">
      <w:r>
        <w:separator/>
      </w:r>
    </w:p>
  </w:footnote>
  <w:footnote w:id="0" w:type="continuationSeparator">
    <w:p w:rsidRDefault="00D80311" w:rsidR="00D803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769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B14482">
      <w:t>236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564F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316986"/>
    <w:rsid w:val="003567A1"/>
    <w:rsid w:val="003905DD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861EF"/>
    <w:rsid w:val="006C786C"/>
    <w:rsid w:val="0070113E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4482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E03D0"/>
    <w:rsid w:val="00CF05EC"/>
    <w:rsid w:val="00D17697"/>
    <w:rsid w:val="00D21534"/>
    <w:rsid w:val="00D31098"/>
    <w:rsid w:val="00D50090"/>
    <w:rsid w:val="00D5399D"/>
    <w:rsid w:val="00D80311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76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6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6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6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6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76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6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6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6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6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St-236/2016</izvorni_sadrzaj>
    <derivirana_varijabla naziv="DomainObject.Predmet.OznakaBroj_1">St-236/2016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UZORITA d.o.o. zastupanog po punomoćniku Ivan Zovko</izvorni_sadrzaj>
    <derivirana_varijabla naziv="DomainObject.Predmet.ProtustrankaFormated_1">  UZORITA d.o.o. zastupanog po punomoćniku Ivan Zovko</derivirana_varijabla>
  </DomainObject.Predmet.ProtustrankaFormated>
  <DomainObject.Predmet.ProtustrankaFormatedOIB>
    <izvorni_sadrzaj>  UZORITA d.o.o., OIB 27692494132 zastupanog po punomoćniku Ivan Zovko</izvorni_sadrzaj>
    <derivirana_varijabla naziv="DomainObject.Predmet.ProtustrankaFormatedOIB_1">  UZORITA d.o.o., OIB 27692494132 zastupanog po punomoćniku Ivan Zovko</derivirana_varijabla>
  </DomainObject.Predmet.ProtustrankaFormatedOIB>
  <DomainObject.Predmet.ProtustrankaFormatedWithAdress>
    <izvorni_sadrzaj> UZORITA d.o.o., Damira Tomjanovića Gavrana 7, 10000 Zagreb zastupanog po punomoćniku Ivan Zovko</izvorni_sadrzaj>
    <derivirana_varijabla naziv="DomainObject.Predmet.ProtustrankaFormatedWithAdress_1"> UZORITA d.o.o., Damira Tomjanovića Gavrana 7, 10000 Zagreb zastupanog po punomoćniku Ivan Zovko</derivirana_varijabla>
  </DomainObject.Predmet.ProtustrankaFormatedWithAdress>
  <DomainObject.Predmet.ProtustrankaFormatedWithAdressOIB>
    <izvorni_sadrzaj> UZORITA d.o.o., OIB 27692494132, Damira Tomjanovića Gavrana 7, 10000 Zagreb zastupanog po punomoćniku Ivan Zovko</izvorni_sadrzaj>
    <derivirana_varijabla naziv="DomainObject.Predmet.ProtustrankaFormatedWithAdressOIB_1"> UZORITA d.o.o., OIB 27692494132, Damira Tomjanovića Gavrana 7, 10000 Zagreb zastupanog po punomoćniku Ivan Zovko</derivirana_varijabla>
  </DomainObject.Predmet.ProtustrankaFormatedWithAdressOIB>
  <DomainObject.Predmet.ProtustrankaWithAdress>
    <izvorni_sadrzaj>UZORITA d.o.o. Damira Tomjanovića Gavrana 7, 10000 Zagreb</izvorni_sadrzaj>
    <derivirana_varijabla naziv="DomainObject.Predmet.ProtustrankaWithAdress_1">UZORITA d.o.o. Damira Tomjanovića Gavrana 7, 10000 Zagreb</derivirana_varijabla>
  </DomainObject.Predmet.ProtustrankaWithAdress>
  <DomainObject.Predmet.ProtustrankaWithAdressOIB>
    <izvorni_sadrzaj>UZORITA d.o.o., OIB 27692494132, Damira Tomjanovića Gavrana 7, 10000 Zagreb</izvorni_sadrzaj>
    <derivirana_varijabla naziv="DomainObject.Predmet.ProtustrankaWithAdressOIB_1">UZORITA d.o.o., OIB 27692494132, Damira Tomjanovića Gavrana 7, 10000 Zagreb</derivirana_varijabla>
  </DomainObject.Predmet.ProtustrankaWithAdressOIB>
  <DomainObject.Predmet.ProtustrankaNazivFormated>
    <izvorni_sadrzaj>UZORITA d.o.o.</izvorni_sadrzaj>
    <derivirana_varijabla naziv="DomainObject.Predmet.ProtustrankaNazivFormated_1">UZORITA d.o.o.</derivirana_varijabla>
  </DomainObject.Predmet.ProtustrankaNazivFormated>
  <DomainObject.Predmet.ProtustrankaNazivFormatedOIB>
    <izvorni_sadrzaj>UZORITA d.o.o., OIB 27692494132</izvorni_sadrzaj>
    <derivirana_varijabla naziv="DomainObject.Predmet.ProtustrankaNazivFormatedOIB_1">UZORITA d.o.o., OIB 27692494132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</izvorni_sadrzaj>
    <derivirana_varijabla naziv="DomainObject.Predmet.StrankaFormatedWithAdress_1"> FINA Regionalni centar Zagreb, Trg svibanjskih žrtava 1995. 1,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</izvorni_sadrzaj>
    <derivirana_varijabla naziv="DomainObject.Predmet.StrankaWithAdress_1">FINA Regionalni centar Zagreb Trg svibanjskih žrtava 1995. 1,10000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UZORITA d.o.o. zastupanog po punomoćniku Ivan Zovko</item>
    </izvorni_sadrzaj>
    <derivirana_varijabla naziv="DomainObject.Predmet.ProtuStrankaListFormated_1">
      <item>UZORITA d.o.o. zastupanog po punomoćniku Ivan Zovko</item>
    </derivirana_varijabla>
  </DomainObject.Predmet.ProtuStrankaListFormated>
  <DomainObject.Predmet.ProtuStrankaListFormatedOIB>
    <izvorni_sadrzaj>
      <item>UZORITA d.o.o., OIB 27692494132 zastupanog po punomoćniku Ivan Zovko</item>
    </izvorni_sadrzaj>
    <derivirana_varijabla naziv="DomainObject.Predmet.ProtuStrankaListFormatedOIB_1">
      <item>UZORITA d.o.o., OIB 27692494132 zastupanog po punomoćniku Ivan Zovko</item>
    </derivirana_varijabla>
  </DomainObject.Predmet.ProtuStrankaListFormatedOIB>
  <DomainObject.Predmet.ProtuStrankaListFormatedWithAdress>
    <izvorni_sadrzaj>
      <item>UZORITA d.o.o., Damira Tomjanovića Gavrana 7, 10000 Zagreb zastupanog po punomoćniku Ivan Zovko</item>
    </izvorni_sadrzaj>
    <derivirana_varijabla naziv="DomainObject.Predmet.ProtuStrankaListFormatedWithAdress_1">
      <item>UZORITA d.o.o., Damira Tomjanovića Gavrana 7, 10000 Zagreb zastupanog po punomoćniku Ivan Zovko</item>
    </derivirana_varijabla>
  </DomainObject.Predmet.ProtuStrankaListFormatedWithAdress>
  <DomainObject.Predmet.ProtuStrankaListFormatedWithAdressOIB>
    <izvorni_sadrzaj>
      <item>UZORITA d.o.o., OIB 27692494132, Damira Tomjanovića Gavrana 7, 10000 Zagreb zastupanog po punomoćniku Ivan Zovko</item>
    </izvorni_sadrzaj>
    <derivirana_varijabla naziv="DomainObject.Predmet.ProtuStrankaListFormatedWithAdressOIB_1">
      <item>UZORITA d.o.o., OIB 27692494132, Damira Tomjanovića Gavrana 7, 10000 Zagreb zastupanog po punomoćniku Ivan Zovko</item>
    </derivirana_varijabla>
  </DomainObject.Predmet.ProtuStrankaListFormatedWithAdressOIB>
  <DomainObject.Predmet.ProtuStrankaListNazivFormated>
    <izvorni_sadrzaj>
      <item>UZORITA d.o.o.</item>
    </izvorni_sadrzaj>
    <derivirana_varijabla naziv="DomainObject.Predmet.ProtuStrankaListNazivFormated_1">
      <item>UZORITA d.o.o.</item>
    </derivirana_varijabla>
  </DomainObject.Predmet.ProtuStrankaListNazivFormated>
  <DomainObject.Predmet.ProtuStrankaListNazivFormatedOIB>
    <izvorni_sadrzaj>
      <item>UZORITA d.o.o., OIB 27692494132</item>
    </izvorni_sadrzaj>
    <derivirana_varijabla naziv="DomainObject.Predmet.ProtuStrankaListNazivFormatedOIB_1">
      <item>UZORITA d.o.o., OIB 27692494132</item>
    </derivirana_varijabla>
  </DomainObject.Predmet.ProtuStrankaListNazivFormatedOIB>
  <DomainObject.Predmet.OstaliListFormated>
    <izvorni_sadrzaj>
      <item>Ivan Zovko punomoćnik sudionika u postupku UZORITA d.o.o.</item>
    </izvorni_sadrzaj>
    <derivirana_varijabla naziv="DomainObject.Predmet.OstaliListFormated_1">
      <item>Ivan Zovko punomoćnik sudionika u postupku UZORITA d.o.o.</item>
    </derivirana_varijabla>
  </DomainObject.Predmet.OstaliListFormated>
  <DomainObject.Predmet.OstaliListFormatedOIB>
    <izvorni_sadrzaj>
      <item>Ivan Zovko, OIB 42376466194 punomoćnik sudionika u postupku UZORITA d.o.o.</item>
    </izvorni_sadrzaj>
    <derivirana_varijabla naziv="DomainObject.Predmet.OstaliListFormatedOIB_1">
      <item>Ivan Zovko, OIB 42376466194 punomoćnik sudionika u postupku UZORITA d.o.o.</item>
    </derivirana_varijabla>
  </DomainObject.Predmet.OstaliListFormatedOIB>
  <DomainObject.Predmet.OstaliListFormatedWithAdress>
    <izvorni_sadrzaj>
      <item>Ivan Zovko, Vinogradi Odvojak 20a, 10000 Zagreb punomoćnik sudionika u postupku UZORITA d.o.o.</item>
    </izvorni_sadrzaj>
    <derivirana_varijabla naziv="DomainObject.Predmet.OstaliListFormatedWithAdress_1">
      <item>Ivan Zovko, Vinogradi Odvojak 20a, 10000 Zagreb punomoćnik sudionika u postupku UZORITA d.o.o.</item>
    </derivirana_varijabla>
  </DomainObject.Predmet.OstaliListFormatedWithAdress>
  <DomainObject.Predmet.OstaliListFormatedWithAdressOIB>
    <izvorni_sadrzaj>
      <item>Ivan Zovko, OIB 42376466194, Vinogradi Odvojak 20a, 10000 Zagreb punomoćnik sudionika u postupku UZORITA d.o.o.</item>
    </izvorni_sadrzaj>
    <derivirana_varijabla naziv="DomainObject.Predmet.OstaliListFormatedWithAdressOIB_1">
      <item>Ivan Zovko, OIB 42376466194, Vinogradi Odvojak 20a, 10000 Zagreb punomoćnik sudionika u postupku UZORITA d.o.o.</item>
    </derivirana_varijabla>
  </DomainObject.Predmet.OstaliListFormatedWithAdressOIB>
  <DomainObject.Predmet.OstaliListNazivFormated>
    <izvorni_sadrzaj>
      <item>Ivan Zovko</item>
    </izvorni_sadrzaj>
    <derivirana_varijabla naziv="DomainObject.Predmet.OstaliListNazivFormated_1">
      <item>Ivan Zovko</item>
    </derivirana_varijabla>
  </DomainObject.Predmet.OstaliListNazivFormated>
  <DomainObject.Predmet.OstaliListNazivFormatedOIB>
    <izvorni_sadrzaj>
      <item>Ivan Zovko, OIB 42376466194</item>
    </izvorni_sadrzaj>
    <derivirana_varijabla naziv="DomainObject.Predmet.OstaliListNazivFormatedOIB_1">
      <item>Ivan Zovko, OIB 42376466194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UZORITA d.o.o.</izvorni_sadrzaj>
    <derivirana_varijabla naziv="DomainObject.Predmet.ProtustrankaIDrugi_1">UZORITA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UZORITA d.o.o., OIB 27692494132, Damira Tomjanovića Gavrana 7, 10000 Zagreb</izvorni_sadrzaj>
    <derivirana_varijabla naziv="DomainObject.Predmet.ProtustrankaIDrugiAdressOIB_1">UZORITA d.o.o., OIB 27692494132, Damira Tomjanovića Gavrana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UZORITA d.o.o.</item>
      <item>Ivan Zovko</item>
      <item>ERSTE&amp;STEIERMÄRKISCHE BANKA dioničko društvo</item>
    </izvorni_sadrzaj>
    <derivirana_varijabla naziv="DomainObject.Predmet.SudioniciListNaziv_1">
      <item>FINA Regionalni centar Zagreb</item>
      <item>UZORITA d.o.o.</item>
      <item>Ivan Zovko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UZORITA d.o.o., OIB 27692494132, Damira Tomjanovića Gavrana 7,10000 Zagreb</item>
      <item>Ivan Zovko, OIB 42376466194, Vinogradi Odvojak 20a,10000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UZORITA d.o.o., OIB 27692494132, Damira Tomjanovića Gavrana 7,10000 Zagreb</item>
      <item>Ivan Zovko, OIB 42376466194, Vinogradi Odvojak 20a,10000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27692494132</item>
      <item>, OIB 42376466194</item>
      <item>, OIB 23057039320</item>
    </izvorni_sadrzaj>
    <derivirana_varijabla naziv="DomainObject.Predmet.SudioniciListNazivOIB_1">
      <item>, OIB 85821130368</item>
      <item>, OIB 27692494132</item>
      <item>, OIB 42376466194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577</properties:Words>
  <properties:Characters>3077</properties:Characters>
  <properties:Lines>98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2017-08-08T10:12:00Z</dcterms:created>
  <dc:creator>Korisnik</dc:creator>
  <cp:lastModifiedBy>Draženka Prpić</cp:lastModifiedBy>
  <cp:lastPrinted>2017-08-08T10:15:00Z</cp:lastPrinted>
  <dcterms:modified xmlns:xsi="http://www.w3.org/2001/XMLSchema-instance" xsi:type="dcterms:W3CDTF">2017-08-08T10:15:00Z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