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4d28" w14:paraId="32a4d28" w:rsidRDefault="00CD136A" w:rsidP="005D7BF8" w:rsidR="00CD136A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36A" w:rsidP="005D7BF8" w:rsidR="00CD136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D136A" w:rsidP="005D7BF8" w:rsidR="00CD136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D136A" w:rsidP="005D7BF8" w:rsidR="00CD136A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D136A" w:rsidR="00CD136A"/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B8178D" w:rsidRPr="0087210C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547E65">
        <w:t xml:space="preserve">pojedincu </w:t>
      </w:r>
      <w:r w:rsidRPr="00926A99">
        <w:t xml:space="preserve">ovog suda Danieli Korlević, u stečajnom postupku nad dužnikom </w:t>
      </w:r>
      <w:r w:rsidR="00547E65" w:rsidRPr="00547E65">
        <w:rPr>
          <w:b/>
        </w:rPr>
        <w:t>HRVATSKI RADIO - RADIO GOSPIĆ d.o.o. Gospić, Budačka 12, OIB 34653520221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FE28CB">
        <w:t xml:space="preserve">24.  travnja </w:t>
      </w:r>
      <w:r w:rsidR="004F2592">
        <w:t>2017</w:t>
      </w:r>
      <w:r w:rsidRPr="00926A99">
        <w:t>. godine</w:t>
      </w: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FE28CB">
        <w:t>Juri Matković iz Rijeke, Labinska 18, OIB 77997550993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4E30EC" w:rsidRPr="0087210C">
        <w:t xml:space="preserve">u ukupnom iznosu </w:t>
      </w:r>
      <w:r w:rsidR="004E30EC" w:rsidRPr="00E43748">
        <w:t>od</w:t>
      </w:r>
      <w:r w:rsidR="00FE28CB">
        <w:t xml:space="preserve"> </w:t>
      </w:r>
      <w:r w:rsidR="00547E65">
        <w:t>1.726</w:t>
      </w:r>
      <w:r w:rsidR="00FE28CB">
        <w:t>,00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 xml:space="preserve">Stečajni upravitelj </w:t>
      </w:r>
      <w:r w:rsidR="00726A98" w:rsidRPr="0087210C">
        <w:t xml:space="preserve">podnio </w:t>
      </w:r>
      <w:r w:rsidR="00547E65">
        <w:t xml:space="preserve">je sudu </w:t>
      </w:r>
      <w:r w:rsidR="00726A98" w:rsidRPr="0087210C">
        <w:t xml:space="preserve">zahtjev za naknadu stvarnih </w:t>
      </w:r>
      <w:r w:rsidR="004F2592" w:rsidRPr="0087210C">
        <w:t xml:space="preserve">u ukupnom iznosu </w:t>
      </w:r>
      <w:r w:rsidR="004F2592" w:rsidRPr="00E43748">
        <w:t xml:space="preserve">od </w:t>
      </w:r>
      <w:r w:rsidR="00547E65">
        <w:t>1.726</w:t>
      </w:r>
      <w:r w:rsidR="00FE28CB">
        <w:t xml:space="preserve">,00 </w:t>
      </w:r>
      <w:r w:rsidR="004F2592" w:rsidRPr="00E43748">
        <w:t>kn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  <w:t>Stečajni upravitelj sačinio je obračun stvarnih troškova</w:t>
      </w:r>
      <w:r w:rsidR="00FE28CB">
        <w:t>,</w:t>
      </w:r>
      <w:r w:rsidRPr="0087210C">
        <w:t xml:space="preserve"> te je svaki nastali trošak specificirao i naznačio na što se odnosi. </w:t>
      </w:r>
    </w:p>
    <w:p w:rsidRDefault="00726A98" w:rsidP="00726A98" w:rsidR="00547E65">
      <w:pPr>
        <w:jc w:val="both"/>
      </w:pPr>
      <w:r w:rsidRPr="0087210C">
        <w:t xml:space="preserve">           U obračunu stvarnih troškova specificirani su slijedeći nastali troškovi:</w:t>
      </w:r>
      <w:r w:rsidR="000A0DFA">
        <w:t xml:space="preserve"> </w:t>
      </w:r>
      <w:r w:rsidR="00865FE0">
        <w:t xml:space="preserve">putni trošak na relaciji </w:t>
      </w:r>
      <w:r w:rsidR="00547E65">
        <w:t>Vrbovsko</w:t>
      </w:r>
      <w:r w:rsidR="00FE28CB">
        <w:t xml:space="preserve"> – </w:t>
      </w:r>
      <w:r w:rsidR="00547E65">
        <w:t xml:space="preserve">Gospić – </w:t>
      </w:r>
      <w:r w:rsidR="00FE28CB">
        <w:t>Viškovo</w:t>
      </w:r>
      <w:r w:rsidR="00547E65">
        <w:t xml:space="preserve"> </w:t>
      </w:r>
      <w:r w:rsidR="002738F1">
        <w:t>dana</w:t>
      </w:r>
      <w:r w:rsidR="00603DA1">
        <w:t xml:space="preserve"> </w:t>
      </w:r>
      <w:r w:rsidR="00547E65">
        <w:t>24. listopada</w:t>
      </w:r>
      <w:r w:rsidR="00603DA1">
        <w:t xml:space="preserve"> 2016</w:t>
      </w:r>
      <w:r w:rsidR="002738F1">
        <w:t>. godine (</w:t>
      </w:r>
      <w:r w:rsidR="00547E65">
        <w:t>280</w:t>
      </w:r>
      <w:r w:rsidR="002738F1">
        <w:t xml:space="preserve"> km x 2,00 kn/km) u iznosu </w:t>
      </w:r>
      <w:r w:rsidR="00FE28CB">
        <w:t>56</w:t>
      </w:r>
      <w:r w:rsidR="00547E65">
        <w:t>0</w:t>
      </w:r>
      <w:r w:rsidR="00FE28CB">
        <w:t>,00</w:t>
      </w:r>
      <w:r w:rsidR="002738F1">
        <w:t xml:space="preserve"> kn</w:t>
      </w:r>
      <w:r w:rsidR="00547E65">
        <w:t xml:space="preserve">, </w:t>
      </w:r>
      <w:r w:rsidR="00FE28CB">
        <w:t xml:space="preserve">putni trošak na relaciji Viškovo – </w:t>
      </w:r>
      <w:r w:rsidR="00547E65">
        <w:t>Gospić</w:t>
      </w:r>
      <w:r w:rsidR="00FE28CB">
        <w:t xml:space="preserve"> </w:t>
      </w:r>
      <w:r w:rsidR="00547E65">
        <w:t>–</w:t>
      </w:r>
      <w:r w:rsidR="00FE28CB">
        <w:t xml:space="preserve"> Viškovo</w:t>
      </w:r>
      <w:r w:rsidR="00547E65">
        <w:t xml:space="preserve"> </w:t>
      </w:r>
      <w:r w:rsidR="00FE28CB">
        <w:t xml:space="preserve">dana </w:t>
      </w:r>
      <w:r w:rsidR="00547E65">
        <w:t>14. veljače 2017</w:t>
      </w:r>
      <w:r w:rsidR="00FE28CB">
        <w:t>. godine (</w:t>
      </w:r>
      <w:r w:rsidR="00547E65">
        <w:t>432</w:t>
      </w:r>
      <w:r w:rsidR="00FE28CB">
        <w:t xml:space="preserve"> km x 2,00 kn/km) u iznosu </w:t>
      </w:r>
      <w:r w:rsidR="00547E65">
        <w:t>864</w:t>
      </w:r>
      <w:r w:rsidR="00FE28CB">
        <w:t xml:space="preserve">,00 kn, </w:t>
      </w:r>
      <w:r w:rsidR="00547E65">
        <w:t xml:space="preserve">trošak cestarine u iznosu 302,00 kn. </w:t>
      </w:r>
    </w:p>
    <w:p w:rsidRDefault="00547E65" w:rsidP="00726A98" w:rsidR="00FE28CB">
      <w:pPr>
        <w:jc w:val="both"/>
      </w:pPr>
      <w:r>
        <w:tab/>
        <w:t xml:space="preserve">Stečajni upravitelj naveo je da je 24. listopada 2016. godine obavljen put na relaciji Viškovo – Vrbovsko vezano za unovčenje stečajne mase u stečajnom postupku 14 St-269/14, zbog čega je stečajni upravitelj umanjio svoj obračun troškova za 152 km. </w:t>
      </w:r>
    </w:p>
    <w:p w:rsidRDefault="00FE28CB" w:rsidP="00726A98" w:rsidR="00726A98" w:rsidRPr="0087210C">
      <w:pPr>
        <w:jc w:val="both"/>
      </w:pPr>
      <w:r>
        <w:t xml:space="preserve"> </w:t>
      </w:r>
      <w:r w:rsidR="00726A98"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</w:r>
      <w:r w:rsidR="000F10A1">
        <w:t xml:space="preserve">Sud je </w:t>
      </w:r>
      <w:r w:rsidRPr="0087210C">
        <w:t>izvršio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547E65">
        <w:t>155-156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547E65">
        <w:t>24. listopada 2016. i 14. veljače</w:t>
      </w:r>
      <w:r w:rsidR="00FE28CB">
        <w:t xml:space="preserve"> 201</w:t>
      </w:r>
      <w:r w:rsidR="005558C1">
        <w:t>7</w:t>
      </w:r>
      <w:r w:rsidR="00FE28CB">
        <w:t xml:space="preserve">. godine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</w:t>
      </w:r>
      <w:r w:rsidR="00547E65">
        <w:t>preuzimanje u posjed predmeta stečajne mase, sastavak s dogradenačelnicom Grada Gospić vezano za unovčenje stečajne mase</w:t>
      </w:r>
      <w:r w:rsidR="00603DA1">
        <w:t>).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t xml:space="preserve">Slijedom navedenog, na temelju pisanog, obrazloženog i dokumentiranog izvješća stečajnog upravitelja, </w:t>
      </w:r>
      <w:r w:rsidR="000F10A1">
        <w:t>sud</w:t>
      </w:r>
      <w:r w:rsidRPr="0087210C">
        <w:t xml:space="preserve"> je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 </w:t>
      </w:r>
      <w:r w:rsidRPr="0087210C">
        <w:t xml:space="preserve">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FE28CB">
        <w:t>24. travnja</w:t>
      </w:r>
      <w:r w:rsidR="004F2592">
        <w:t xml:space="preserve"> 2017</w:t>
      </w:r>
      <w:r w:rsidR="00E76133">
        <w:t>.</w:t>
      </w:r>
      <w:r w:rsidR="004E30EC" w:rsidRPr="0087210C">
        <w:t xml:space="preserve"> godine</w:t>
      </w:r>
    </w:p>
    <w:p w:rsidRDefault="000B30E2" w:rsidP="008C0F18" w:rsidR="00726A98" w:rsidRPr="0087210C">
      <w:pPr>
        <w:jc w:val="right"/>
      </w:pPr>
      <w:r>
        <w:t>S</w:t>
      </w:r>
      <w:r w:rsidR="00726A98" w:rsidRPr="0087210C">
        <w:t>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E0BC2" w:rsidP="008C0F18" w:rsidR="00CE0BC2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="00FE28CB">
        <w:t>SZ-a</w:t>
      </w:r>
      <w:r w:rsidRPr="00CE0BC2">
        <w:t>)</w:t>
      </w:r>
      <w:r w:rsidR="00FE28CB">
        <w:t>.</w:t>
      </w:r>
      <w:r w:rsidRPr="00CE0BC2">
        <w:t xml:space="preserve"> </w:t>
      </w:r>
      <w:r w:rsidR="00FE28CB" w:rsidRPr="000A7232">
        <w:t xml:space="preserve">Žalba se </w:t>
      </w:r>
      <w:r w:rsidR="00FE28CB">
        <w:t xml:space="preserve">izjavljuje u dva primjerka u roku od osam dana od dostave prvostupanjskog rješenja. Dostava se smatra obavljenom </w:t>
      </w:r>
      <w:r w:rsidR="00FE28CB" w:rsidRPr="000A7232">
        <w:t>istekom osmoga dana od dana objave pismena na mrežnoj stranici e-Oglasna ploča</w:t>
      </w:r>
      <w:r w:rsidR="00FE28CB">
        <w:t xml:space="preserve"> sudova, </w:t>
      </w:r>
      <w:r w:rsidR="00FE28CB" w:rsidRPr="000A7232">
        <w:t xml:space="preserve">a o žalbi odlučuje Visoki trgovački sud Republike Hrvatske. 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</w:t>
      </w:r>
      <w:r w:rsidR="00FE28CB">
        <w:rPr>
          <w:sz w:val="20"/>
          <w:szCs w:val="20"/>
        </w:rPr>
        <w:t>ov</w:t>
      </w:r>
      <w:r>
        <w:rPr>
          <w:sz w:val="20"/>
          <w:szCs w:val="20"/>
        </w:rPr>
        <w:t>a</w:t>
      </w:r>
    </w:p>
    <w:p w:rsidRDefault="00F6330C" w:rsidP="00F6330C" w:rsidR="00F6330C">
      <w:pPr>
        <w:jc w:val="both"/>
        <w:rPr>
          <w:sz w:val="20"/>
          <w:szCs w:val="20"/>
        </w:rPr>
      </w:pPr>
    </w:p>
    <w:p w:rsidRDefault="00547E65" w:rsidP="00F6330C" w:rsidR="00547E65">
      <w:pPr>
        <w:jc w:val="both"/>
        <w:rPr>
          <w:sz w:val="20"/>
          <w:szCs w:val="20"/>
        </w:rPr>
      </w:pPr>
      <w:r>
        <w:rPr>
          <w:sz w:val="20"/>
          <w:szCs w:val="20"/>
        </w:rPr>
        <w:t>Kal. 15.5.2017. g.</w:t>
      </w:r>
    </w:p>
    <w:p w:rsidRDefault="00547E65" w:rsidP="00F6330C" w:rsidR="00547E65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FE28CB">
        <w:rPr>
          <w:sz w:val="20"/>
          <w:szCs w:val="20"/>
        </w:rPr>
        <w:t>24.4</w:t>
      </w:r>
      <w:r w:rsidR="004F2592">
        <w:rPr>
          <w:sz w:val="20"/>
          <w:szCs w:val="20"/>
        </w:rPr>
        <w:t>.2017</w:t>
      </w:r>
      <w:r w:rsidRPr="005056FB">
        <w:rPr>
          <w:sz w:val="20"/>
          <w:szCs w:val="20"/>
        </w:rPr>
        <w:t>.</w:t>
      </w:r>
      <w:r w:rsidR="00FE28CB">
        <w:rPr>
          <w:sz w:val="20"/>
          <w:szCs w:val="20"/>
        </w:rPr>
        <w:t xml:space="preserve"> </w:t>
      </w:r>
      <w:r w:rsidRPr="005056FB">
        <w:rPr>
          <w:sz w:val="20"/>
          <w:szCs w:val="20"/>
        </w:rPr>
        <w:t>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10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547E65">
      <w:t>477/16-34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30E2"/>
    <w:rsid w:val="000B7215"/>
    <w:rsid w:val="000F10A1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D0BFC"/>
    <w:rsid w:val="004E30EC"/>
    <w:rsid w:val="004F2592"/>
    <w:rsid w:val="005056FB"/>
    <w:rsid w:val="00547E65"/>
    <w:rsid w:val="005558C1"/>
    <w:rsid w:val="0056261E"/>
    <w:rsid w:val="00564439"/>
    <w:rsid w:val="0057109E"/>
    <w:rsid w:val="005C78E0"/>
    <w:rsid w:val="005E7C86"/>
    <w:rsid w:val="00603DA1"/>
    <w:rsid w:val="006467AF"/>
    <w:rsid w:val="00671DED"/>
    <w:rsid w:val="00726A98"/>
    <w:rsid w:val="007667A7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E27EC"/>
    <w:rsid w:val="00C00193"/>
    <w:rsid w:val="00C3222B"/>
    <w:rsid w:val="00C43913"/>
    <w:rsid w:val="00C879DE"/>
    <w:rsid w:val="00CD136A"/>
    <w:rsid w:val="00CE0BC2"/>
    <w:rsid w:val="00D15BB1"/>
    <w:rsid w:val="00D47925"/>
    <w:rsid w:val="00D57061"/>
    <w:rsid w:val="00D90E68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E28CB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D136A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D13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36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D136A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D13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36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St-477/2016-34</izvorni_sadrzaj>
    <derivirana_varijabla naziv="DomainObject.Oznaka_1">St-477/2016-34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RADIO - RADIO GOSPIĆ d.o.o.</izvorni_sadrzaj>
    <derivirana_varijabla naziv="DomainObject.Predmet.ProtustrankaFormated_1">  HRVATSKI RADIO - RADIO GOSPIĆ d.o.o.</derivirana_varijabla>
  </DomainObject.Predmet.ProtustrankaFormated>
  <DomainObject.Predmet.ProtustrankaFormatedOIB>
    <izvorni_sadrzaj>  HRVATSKI RADIO - RADIO GOSPIĆ d.o.o., OIB 34653520221</izvorni_sadrzaj>
    <derivirana_varijabla naziv="DomainObject.Predmet.ProtustrankaFormatedOIB_1">  HRVATSKI RADIO - RADIO GOSPIĆ d.o.o., OIB 34653520221</derivirana_varijabla>
  </DomainObject.Predmet.ProtustrankaFormatedOIB>
  <DomainObject.Predmet.ProtustrankaFormatedWithAdress>
    <izvorni_sadrzaj> HRVATSKI RADIO - RADIO GOSPIĆ d.o.o., Budačka 12, 53000 Gospić</izvorni_sadrzaj>
    <derivirana_varijabla naziv="DomainObject.Predmet.ProtustrankaFormatedWithAdress_1"> HRVATSKI RADIO - RADIO GOSPIĆ d.o.o., Budačka 12, 53000 Gospić</derivirana_varijabla>
  </DomainObject.Predmet.ProtustrankaFormatedWithAdress>
  <DomainObject.Predmet.ProtustrankaFormatedWithAdressOIB>
    <izvorni_sadrzaj> HRVATSKI RADIO - RADIO GOSPIĆ d.o.o., OIB 34653520221, Budačka 12, 53000 Gospić</izvorni_sadrzaj>
    <derivirana_varijabla naziv="DomainObject.Predmet.ProtustrankaFormatedWithAdressOIB_1"> HRVATSKI RADIO - RADIO GOSPIĆ d.o.o., OIB 34653520221, Budačka 12, 53000 Gospić</derivirana_varijabla>
  </DomainObject.Predmet.ProtustrankaFormatedWithAdressOIB>
  <DomainObject.Predmet.ProtustrankaWithAdress>
    <izvorni_sadrzaj>HRVATSKI RADIO - RADIO GOSPIĆ d.o.o. Budačka 12, 53000 Gospić</izvorni_sadrzaj>
    <derivirana_varijabla naziv="DomainObject.Predmet.ProtustrankaWithAdress_1">HRVATSKI RADIO - RADIO GOSPIĆ d.o.o. Budačka 12, 53000 Gospić</derivirana_varijabla>
  </DomainObject.Predmet.ProtustrankaWithAdress>
  <DomainObject.Predmet.ProtustrankaWithAdressOIB>
    <izvorni_sadrzaj>HRVATSKI RADIO - RADIO GOSPIĆ d.o.o., OIB 34653520221, Budačka 12, 53000 Gospić</izvorni_sadrzaj>
    <derivirana_varijabla naziv="DomainObject.Predmet.ProtustrankaWithAdressOIB_1">HRVATSKI RADIO - RADIO GOSPIĆ d.o.o., OIB 34653520221, Budačka 12, 53000 Gospić</derivirana_varijabla>
  </DomainObject.Predmet.ProtustrankaWithAdressOIB>
  <DomainObject.Predmet.ProtustrankaNazivFormated>
    <izvorni_sadrzaj>HRVATSKI RADIO - RADIO GOSPIĆ d.o.o.</izvorni_sadrzaj>
    <derivirana_varijabla naziv="DomainObject.Predmet.ProtustrankaNazivFormated_1">HRVATSKI RADIO - RADIO GOSPIĆ d.o.o.</derivirana_varijabla>
  </DomainObject.Predmet.ProtustrankaNazivFormated>
  <DomainObject.Predmet.ProtustrankaNazivFormatedOIB>
    <izvorni_sadrzaj>HRVATSKI RADIO - RADIO GOSPIĆ d.o.o., OIB 34653520221</izvorni_sadrzaj>
    <derivirana_varijabla naziv="DomainObject.Predmet.ProtustrankaNazivFormatedOIB_1">HRVATSKI RADIO - RADIO GOSPIĆ d.o.o., OIB 34653520221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ASIĆ</izvorni_sadrzaj>
    <derivirana_varijabla naziv="DomainObject.Predmet.StrankaFormated_1">  MILAN ASIĆ</derivirana_varijabla>
  </DomainObject.Predmet.StrankaFormated>
  <DomainObject.Predmet.StrankaFormatedOIB>
    <izvorni_sadrzaj>  MILAN ASIĆ, OIB 85364053591</izvorni_sadrzaj>
    <derivirana_varijabla naziv="DomainObject.Predmet.StrankaFormatedOIB_1">  MILAN ASIĆ, OIB 85364053591</derivirana_varijabla>
  </DomainObject.Predmet.StrankaFormatedOIB>
  <DomainObject.Predmet.StrankaFormatedWithAdress>
    <izvorni_sadrzaj> MILAN ASIĆ, Budačka 12, 53000 Gospić</izvorni_sadrzaj>
    <derivirana_varijabla naziv="DomainObject.Predmet.StrankaFormatedWithAdress_1"> MILAN ASIĆ, Budačka 12, 53000 Gospić</derivirana_varijabla>
  </DomainObject.Predmet.StrankaFormatedWithAdress>
  <DomainObject.Predmet.StrankaFormatedWithAdressOIB>
    <izvorni_sadrzaj> MILAN ASIĆ, OIB 85364053591, Budačka 12, 53000 Gospić</izvorni_sadrzaj>
    <derivirana_varijabla naziv="DomainObject.Predmet.StrankaFormatedWithAdressOIB_1"> MILAN ASIĆ, OIB 85364053591, Budačka 12, 53000 Gospić</derivirana_varijabla>
  </DomainObject.Predmet.StrankaFormatedWithAdressOIB>
  <DomainObject.Predmet.StrankaWithAdress>
    <izvorni_sadrzaj>MILAN ASIĆ Budačka 12,53000 Gospić</izvorni_sadrzaj>
    <derivirana_varijabla naziv="DomainObject.Predmet.StrankaWithAdress_1">MILAN ASIĆ Budačka 12,53000 Gospić</derivirana_varijabla>
  </DomainObject.Predmet.StrankaWithAdress>
  <DomainObject.Predmet.StrankaWithAdressOIB>
    <izvorni_sadrzaj>MILAN ASIĆ, OIB 85364053591, Budačka 12,53000 Gospić</izvorni_sadrzaj>
    <derivirana_varijabla naziv="DomainObject.Predmet.StrankaWithAdressOIB_1">MILAN ASIĆ, OIB 85364053591, Budačka 12,53000 Gospić</derivirana_varijabla>
  </DomainObject.Predmet.StrankaWithAdressOIB>
  <DomainObject.Predmet.StrankaNazivFormated>
    <izvorni_sadrzaj>MILAN ASIĆ</izvorni_sadrzaj>
    <derivirana_varijabla naziv="DomainObject.Predmet.StrankaNazivFormated_1">MILAN ASIĆ</derivirana_varijabla>
  </DomainObject.Predmet.StrankaNazivFormated>
  <DomainObject.Predmet.StrankaNazivFormatedOIB>
    <izvorni_sadrzaj>MILAN ASIĆ, OIB 85364053591</izvorni_sadrzaj>
    <derivirana_varijabla naziv="DomainObject.Predmet.StrankaNazivFormatedOIB_1">MILAN ASIĆ, OIB 85364053591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MILAN ASIĆ</item>
    </izvorni_sadrzaj>
    <derivirana_varijabla naziv="DomainObject.Predmet.StrankaListFormated_1">
      <item>MILAN ASIĆ</item>
    </derivirana_varijabla>
  </DomainObject.Predmet.StrankaListFormated>
  <DomainObject.Predmet.StrankaListFormatedOIB>
    <izvorni_sadrzaj>
      <item>MILAN ASIĆ, OIB 85364053591</item>
    </izvorni_sadrzaj>
    <derivirana_varijabla naziv="DomainObject.Predmet.StrankaListFormatedOIB_1">
      <item>MILAN ASIĆ, OIB 85364053591</item>
    </derivirana_varijabla>
  </DomainObject.Predmet.StrankaListFormatedOIB>
  <DomainObject.Predmet.StrankaListFormatedWithAdress>
    <izvorni_sadrzaj>
      <item>MILAN ASIĆ, Budačka 12, 53000 Gospić</item>
    </izvorni_sadrzaj>
    <derivirana_varijabla naziv="DomainObject.Predmet.StrankaListFormatedWithAdress_1">
      <item>MILAN ASIĆ, Budačka 12, 53000 Gospić</item>
    </derivirana_varijabla>
  </DomainObject.Predmet.StrankaListFormatedWithAdress>
  <DomainObject.Predmet.StrankaListFormatedWithAdressOIB>
    <izvorni_sadrzaj>
      <item>MILAN ASIĆ, OIB 85364053591, Budačka 12, 53000 Gospić</item>
    </izvorni_sadrzaj>
    <derivirana_varijabla naziv="DomainObject.Predmet.StrankaListFormatedWithAdressOIB_1">
      <item>MILAN ASIĆ, OIB 85364053591, Budačka 12, 53000 Gospić</item>
    </derivirana_varijabla>
  </DomainObject.Predmet.StrankaListFormatedWithAdressOIB>
  <DomainObject.Predmet.StrankaListNazivFormated>
    <izvorni_sadrzaj>
      <item>MILAN ASIĆ</item>
    </izvorni_sadrzaj>
    <derivirana_varijabla naziv="DomainObject.Predmet.StrankaListNazivFormated_1">
      <item>MILAN ASIĆ</item>
    </derivirana_varijabla>
  </DomainObject.Predmet.StrankaListNazivFormated>
  <DomainObject.Predmet.StrankaListNazivFormatedOIB>
    <izvorni_sadrzaj>
      <item>MILAN ASIĆ, OIB 85364053591</item>
    </izvorni_sadrzaj>
    <derivirana_varijabla naziv="DomainObject.Predmet.StrankaListNazivFormatedOIB_1">
      <item>MILAN ASIĆ, OIB 85364053591</item>
    </derivirana_varijabla>
  </DomainObject.Predmet.StrankaListNazivFormatedOIB>
  <DomainObject.Predmet.ProtuStrankaListFormated>
    <izvorni_sadrzaj>
      <item>HRVATSKI RADIO - RADIO GOSPIĆ d.o.o.</item>
    </izvorni_sadrzaj>
    <derivirana_varijabla naziv="DomainObject.Predmet.ProtuStrankaListFormated_1">
      <item>HRVATSKI RADIO - RADIO GOSPIĆ d.o.o.</item>
    </derivirana_varijabla>
  </DomainObject.Predmet.ProtuStrankaListFormated>
  <DomainObject.Predmet.ProtuStrankaListFormatedOIB>
    <izvorni_sadrzaj>
      <item>HRVATSKI RADIO - RADIO GOSPIĆ d.o.o., OIB 34653520221</item>
    </izvorni_sadrzaj>
    <derivirana_varijabla naziv="DomainObject.Predmet.ProtuStrankaListFormatedOIB_1">
      <item>HRVATSKI RADIO - RADIO GOSPIĆ d.o.o., OIB 34653520221</item>
    </derivirana_varijabla>
  </DomainObject.Predmet.ProtuStrankaListFormatedOIB>
  <DomainObject.Predmet.ProtuStrankaListFormatedWithAdress>
    <izvorni_sadrzaj>
      <item>HRVATSKI RADIO - RADIO GOSPIĆ d.o.o., Budačka 12, 53000 Gospić</item>
    </izvorni_sadrzaj>
    <derivirana_varijabla naziv="DomainObject.Predmet.ProtuStrankaListFormatedWithAdress_1">
      <item>HRVATSKI RADIO - RADIO GOSPIĆ d.o.o., Budačka 12, 53000 Gospić</item>
    </derivirana_varijabla>
  </DomainObject.Predmet.ProtuStrankaListFormatedWithAdress>
  <DomainObject.Predmet.ProtuStrankaListFormatedWithAdressOIB>
    <izvorni_sadrzaj>
      <item>HRVATSKI RADIO - RADIO GOSPIĆ d.o.o., OIB 34653520221, Budačka 12, 53000 Gospić</item>
    </izvorni_sadrzaj>
    <derivirana_varijabla naziv="DomainObject.Predmet.ProtuStrankaListFormatedWithAdressOIB_1">
      <item>HRVATSKI RADIO - RADIO GOSPIĆ d.o.o., OIB 34653520221, Budačka 12, 53000 Gospić</item>
    </derivirana_varijabla>
  </DomainObject.Predmet.ProtuStrankaListFormatedWithAdressOIB>
  <DomainObject.Predmet.ProtuStrankaListNazivFormated>
    <izvorni_sadrzaj>
      <item>HRVATSKI RADIO - RADIO GOSPIĆ d.o.o.</item>
    </izvorni_sadrzaj>
    <derivirana_varijabla naziv="DomainObject.Predmet.ProtuStrankaListNazivFormated_1">
      <item>HRVATSKI RADIO - RADIO GOSPIĆ d.o.o.</item>
    </derivirana_varijabla>
  </DomainObject.Predmet.ProtuStrankaListNazivFormated>
  <DomainObject.Predmet.ProtuStrankaListNazivFormatedOIB>
    <izvorni_sadrzaj>
      <item>HRVATSKI RADIO - RADIO GOSPIĆ d.o.o., OIB 34653520221</item>
    </izvorni_sadrzaj>
    <derivirana_varijabla naziv="DomainObject.Predmet.ProtuStrankaListNazivFormatedOIB_1">
      <item>HRVATSKI RADIO - RADIO GOSPIĆ d.o.o., OIB 34653520221</item>
    </derivirana_varijabla>
  </DomainObject.Predmet.ProtuStrankaListNazivFormatedOIB>
  <DomainObject.Predmet.OstaliListFormated>
    <izvorni_sadrzaj>
      <item>MILAN ASIĆ</item>
      <item>Jure Matković</item>
    </izvorni_sadrzaj>
    <derivirana_varijabla naziv="DomainObject.Predmet.OstaliListFormated_1">
      <item>MILAN ASIĆ</item>
      <item>Jure Matković</item>
    </derivirana_varijabla>
  </DomainObject.Predmet.OstaliListFormated>
  <DomainObject.Predmet.OstaliListFormatedOIB>
    <izvorni_sadrzaj>
      <item>MILAN ASIĆ</item>
      <item>Jure Matković, OIB 77997550993</item>
    </izvorni_sadrzaj>
    <derivirana_varijabla naziv="DomainObject.Predmet.OstaliListFormatedOIB_1">
      <item>MILAN ASIĆ</item>
      <item>Jure Matković, OIB 77997550993</item>
    </derivirana_varijabla>
  </DomainObject.Predmet.OstaliListFormatedOIB>
  <DomainObject.Predmet.OstaliListFormatedWithAdress>
    <izvorni_sadrzaj>
      <item>MILAN ASIĆ</item>
      <item>Jure Matković, Viškovo 41, 51216 Viškovo</item>
    </izvorni_sadrzaj>
    <derivirana_varijabla naziv="DomainObject.Predmet.OstaliListFormatedWithAdress_1">
      <item>MILAN ASIĆ</item>
      <item>Jure Matković, Viškovo 41, 51216 Viškovo</item>
    </derivirana_varijabla>
  </DomainObject.Predmet.OstaliListFormatedWithAdress>
  <DomainObject.Predmet.OstaliListFormatedWithAdressOIB>
    <izvorni_sadrzaj>
      <item>MILAN ASIĆ</item>
      <item>Jure Matković, OIB 77997550993, Viškovo 41, 51216 Viškovo</item>
    </izvorni_sadrzaj>
    <derivirana_varijabla naziv="DomainObject.Predmet.OstaliListFormatedWithAdressOIB_1">
      <item>MILAN ASIĆ</item>
      <item>Jure Matković, OIB 77997550993, Viškovo 41, 51216 Viškovo</item>
    </derivirana_varijabla>
  </DomainObject.Predmet.OstaliListFormatedWithAdressOIB>
  <DomainObject.Predmet.OstaliListNazivFormated>
    <izvorni_sadrzaj>
      <item>MILAN ASIĆ</item>
      <item>Jure Matković</item>
    </izvorni_sadrzaj>
    <derivirana_varijabla naziv="DomainObject.Predmet.OstaliListNazivFormated_1">
      <item>MILAN ASIĆ</item>
      <item>Jure Matković</item>
    </derivirana_varijabla>
  </DomainObject.Predmet.OstaliListNazivFormated>
  <DomainObject.Predmet.OstaliListNazivFormatedOIB>
    <izvorni_sadrzaj>
      <item>MILAN ASIĆ</item>
      <item>Jure Matković, OIB 77997550993</item>
    </izvorni_sadrzaj>
    <derivirana_varijabla naziv="DomainObject.Predmet.OstaliListNazivFormatedOIB_1">
      <item>MILAN ASIĆ</item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St-477/2016-34</izvorni_sadrzaj>
    <derivirana_varijabla naziv="DomainObject.PoslovniBrojDokumenta_1">St-477/2016-34</derivirana_varijabla>
  </DomainObject.PoslovniBrojDokumenta>
  <DomainObject.Predmet.StrankaIDrugi>
    <izvorni_sadrzaj>MILAN ASIĆ</izvorni_sadrzaj>
    <derivirana_varijabla naziv="DomainObject.Predmet.StrankaIDrugi_1">MILAN ASIĆ</derivirana_varijabla>
  </DomainObject.Predmet.StrankaIDrugi>
  <DomainObject.Predmet.ProtustrankaIDrugi>
    <izvorni_sadrzaj>HRVATSKI RADIO - RADIO GOSPIĆ d.o.o.</izvorni_sadrzaj>
    <derivirana_varijabla naziv="DomainObject.Predmet.ProtustrankaIDrugi_1">HRVATSKI RADIO - RADIO GOSPIĆ d.o.o.</derivirana_varijabla>
  </DomainObject.Predmet.ProtustrankaIDrugi>
  <DomainObject.Predmet.StrankaIDrugiAdressOIB>
    <izvorni_sadrzaj>MILAN ASIĆ, OIB 85364053591, Budačka 12, 53000 Gospić</izvorni_sadrzaj>
    <derivirana_varijabla naziv="DomainObject.Predmet.StrankaIDrugiAdressOIB_1">MILAN ASIĆ, OIB 85364053591, Budačka 12, 53000 Gospić</derivirana_varijabla>
  </DomainObject.Predmet.StrankaIDrugiAdressOIB>
  <DomainObject.Predmet.ProtustrankaIDrugiAdressOIB>
    <izvorni_sadrzaj>HRVATSKI RADIO - RADIO GOSPIĆ d.o.o., OIB 34653520221, Budačka 12, 53000 Gospić</izvorni_sadrzaj>
    <derivirana_varijabla naziv="DomainObject.Predmet.ProtustrankaIDrugiAdressOIB_1">HRVATSKI RADIO - RADIO GOSPIĆ d.o.o., OIB 34653520221, Budačka 12,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ASIĆ</item>
      <item>HRVATSKI RADIO - RADIO GOSPIĆ d.o.o.</item>
      <item>MILAN ASIĆ</item>
      <item>Jure Matković</item>
    </izvorni_sadrzaj>
    <derivirana_varijabla naziv="DomainObject.Predmet.SudioniciListNaziv_1">
      <item>MILAN ASIĆ</item>
      <item>HRVATSKI RADIO - RADIO GOSPIĆ d.o.o.</item>
      <item>MILAN ASIĆ</item>
      <item>Jure Matković</item>
    </derivirana_varijabla>
  </DomainObject.Predmet.SudioniciListNaziv>
  <DomainObject.Predmet.SudioniciListAdressOIB>
    <izvorni_sadrzaj>
      <item>MILAN ASIĆ, OIB 85364053591, Budačka 12,53000 Gospić</item>
      <item>HRVATSKI RADIO - RADIO GOSPIĆ d.o.o., OIB 34653520221, Budačka 12,53000 Gospić</item>
      <item>MILAN ASIĆ</item>
      <item>Jure Matković, OIB 77997550993, Viškovo 41,51216 Viškovo</item>
    </izvorni_sadrzaj>
    <derivirana_varijabla naziv="DomainObject.Predmet.SudioniciListAdressOIB_1">
      <item>MILAN ASIĆ, OIB 85364053591, Budačka 12,53000 Gospić</item>
      <item>HRVATSKI RADIO - RADIO GOSPIĆ d.o.o., OIB 34653520221, Budačka 12,53000 Gospić</item>
      <item>MILAN ASIĆ</item>
      <item>Jure Matković, OIB 77997550993, Viškovo 41,51216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85364053591</item>
      <item>, OIB 34653520221</item>
      <item>, OIB null</item>
      <item>, OIB 77997550993</item>
    </izvorni_sadrzaj>
    <derivirana_varijabla naziv="DomainObject.Predmet.SudioniciListNazivOIB_1">
      <item>, OIB 85364053591</item>
      <item>, OIB 34653520221</item>
      <item>, OIB null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2520</properties:Characters>
  <properties:Lines>70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2017-04-24T11:39:00Z</dcterms:created>
  <dc:creator>dcmelik</dc:creator>
  <cp:lastModifiedBy>Jasna Radulović</cp:lastModifiedBy>
  <cp:lastPrinted>2017-04-24T10:01:00Z</cp:lastPrinted>
  <dcterms:modified xmlns:xsi="http://www.w3.org/2001/XMLSchema-instance" xsi:type="dcterms:W3CDTF">2017-04-24T11:50:00Z</dcterms:modified>
  <cp:revision>5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St-477/2016-34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