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1295" w14:paraId="9101295" w:rsidRDefault="00402B3D" w:rsidP="00910611" w:rsidR="00402B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B3D" w:rsidP="00910611" w:rsidR="00402B3D">
      <w:r>
        <w:rPr>
          <w:rFonts w:eastAsia="MS Mincho"/>
        </w:rPr>
        <w:t>REPUBLIKA HRVATSKA</w:t>
      </w:r>
    </w:p>
    <w:p w:rsidRDefault="00402B3D" w:rsidP="00910611" w:rsidR="00402B3D">
      <w:r>
        <w:rPr>
          <w:rFonts w:eastAsia="MS Mincho"/>
        </w:rPr>
        <w:t>TRGOVAČKI SUD U RIJECI</w:t>
      </w:r>
    </w:p>
    <w:p w:rsidRDefault="00402B3D" w:rsidR="00402B3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402B3D" w:rsidR="008965DC" w:rsidRPr="00BB5DCB">
      <w:pPr>
        <w:rPr>
          <w:bCs/>
        </w:rPr>
      </w:pPr>
      <w:r w:rsidRPr="00BB5DCB">
        <w:tab/>
      </w:r>
      <w:r w:rsidRPr="00BB5DCB">
        <w:tab/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402B3D" w:rsidP="008965DC" w:rsidR="00402B3D" w:rsidRPr="00BB5DCB">
      <w:pPr>
        <w:jc w:val="both"/>
      </w:pPr>
    </w:p>
    <w:p w:rsidRDefault="007B688B" w:rsidP="007B688B" w:rsidR="007B688B" w:rsidRPr="00BB5DCB">
      <w:pPr>
        <w:autoSpaceDE w:val="false"/>
        <w:autoSpaceDN w:val="false"/>
        <w:adjustRightInd w:val="false"/>
        <w:jc w:val="both"/>
      </w:pPr>
      <w:r w:rsidRPr="00BB5DCB">
        <w:tab/>
        <w:t xml:space="preserve">Trgovački sud u Rijeci, po sucu Veri Jelenović, </w:t>
      </w:r>
      <w:r w:rsidR="00960430">
        <w:t>u postupku nad dužnikom ADRIABAR društvo s ograničenom odgovornošću za ugostiteljstvo, trgovinu i usluge u stečaju Mali Lošinj (Grad Mali Lošinj), Priko 63, OIB: 23973590987, MBS: 070117008</w:t>
      </w:r>
      <w:r w:rsidRPr="00BB5DCB">
        <w:t xml:space="preserve">, dana </w:t>
      </w:r>
      <w:r w:rsidR="00960430">
        <w:t>5. travnja 2018</w:t>
      </w:r>
      <w:r w:rsidRPr="00BB5DCB">
        <w:t xml:space="preserve">.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6319A6" w:rsidP="00B712DB" w:rsidR="006319A6" w:rsidRPr="00BB5DCB">
      <w:pPr>
        <w:ind w:firstLine="720"/>
        <w:jc w:val="both"/>
      </w:pPr>
      <w:r w:rsidRPr="00BB5DCB">
        <w:t xml:space="preserve">Privremenom stečajnom upravitelju </w:t>
      </w:r>
      <w:r w:rsidR="00960430">
        <w:t>Jasni Kučević, OIB: 89442269215, Kaštanjer 64, Pula</w:t>
      </w:r>
      <w:r w:rsidRPr="00BB5DCB">
        <w:t xml:space="preserve">, određuje se naknada troškova učinjenih u prethodnom postupku u iznosu od </w:t>
      </w:r>
      <w:r w:rsidR="00960430">
        <w:t>712,00</w:t>
      </w:r>
      <w:r w:rsidRPr="00BB5DCB">
        <w:t xml:space="preserve"> kn neto. </w:t>
      </w:r>
    </w:p>
    <w:p w:rsidRDefault="00402B3D" w:rsidP="0073588E" w:rsidR="00402B3D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402B3D" w:rsidP="0073588E" w:rsidR="00402B3D" w:rsidRPr="00BB5DCB">
      <w:pPr>
        <w:jc w:val="center"/>
        <w:rPr>
          <w:bCs/>
        </w:rPr>
      </w:pP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960430">
        <w:t>280</w:t>
      </w:r>
      <w:r w:rsidR="00B712DB">
        <w:t>/2017-</w:t>
      </w:r>
      <w:r w:rsidR="00960430">
        <w:t>6</w:t>
      </w:r>
      <w:r w:rsidR="00B712DB">
        <w:t xml:space="preserve"> </w:t>
      </w:r>
      <w:r w:rsidR="0073588E" w:rsidRPr="00BB5DCB">
        <w:rPr>
          <w:bCs/>
        </w:rPr>
        <w:t xml:space="preserve">od </w:t>
      </w:r>
      <w:r w:rsidR="00960430">
        <w:rPr>
          <w:bCs/>
        </w:rPr>
        <w:t>2. lipnja 2017</w:t>
      </w:r>
      <w:r w:rsidR="00887C10" w:rsidRPr="00BB5DCB">
        <w:rPr>
          <w:bCs/>
        </w:rPr>
        <w:t xml:space="preserve">.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960430">
        <w:t>ADRIABAR društvo s ograničenom odgovornošću za ugostiteljstvo, trgovinu i usluge Mali Lošinj (Grad Mali Lošinj), Priko 63, OIB: 23973590987, MBS: 070117008 i</w:t>
      </w:r>
      <w:r w:rsidR="00960430">
        <w:rPr>
          <w:bCs/>
        </w:rPr>
        <w:t xml:space="preserve"> imenovan privremeni stečajni upravitelj </w:t>
      </w:r>
      <w:r w:rsidR="00960430">
        <w:t>Jasna Kučević, OIB: 89442269215, Kaštanjer 64, Pula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960430">
        <w:rPr>
          <w:bCs/>
        </w:rPr>
        <w:t>21</w:t>
      </w:r>
      <w:r w:rsidR="00960430">
        <w:t>. kolovoza 2017</w:t>
      </w:r>
      <w:r w:rsidR="00960430">
        <w:rPr>
          <w:bCs/>
        </w:rPr>
        <w:t xml:space="preserve">.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960430" w:rsidP="00960430" w:rsidR="006319A6" w:rsidRPr="00BB5DCB">
      <w:pPr>
        <w:ind w:firstLine="720"/>
        <w:jc w:val="both"/>
      </w:pPr>
      <w:r>
        <w:t xml:space="preserve">Podneskom od 18. kolovoza 2017. je privremeni stečajni upravitelj zatražio naknadu stvarnih troškova , pa je </w:t>
      </w:r>
      <w:r w:rsidR="006319A6" w:rsidRPr="00BB5DCB">
        <w:t>na temelju članka 128. stavak 9. S</w:t>
      </w:r>
      <w:r>
        <w:t>tečajnog zakona (NN 71/15, 104/17) valjalo odlučiti kao u izreci</w:t>
      </w:r>
      <w:r w:rsidR="006319A6" w:rsidRPr="00BB5DCB">
        <w:t>.</w:t>
      </w:r>
      <w:r>
        <w:t xml:space="preserve"> </w:t>
      </w:r>
      <w:r w:rsidR="006319A6" w:rsidRPr="00BB5DCB">
        <w:t xml:space="preserve">Pri tome je privremenom stečajnom upravitelju priznato </w:t>
      </w:r>
      <w:r>
        <w:t xml:space="preserve">80,00 </w:t>
      </w:r>
      <w:r w:rsidR="00B712DB">
        <w:t xml:space="preserve">kn </w:t>
      </w:r>
      <w:r>
        <w:t>troška tleefona, 150,00 kn putnog troška osobnim vozilom na relaciji Pula-Brestova-Pula, 302,00 kn trajektne karte Brestova-Porozine (dva puta) i 180,00 kn putnog troška osobnim vozilom na relaciji Porozine-Mali Lošinj-Porozine</w:t>
      </w:r>
      <w:r w:rsidR="006319A6" w:rsidRPr="00BB5DCB">
        <w:t>.</w:t>
      </w:r>
    </w:p>
    <w:p w:rsidRDefault="00EA73B0" w:rsidP="006319A6" w:rsidR="00EA73B0" w:rsidRPr="00BB5DCB">
      <w:pPr>
        <w:jc w:val="both"/>
      </w:pPr>
    </w:p>
    <w:p w:rsidRDefault="006319A6" w:rsidP="006319A6" w:rsidR="0073588E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960430">
        <w:t>5. travnja 2018</w:t>
      </w:r>
      <w:r w:rsidR="0073588E" w:rsidRPr="00BB5DCB">
        <w:t xml:space="preserve">. </w:t>
      </w:r>
    </w:p>
    <w:p w:rsidRDefault="00402B3D" w:rsidP="006319A6" w:rsidR="00402B3D" w:rsidRPr="00BB5DCB">
      <w:pPr>
        <w:jc w:val="center"/>
      </w:pP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960430" w:rsidR="003A7AEA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3A7AEA" w:rsidR="003A7AEA" w:rsidRPr="00BB5DCB"/>
    <w:sectPr w:rsidSect="008B16A3" w:rsidR="003A7AEA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E5" w:rsidR="00C72CE5">
      <w:r>
        <w:separator/>
      </w:r>
    </w:p>
  </w:endnote>
  <w:endnote w:id="0" w:type="continuationSeparator">
    <w:p w:rsidRDefault="00C72CE5" w:rsidR="00C72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8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E5" w:rsidR="00C72CE5">
      <w:r>
        <w:separator/>
      </w:r>
    </w:p>
  </w:footnote>
  <w:footnote w:id="0" w:type="continuationSeparator">
    <w:p w:rsidRDefault="00C72CE5" w:rsidR="00C72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960430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960430">
      <w:t>280</w:t>
    </w:r>
    <w:r w:rsidR="000D4BF6">
      <w:t>/2017</w:t>
    </w:r>
    <w:r w:rsidR="00402B3D">
      <w:t>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308FE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2B3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0430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2CE5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47811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02B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2B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02B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2B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2018.</izvorni_sadrzaj>
    <derivirana_varijabla naziv="DomainObject.Predmet.DatumRjesavanja_1">14.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ADRIABAR d.o.o.</izvorni_sadrzaj>
    <derivirana_varijabla naziv="DomainObject.Predmet.ProtustrankaFormated_1">  ADRIABAR d.o.o.</derivirana_varijabla>
  </DomainObject.Predmet.ProtustrankaFormated>
  <DomainObject.Predmet.ProtustrankaFormatedOIB>
    <izvorni_sadrzaj>  ADRIABAR d.o.o., OIB 23973590987</izvorni_sadrzaj>
    <derivirana_varijabla naziv="DomainObject.Predmet.ProtustrankaFormatedOIB_1">  ADRIABAR d.o.o., OIB 23973590987</derivirana_varijabla>
  </DomainObject.Predmet.ProtustrankaFormatedOIB>
  <DomainObject.Predmet.ProtustrankaFormatedWithAdress>
    <izvorni_sadrzaj> ADRIABAR d.o.o., Priko 63, 51550 Mali Lošinj</izvorni_sadrzaj>
    <derivirana_varijabla naziv="DomainObject.Predmet.ProtustrankaFormatedWithAdress_1"> ADRIABAR d.o.o., Priko 63, 51550 Mali Lošinj</derivirana_varijabla>
  </DomainObject.Predmet.ProtustrankaFormatedWithAdress>
  <DomainObject.Predmet.ProtustrankaFormatedWithAdressOIB>
    <izvorni_sadrzaj> ADRIABAR d.o.o., OIB 23973590987, Priko 63, 51550 Mali Lošinj</izvorni_sadrzaj>
    <derivirana_varijabla naziv="DomainObject.Predmet.ProtustrankaFormatedWithAdressOIB_1"> ADRIABAR d.o.o., OIB 23973590987, Priko 63, 51550 Mali Lošinj</derivirana_varijabla>
  </DomainObject.Predmet.ProtustrankaFormatedWithAdressOIB>
  <DomainObject.Predmet.ProtustrankaWithAdress>
    <izvorni_sadrzaj>ADRIABAR d.o.o. Priko 63, 51550 Mali Lošinj</izvorni_sadrzaj>
    <derivirana_varijabla naziv="DomainObject.Predmet.ProtustrankaWithAdress_1">ADRIABAR d.o.o. Priko 63, 51550 Mali Lošinj</derivirana_varijabla>
  </DomainObject.Predmet.ProtustrankaWithAdress>
  <DomainObject.Predmet.ProtustrankaWithAdressOIB>
    <izvorni_sadrzaj>ADRIABAR d.o.o., OIB 23973590987, Priko 63, 51550 Mali Lošinj</izvorni_sadrzaj>
    <derivirana_varijabla naziv="DomainObject.Predmet.ProtustrankaWithAdressOIB_1">ADRIABAR d.o.o., OIB 23973590987, Priko 63, 51550 Mali Lošinj</derivirana_varijabla>
  </DomainObject.Predmet.ProtustrankaWithAdressOIB>
  <DomainObject.Predmet.ProtustrankaNazivFormated>
    <izvorni_sadrzaj>ADRIABAR d.o.o.</izvorni_sadrzaj>
    <derivirana_varijabla naziv="DomainObject.Predmet.ProtustrankaNazivFormated_1">ADRIABAR d.o.o.</derivirana_varijabla>
  </DomainObject.Predmet.ProtustrankaNazivFormated>
  <DomainObject.Predmet.ProtustrankaNazivFormatedOIB>
    <izvorni_sadrzaj>ADRIABAR d.o.o., OIB 23973590987</izvorni_sadrzaj>
    <derivirana_varijabla naziv="DomainObject.Predmet.ProtustrankaNazivFormatedOIB_1">ADRIABAR d.o.o., OIB 23973590987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VRABELJ; FINA  Rijeka</izvorni_sadrzaj>
    <derivirana_varijabla naziv="DomainObject.Predmet.StrankaFormated_1">  BOŽIDAR VRABELJ; FINA  Rijeka</derivirana_varijabla>
  </DomainObject.Predmet.StrankaFormated>
  <DomainObject.Predmet.StrankaFormatedOIB>
    <izvorni_sadrzaj>  BOŽIDAR VRABELJ, OIB 95728158705; FINA  Rijeka, OIB 85821130368</izvorni_sadrzaj>
    <derivirana_varijabla naziv="DomainObject.Predmet.StrankaFormatedOIB_1">  BOŽIDAR VRABELJ, OIB 95728158705; FINA  Rijeka, OIB 85821130368</derivirana_varijabla>
  </DomainObject.Predmet.StrankaFormatedOIB>
  <DomainObject.Predmet.StrankaFormatedWithAdress>
    <izvorni_sadrzaj> BOŽIDAR VRABELJ, Vinogradska 12, 48314 Koprivnički Ivanec; FINA  Rijeka, Frana Kurelca 8, 51000 Rijeka</izvorni_sadrzaj>
    <derivirana_varijabla naziv="DomainObject.Predmet.StrankaFormatedWithAdress_1"> BOŽIDAR VRABELJ, Vinogradska 12, 48314 Koprivnički Ivanec; FINA  Rijeka, Frana Kurelca 8, 51000 Rijeka</derivirana_varijabla>
  </DomainObject.Predmet.StrankaFormatedWithAdress>
  <DomainObject.Predmet.StrankaFormatedWithAdressOIB>
    <izvorni_sadrzaj> BOŽIDAR VRABELJ, OIB 95728158705, Vinogradska 12, 48314 Koprivnički Ivanec; FINA  Rijeka, OIB 85821130368, Frana Kurelca 8, 51000 Rijeka</izvorni_sadrzaj>
    <derivirana_varijabla naziv="DomainObject.Predmet.StrankaFormatedWithAdressOIB_1"> BOŽIDAR VRABELJ, OIB 95728158705, Vinogradska 12, 48314 Koprivnički Ivanec; FINA  Rijeka, OIB 85821130368, Frana Kurelca 8, 51000 Rijeka</derivirana_varijabla>
  </DomainObject.Predmet.StrankaFormatedWithAdressOIB>
  <DomainObject.Predmet.StrankaWithAdress>
    <izvorni_sadrzaj>BOŽIDAR VRABELJ Vinogradska 12,48314 Koprivnički Ivanec,FINA  Rijeka Frana Kurelca 8,51000 Rijeka</izvorni_sadrzaj>
    <derivirana_varijabla naziv="DomainObject.Predmet.StrankaWithAdress_1">BOŽIDAR VRABELJ Vinogradska 12,48314 Koprivnički Ivanec,FINA  Rijeka Frana Kurelca 8,51000 Rijeka</derivirana_varijabla>
  </DomainObject.Predmet.StrankaWithAdress>
  <DomainObject.Predmet.StrankaWithAdressOIB>
    <izvorni_sadrzaj>BOŽIDAR VRABELJ, OIB 95728158705, Vinogradska 12,48314 Koprivnički Ivanec,FINA  Rijeka, OIB 85821130368, Frana Kurelca 8,51000 Rijeka</izvorni_sadrzaj>
    <derivirana_varijabla naziv="DomainObject.Predmet.StrankaWithAdressOIB_1">BOŽIDAR VRABELJ, OIB 95728158705, Vinogradska 12,48314 Koprivnički Ivanec,FINA  Rijeka, OIB 85821130368, Frana Kurelca 8,51000 Rijeka</derivirana_varijabla>
  </DomainObject.Predmet.StrankaWithAdressOIB>
  <DomainObject.Predmet.StrankaNazivFormated>
    <izvorni_sadrzaj>BOŽIDAR VRABELJ,FINA  Rijeka</izvorni_sadrzaj>
    <derivirana_varijabla naziv="DomainObject.Predmet.StrankaNazivFormated_1">BOŽIDAR VRABELJ,FINA  Rijeka</derivirana_varijabla>
  </DomainObject.Predmet.StrankaNazivFormated>
  <DomainObject.Predmet.StrankaNazivFormatedOIB>
    <izvorni_sadrzaj>BOŽIDAR VRABELJ, OIB 95728158705,FINA  Rijeka, OIB 85821130368</izvorni_sadrzaj>
    <derivirana_varijabla naziv="DomainObject.Predmet.StrankaNazivFormatedOIB_1">BOŽIDAR VRABELJ, OIB 95728158705,FINA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BOŽIDAR VRABELJ</item>
      <item>FINA  Rijeka</item>
    </izvorni_sadrzaj>
    <derivirana_varijabla naziv="DomainObject.Predmet.StrankaListFormated_1">
      <item>BOŽIDAR VRABELJ</item>
      <item>FINA  Rijeka</item>
    </derivirana_varijabla>
  </DomainObject.Predmet.StrankaListFormated>
  <DomainObject.Predmet.StrankaListFormatedOIB>
    <izvorni_sadrzaj>
      <item>BOŽIDAR VRABELJ, OIB 95728158705</item>
      <item>FINA  Rijeka, OIB 85821130368</item>
    </izvorni_sadrzaj>
    <derivirana_varijabla naziv="DomainObject.Predmet.StrankaListFormatedOIB_1">
      <item>BOŽIDAR VRABELJ, OIB 95728158705</item>
      <item>FINA  Rijeka, OIB 85821130368</item>
    </derivirana_varijabla>
  </DomainObject.Predmet.StrankaListFormatedOIB>
  <DomainObject.Predmet.StrankaListFormatedWithAdress>
    <izvorni_sadrzaj>
      <item>BOŽIDAR VRABELJ, Vinogradska 12, 48314 Koprivnički Ivanec</item>
      <item>FINA  Rijeka, Frana Kurelca 8, 51000 Rijeka</item>
    </izvorni_sadrzaj>
    <derivirana_varijabla naziv="DomainObject.Predmet.StrankaListFormatedWithAdress_1">
      <item>BOŽIDAR VRABELJ, Vinogradska 12, 48314 Koprivnički Ivanec</item>
      <item>FINA  Rijeka, Frana Kurelca 8, 51000 Rijeka</item>
    </derivirana_varijabla>
  </DomainObject.Predmet.StrankaListFormatedWithAdress>
  <DomainObject.Predmet.StrankaListFormatedWithAdressOIB>
    <izvorni_sadrzaj>
      <item>BOŽIDAR VRABELJ, OIB 95728158705, Vinogradska 12, 48314 Koprivnički Ivanec</item>
      <item>FINA  Rijeka, OIB 85821130368, Frana Kurelca 8, 51000 Rijeka</item>
    </izvorni_sadrzaj>
    <derivirana_varijabla naziv="DomainObject.Predmet.StrankaListFormatedWithAdressOIB_1">
      <item>BOŽIDAR VRABELJ, OIB 95728158705, Vinogradska 12, 48314 Koprivnički Ivanec</item>
      <item>FINA  Rijeka, OIB 85821130368, Frana Kurelca 8, 51000 Rijeka</item>
    </derivirana_varijabla>
  </DomainObject.Predmet.StrankaListFormatedWithAdressOIB>
  <DomainObject.Predmet.StrankaListNazivFormated>
    <izvorni_sadrzaj>
      <item>BOŽIDAR VRABELJ</item>
      <item>FINA  Rijeka</item>
    </izvorni_sadrzaj>
    <derivirana_varijabla naziv="DomainObject.Predmet.StrankaListNazivFormated_1">
      <item>BOŽIDAR VRABELJ</item>
      <item>FINA  Rijeka</item>
    </derivirana_varijabla>
  </DomainObject.Predmet.StrankaListNazivFormated>
  <DomainObject.Predmet.StrankaListNazivFormatedOIB>
    <izvorni_sadrzaj>
      <item>BOŽIDAR VRABELJ, OIB 95728158705</item>
      <item>FINA  Rijeka, OIB 85821130368</item>
    </izvorni_sadrzaj>
    <derivirana_varijabla naziv="DomainObject.Predmet.StrankaListNazivFormatedOIB_1">
      <item>BOŽIDAR VRABELJ, OIB 95728158705</item>
      <item>FINA  Rijeka, OIB 85821130368</item>
    </derivirana_varijabla>
  </DomainObject.Predmet.StrankaListNazivFormatedOIB>
  <DomainObject.Predmet.ProtuStrankaListFormated>
    <izvorni_sadrzaj>
      <item>ADRIABAR d.o.o.</item>
    </izvorni_sadrzaj>
    <derivirana_varijabla naziv="DomainObject.Predmet.ProtuStrankaListFormated_1">
      <item>ADRIABAR d.o.o.</item>
    </derivirana_varijabla>
  </DomainObject.Predmet.ProtuStrankaListFormated>
  <DomainObject.Predmet.ProtuStrankaListFormatedOIB>
    <izvorni_sadrzaj>
      <item>ADRIABAR d.o.o., OIB 23973590987</item>
    </izvorni_sadrzaj>
    <derivirana_varijabla naziv="DomainObject.Predmet.ProtuStrankaListFormatedOIB_1">
      <item>ADRIABAR d.o.o., OIB 23973590987</item>
    </derivirana_varijabla>
  </DomainObject.Predmet.ProtuStrankaListFormatedOIB>
  <DomainObject.Predmet.ProtuStrankaListFormatedWithAdress>
    <izvorni_sadrzaj>
      <item>ADRIABAR d.o.o., Priko 63, 51550 Mali Lošinj</item>
    </izvorni_sadrzaj>
    <derivirana_varijabla naziv="DomainObject.Predmet.ProtuStrankaListFormatedWithAdress_1">
      <item>ADRIABAR d.o.o., Priko 63, 51550 Mali Lošinj</item>
    </derivirana_varijabla>
  </DomainObject.Predmet.ProtuStrankaListFormatedWithAdress>
  <DomainObject.Predmet.ProtuStrankaListFormatedWithAdressOIB>
    <izvorni_sadrzaj>
      <item>ADRIABAR d.o.o., OIB 23973590987, Priko 63, 51550 Mali Lošinj</item>
    </izvorni_sadrzaj>
    <derivirana_varijabla naziv="DomainObject.Predmet.ProtuStrankaListFormatedWithAdressOIB_1">
      <item>ADRIABAR d.o.o., OIB 23973590987, Priko 63, 51550 Mali Lošinj</item>
    </derivirana_varijabla>
  </DomainObject.Predmet.ProtuStrankaListFormatedWithAdressOIB>
  <DomainObject.Predmet.ProtuStrankaListNazivFormated>
    <izvorni_sadrzaj>
      <item>ADRIABAR d.o.o.</item>
    </izvorni_sadrzaj>
    <derivirana_varijabla naziv="DomainObject.Predmet.ProtuStrankaListNazivFormated_1">
      <item>ADRIABAR d.o.o.</item>
    </derivirana_varijabla>
  </DomainObject.Predmet.ProtuStrankaListNazivFormated>
  <DomainObject.Predmet.ProtuStrankaListNazivFormatedOIB>
    <izvorni_sadrzaj>
      <item>ADRIABAR d.o.o., OIB 23973590987</item>
    </izvorni_sadrzaj>
    <derivirana_varijabla naziv="DomainObject.Predmet.ProtuStrankaListNazivFormatedOIB_1">
      <item>ADRIABAR d.o.o., OIB 23973590987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VRABELJ i dr.</izvorni_sadrzaj>
    <derivirana_varijabla naziv="DomainObject.Predmet.StrankaIDrugi_1">BOŽIDAR VRABELJ i dr.</derivirana_varijabla>
  </DomainObject.Predmet.StrankaIDrugi>
  <DomainObject.Predmet.ProtustrankaIDrugi>
    <izvorni_sadrzaj>ADRIABAR d.o.o.</izvorni_sadrzaj>
    <derivirana_varijabla naziv="DomainObject.Predmet.ProtustrankaIDrugi_1">ADRIABAR d.o.o.</derivirana_varijabla>
  </DomainObject.Predmet.ProtustrankaIDrugi>
  <DomainObject.Predmet.StrankaIDrugiAdressOIB>
    <izvorni_sadrzaj>BOŽIDAR VRABELJ, OIB 95728158705, Vinogradska 12, 48314 Koprivnički Ivanec i dr.</izvorni_sadrzaj>
    <derivirana_varijabla naziv="DomainObject.Predmet.StrankaIDrugiAdressOIB_1">BOŽIDAR VRABELJ, OIB 95728158705, Vinogradska 12, 48314 Koprivnički Ivanec i dr.</derivirana_varijabla>
  </DomainObject.Predmet.StrankaIDrugiAdressOIB>
  <DomainObject.Predmet.ProtustrankaIDrugiAdressOIB>
    <izvorni_sadrzaj>ADRIABAR d.o.o., OIB 23973590987, Priko 63, 51550 Mali Lošinj</izvorni_sadrzaj>
    <derivirana_varijabla naziv="DomainObject.Predmet.ProtustrankaIDrugiAdressOIB_1">ADRIABAR d.o.o., OIB 23973590987, Priko 63,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St-280/2017-48</izvorni_sadrzaj>
    <derivirana_varijabla naziv="DomainObject.Predmet.OdlukaRjesenje.Oznaka_1">St-280/2017-48</derivirana_varijabla>
  </DomainObject.Predmet.OdlukaRjesenje.Oznaka>
  <DomainObject.Predmet.SudioniciListNaziv>
    <izvorni_sadrzaj>
      <item>BOŽIDAR VRABELJ</item>
      <item>ADRIABAR d.o.o.</item>
      <item>FINA  Rijeka</item>
    </izvorni_sadrzaj>
    <derivirana_varijabla naziv="DomainObject.Predmet.SudioniciListNaziv_1">
      <item>BOŽIDAR VRABELJ</item>
      <item>ADRIABAR d.o.o.</item>
      <item>FINA  Rijeka</item>
    </derivirana_varijabla>
  </DomainObject.Predmet.SudioniciListNaziv>
  <DomainObject.Predmet.SudioniciListAdressOIB>
    <izvorni_sadrzaj>
      <item>BOŽIDAR VRABELJ, OIB 95728158705, Vinogradska 12,48314 Koprivnički Ivanec</item>
      <item>ADRIABAR d.o.o., OIB 23973590987, Priko 63,51550 Mali Lošinj</item>
      <item>FINA  Rijeka, OIB 85821130368, Frana Kurelca 8,51000 Rijeka</item>
    </izvorni_sadrzaj>
    <derivirana_varijabla naziv="DomainObject.Predmet.SudioniciListAdressOIB_1">
      <item>BOŽIDAR VRABELJ, OIB 95728158705, Vinogradska 12,48314 Koprivnički Ivanec</item>
      <item>ADRIABAR d.o.o., OIB 23973590987, Priko 63,51550 Mali Lošinj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95728158705</item>
      <item>, OIB 23973590987</item>
      <item>, OIB 85821130368</item>
    </izvorni_sadrzaj>
    <derivirana_varijabla naziv="DomainObject.Predmet.SudioniciListNazivOIB_1">
      <item>, OIB 95728158705</item>
      <item>, OIB 23973590987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320</properties:Words>
  <properties:Characters>1748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2018-04-05T12:43:00Z</dcterms:created>
  <dc:creator>M San Grupa</dc:creator>
  <cp:lastModifiedBy>Danijela Fumić</cp:lastModifiedBy>
  <cp:lastPrinted>2018-04-05T12:43:00Z</cp:lastPrinted>
  <dcterms:modified xmlns:xsi="http://www.w3.org/2001/XMLSchema-instance" xsi:type="dcterms:W3CDTF">2018-04-05T12:44:00Z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(280 17 trošak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