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8999" w14:paraId="6b18999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52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BOEM d.o.o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sa sjedištem u 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Trib</w:t>
      </w:r>
      <w:r w:rsidR="00EE404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nju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Dubravice 40 A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12193992291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Mariu Kokić iz Trib</w:t>
      </w:r>
      <w:r w:rsidR="00EE404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nja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 19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9402B4">
        <w:rPr>
          <w:rFonts w:eastAsia="Times New Roman" w:hAnsi="Times New Roman" w:ascii="Times New Roman"/>
          <w:b/>
          <w:sz w:val="24"/>
          <w:szCs w:val="24"/>
          <w:lang w:eastAsia="hr-HR"/>
        </w:rPr>
        <w:t>20</w:t>
      </w:r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6652C8">
        <w:rPr>
          <w:rFonts w:eastAsia="Times New Roman" w:hAnsi="Times New Roman" w:ascii="Times New Roman"/>
          <w:sz w:val="24"/>
          <w:szCs w:val="24"/>
          <w:lang w:eastAsia="hr-HR"/>
        </w:rPr>
        <w:t xml:space="preserve">. izreke ovog zaključka poziva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se osoba ovlaštena za zastupanje dužnika po zakonu 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Mario Kokić iz Trib</w:t>
      </w:r>
      <w:r w:rsidR="00EE404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9402B4">
        <w:rPr>
          <w:rFonts w:eastAsia="Times New Roman" w:hAnsi="Times New Roman" w:ascii="Times New Roman"/>
          <w:sz w:val="24"/>
          <w:szCs w:val="24"/>
          <w:lang w:eastAsia="hr-HR"/>
        </w:rPr>
        <w:t>nja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9402B4" w:rsidRPr="009402B4">
        <w:rPr>
          <w:rFonts w:eastAsia="Times New Roman" w:hAnsi="Times New Roman" w:ascii="Times New Roman"/>
          <w:b/>
          <w:sz w:val="24"/>
          <w:szCs w:val="24"/>
          <w:lang w:eastAsia="hr-HR"/>
        </w:rPr>
        <w:t>Mario Kokić iz Trib</w:t>
      </w:r>
      <w:r w:rsidR="00EE4043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r w:rsidR="009402B4" w:rsidRPr="009402B4">
        <w:rPr>
          <w:rFonts w:eastAsia="Times New Roman" w:hAnsi="Times New Roman" w:ascii="Times New Roman"/>
          <w:b/>
          <w:sz w:val="24"/>
          <w:szCs w:val="24"/>
          <w:lang w:eastAsia="hr-HR"/>
        </w:rPr>
        <w:t>nja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9402B4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 Mariu Kokić iz Trib</w:t>
      </w:r>
      <w:r w:rsidR="00EE404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nja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Ulica Dubravice 40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B8172B" w:rsidR="00B8172B"/>
    <w:sectPr w:rsidSect="00742F5A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591880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</w:t>
        </w:r>
        <w:r w:rsidR="00D112BB">
          <w:rPr>
            <w:rFonts w:hAnsi="Times New Roman" w:ascii="Times New Roman"/>
            <w:sz w:val="24"/>
            <w:szCs w:val="24"/>
          </w:rPr>
          <w:t>5</w:t>
        </w:r>
        <w:r w:rsidR="009402B4">
          <w:rPr>
            <w:rFonts w:hAnsi="Times New Roman" w:ascii="Times New Roman"/>
            <w:sz w:val="24"/>
            <w:szCs w:val="24"/>
          </w:rPr>
          <w:t>52/2017-4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60C84"/>
    <w:rsid w:val="000F2523"/>
    <w:rsid w:val="00453011"/>
    <w:rsid w:val="00574929"/>
    <w:rsid w:val="00591880"/>
    <w:rsid w:val="006652C8"/>
    <w:rsid w:val="00742F5A"/>
    <w:rsid w:val="009402B4"/>
    <w:rsid w:val="00B8172B"/>
    <w:rsid w:val="00D112BB"/>
    <w:rsid w:val="00E23ADF"/>
    <w:rsid w:val="00EE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918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18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188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18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18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918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1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188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1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1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BOEM društvo s ograničenom odgovornošću za promidžbu</izvorni_sadrzaj>
    <derivirana_varijabla naziv="DomainObject.Predmet.ProtustrankaFormated_1">  BOEM društvo s ograničenom odgovornošću za promidžbu</derivirana_varijabla>
  </DomainObject.Predmet.ProtustrankaFormated>
  <DomainObject.Predmet.ProtustrankaFormatedOIB>
    <izvorni_sadrzaj>  BOEM društvo s ograničenom odgovornošću za promidžbu, OIB 12193992291</izvorni_sadrzaj>
    <derivirana_varijabla naziv="DomainObject.Predmet.ProtustrankaFormatedOIB_1">  BOEM društvo s ograničenom odgovornošću za promidžbu, OIB 12193992291</derivirana_varijabla>
  </DomainObject.Predmet.ProtustrankaFormatedOIB>
  <DomainObject.Predmet.ProtustrankaFormatedWithAdress>
    <izvorni_sadrzaj> BOEM društvo s ograničenom odgovornošću za promidžbu, Dubravice 40 A, 22211 Tribunj</izvorni_sadrzaj>
    <derivirana_varijabla naziv="DomainObject.Predmet.ProtustrankaFormatedWithAdress_1"> BOEM društvo s ograničenom odgovornošću za promidžbu, Dubravice 40 A, 22211 Tribunj</derivirana_varijabla>
  </DomainObject.Predmet.ProtustrankaFormatedWithAdress>
  <DomainObject.Predmet.ProtustrankaFormatedWithAdressOIB>
    <izvorni_sadrzaj> BOEM društvo s ograničenom odgovornošću za promidžbu, OIB 12193992291, Dubravice 40 A, 22211 Tribunj</izvorni_sadrzaj>
    <derivirana_varijabla naziv="DomainObject.Predmet.ProtustrankaFormatedWithAdressOIB_1"> BOEM društvo s ograničenom odgovornošću za promidžbu, OIB 12193992291, Dubravice 40 A, 22211 Tribunj</derivirana_varijabla>
  </DomainObject.Predmet.ProtustrankaFormatedWithAdressOIB>
  <DomainObject.Predmet.ProtustrankaWithAdress>
    <izvorni_sadrzaj>BOEM društvo s ograničenom odgovornošću za promidžbu Dubravice 40 A, 22211 Tribunj</izvorni_sadrzaj>
    <derivirana_varijabla naziv="DomainObject.Predmet.ProtustrankaWithAdress_1">BOEM društvo s ograničenom odgovornošću za promidžbu Dubravice 40 A, 22211 Tribunj</derivirana_varijabla>
  </DomainObject.Predmet.ProtustrankaWithAdress>
  <DomainObject.Predmet.ProtustrankaWithAdressOIB>
    <izvorni_sadrzaj>BOEM društvo s ograničenom odgovornošću za promidžbu, OIB 12193992291, Dubravice 40 A, 22211 Tribunj</izvorni_sadrzaj>
    <derivirana_varijabla naziv="DomainObject.Predmet.ProtustrankaWithAdressOIB_1">BOEM društvo s ograničenom odgovornošću za promidžbu, OIB 12193992291, Dubravice 40 A, 22211 Tribunj</derivirana_varijabla>
  </DomainObject.Predmet.ProtustrankaWithAdressOIB>
  <DomainObject.Predmet.ProtustrankaNazivFormated>
    <izvorni_sadrzaj>BOEM društvo s ograničenom odgovornošću za promidžbu</izvorni_sadrzaj>
    <derivirana_varijabla naziv="DomainObject.Predmet.ProtustrankaNazivFormated_1">BOEM društvo s ograničenom odgovornošću za promidžbu</derivirana_varijabla>
  </DomainObject.Predmet.ProtustrankaNazivFormated>
  <DomainObject.Predmet.ProtustrankaNazivFormatedOIB>
    <izvorni_sadrzaj>BOEM društvo s ograničenom odgovornošću za promidžbu, OIB 12193992291</izvorni_sadrzaj>
    <derivirana_varijabla naziv="DomainObject.Predmet.ProtustrankaNazivFormatedOIB_1">BOEM društvo s ograničenom odgovornošću za promidžbu, OIB 12193992291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BOEM društvo s ograničenom odgovornošću za promidžbu</item>
    </izvorni_sadrzaj>
    <derivirana_varijabla naziv="DomainObject.Predmet.ProtuStrankaListFormated_1">
      <item>BOEM društvo s ograničenom odgovornošću za promidžbu</item>
    </derivirana_varijabla>
  </DomainObject.Predmet.ProtuStrankaListFormated>
  <DomainObject.Predmet.ProtuStrankaListFormatedOIB>
    <izvorni_sadrzaj>
      <item>BOEM društvo s ograničenom odgovornošću za promidžbu, OIB 12193992291</item>
    </izvorni_sadrzaj>
    <derivirana_varijabla naziv="DomainObject.Predmet.ProtuStrankaListFormatedOIB_1">
      <item>BOEM društvo s ograničenom odgovornošću za promidžbu, OIB 12193992291</item>
    </derivirana_varijabla>
  </DomainObject.Predmet.ProtuStrankaListFormatedOIB>
  <DomainObject.Predmet.ProtuStrankaListFormatedWithAdress>
    <izvorni_sadrzaj>
      <item>BOEM društvo s ograničenom odgovornošću za promidžbu, Dubravice 40 A, 22211 Tribunj</item>
    </izvorni_sadrzaj>
    <derivirana_varijabla naziv="DomainObject.Predmet.ProtuStrankaListFormatedWithAdress_1">
      <item>BOEM društvo s ograničenom odgovornošću za promidžbu, Dubravice 40 A, 22211 Tribunj</item>
    </derivirana_varijabla>
  </DomainObject.Predmet.ProtuStrankaListFormatedWithAdress>
  <DomainObject.Predmet.ProtuStrankaListFormatedWithAdressOIB>
    <izvorni_sadrzaj>
      <item>BOEM društvo s ograničenom odgovornošću za promidžbu, OIB 12193992291, Dubravice 40 A, 22211 Tribunj</item>
    </izvorni_sadrzaj>
    <derivirana_varijabla naziv="DomainObject.Predmet.ProtuStrankaListFormatedWithAdressOIB_1">
      <item>BOEM društvo s ograničenom odgovornošću za promidžbu, OIB 12193992291, Dubravice 40 A, 22211 Tribunj</item>
    </derivirana_varijabla>
  </DomainObject.Predmet.ProtuStrankaListFormatedWithAdressOIB>
  <DomainObject.Predmet.ProtuStrankaListNazivFormated>
    <izvorni_sadrzaj>
      <item>BOEM društvo s ograničenom odgovornošću za promidžbu</item>
    </izvorni_sadrzaj>
    <derivirana_varijabla naziv="DomainObject.Predmet.ProtuStrankaListNazivFormated_1">
      <item>BOEM društvo s ograničenom odgovornošću za promidžbu</item>
    </derivirana_varijabla>
  </DomainObject.Predmet.ProtuStrankaListNazivFormated>
  <DomainObject.Predmet.ProtuStrankaListNazivFormatedOIB>
    <izvorni_sadrzaj>
      <item>BOEM društvo s ograničenom odgovornošću za promidžbu, OIB 12193992291</item>
    </izvorni_sadrzaj>
    <derivirana_varijabla naziv="DomainObject.Predmet.ProtuStrankaListNazivFormatedOIB_1">
      <item>BOEM društvo s ograničenom odgovornošću za promidžbu, OIB 12193992291</item>
    </derivirana_varijabla>
  </DomainObject.Predmet.ProtuStrankaListNazivFormatedOIB>
  <DomainObject.Predmet.OstaliListFormated>
    <izvorni_sadrzaj>
      <item>Mario Kokić</item>
    </izvorni_sadrzaj>
    <derivirana_varijabla naziv="DomainObject.Predmet.OstaliListFormated_1">
      <item>Mario Kokić</item>
    </derivirana_varijabla>
  </DomainObject.Predmet.OstaliListFormated>
  <DomainObject.Predmet.OstaliListFormatedOIB>
    <izvorni_sadrzaj>
      <item>Mario Kokić, OIB 93037407592</item>
    </izvorni_sadrzaj>
    <derivirana_varijabla naziv="DomainObject.Predmet.OstaliListFormatedOIB_1">
      <item>Mario Kokić, OIB 93037407592</item>
    </derivirana_varijabla>
  </DomainObject.Predmet.OstaliListFormatedOIB>
  <DomainObject.Predmet.OstaliListFormatedWithAdress>
    <izvorni_sadrzaj>
      <item>Mario Kokić, Ulica Dubravice 40, 22211 Tribunj</item>
    </izvorni_sadrzaj>
    <derivirana_varijabla naziv="DomainObject.Predmet.OstaliListFormatedWithAdress_1">
      <item>Mario Kokić, Ulica Dubravice 40, 22211 Tribunj</item>
    </derivirana_varijabla>
  </DomainObject.Predmet.OstaliListFormatedWithAdress>
  <DomainObject.Predmet.OstaliListFormatedWithAdressOIB>
    <izvorni_sadrzaj>
      <item>Mario Kokić, OIB 93037407592, Ulica Dubravice 40, 22211 Tribunj</item>
    </izvorni_sadrzaj>
    <derivirana_varijabla naziv="DomainObject.Predmet.OstaliListFormatedWithAdressOIB_1">
      <item>Mario Kokić, OIB 93037407592, Ulica Dubravice 40, 22211 Tribunj</item>
    </derivirana_varijabla>
  </DomainObject.Predmet.OstaliListFormatedWithAdressOIB>
  <DomainObject.Predmet.OstaliListNazivFormated>
    <izvorni_sadrzaj>
      <item>Mario Kokić</item>
    </izvorni_sadrzaj>
    <derivirana_varijabla naziv="DomainObject.Predmet.OstaliListNazivFormated_1">
      <item>Mario Kokić</item>
    </derivirana_varijabla>
  </DomainObject.Predmet.OstaliListNazivFormated>
  <DomainObject.Predmet.OstaliListNazivFormatedOIB>
    <izvorni_sadrzaj>
      <item>Mario Kokić, OIB 93037407592</item>
    </izvorni_sadrzaj>
    <derivirana_varijabla naziv="DomainObject.Predmet.OstaliListNazivFormatedOIB_1">
      <item>Mario Kokić, OIB 93037407592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BOEM društvo s ograničenom odgovornošću za promidžbu</izvorni_sadrzaj>
    <derivirana_varijabla naziv="DomainObject.Predmet.ProtustrankaIDrugi_1">BOEM društvo s ograničenom odgovornošću za promidžbu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BOEM društvo s ograničenom odgovornošću za promidžbu, OIB 12193992291, Dubravice 40 A, 22211 Tribunj</izvorni_sadrzaj>
    <derivirana_varijabla naziv="DomainObject.Predmet.ProtustrankaIDrugiAdressOIB_1">BOEM društvo s ograničenom odgovornošću za promidžbu, OIB 12193992291, Dubravice 40 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BOEM društvo s ograničenom odgovornošću za promidžbu</item>
      <item>Mario Kokić</item>
    </izvorni_sadrzaj>
    <derivirana_varijabla naziv="DomainObject.Predmet.SudioniciListNaziv_1">
      <item>Financijska agencija</item>
      <item>BOEM društvo s ograničenom odgovornošću za promidžbu</item>
      <item>Mario Kokić</item>
    </derivirana_varijabla>
  </DomainObject.Predmet.SudioniciListNaziv>
  <DomainObject.Predmet.SudioniciListAdressOIB>
    <izvorni_sadrzaj>
      <item>Financijska agencija, OIB 85821130368, Perivoj L.Marune 1,22000 Šibenik</item>
      <item>BOEM društvo s ograničenom odgovornošću za promidžbu, OIB 12193992291, Dubravice 40 A,22211 Tribunj</item>
      <item>Mario Kokić, OIB 93037407592, Ulica Dubravice 40,22211 Tribunj</item>
    </izvorni_sadrzaj>
    <derivirana_varijabla naziv="DomainObject.Predmet.SudioniciListAdressOIB_1">
      <item>Financijska agencija, OIB 85821130368, Perivoj L.Marune 1,22000 Šibenik</item>
      <item>BOEM društvo s ograničenom odgovornošću za promidžbu, OIB 12193992291, Dubravice 40 A,22211 Tribunj</item>
      <item>Mario Kokić, OIB 93037407592, Ulica Dubravice 40,22211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12193992291</item>
      <item>, OIB 93037407592</item>
    </izvorni_sadrzaj>
    <derivirana_varijabla naziv="DomainObject.Predmet.SudioniciListNazivOIB_1">
      <item>, OIB 85821130368</item>
      <item>, OIB 12193992291</item>
      <item>, OIB 93037407592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1767</properties:Characters>
  <properties:Lines>55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Nena Mužanović</cp:lastModifiedBy>
  <cp:lastPrinted>2018-01-19T11:42:00Z</cp:lastPrinted>
  <dcterms:modified xmlns:xsi="http://www.w3.org/2001/XMLSchema-instance" xsi:type="dcterms:W3CDTF">2018-01-19T13:32:00Z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