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1C6440" w:rsidRPr="00C61EDF">
        <w:trPr>
          <w:trHeight w:val="2231"/>
        </w:trPr>
        <w:tc>
          <w:tcPr>
            <w:tcW w:type="dxa" w:w="3369"/>
            <w:vAlign w:val="center"/>
          </w:tcPr>
          <w:p w:rsidRDefault="001C6440" w:rsidP="00A66C00" w:rsidR="001C644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C6440" w:rsidP="00A66C00" w:rsidR="001C6440" w:rsidRPr="00F24FD8">
            <w:pPr>
              <w:spacing w:before="100"/>
            </w:pPr>
            <w:r w:rsidRPr="00F24FD8">
              <w:t>REPUBLIKA HRVATSKA</w:t>
            </w:r>
          </w:p>
          <w:p w:rsidRDefault="001C6440" w:rsidP="00A66C00" w:rsidR="001C6440" w:rsidRPr="00F24FD8">
            <w:r w:rsidRPr="00F24FD8">
              <w:t>TRGOVAČKI SUD U SPLITU</w:t>
            </w:r>
          </w:p>
          <w:p w:rsidRDefault="001C6440" w:rsidP="00DA5B9D" w:rsidR="001C6440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ED0970" w:rsidR="001C6440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ED0970">
              <w:rPr>
                <w:noProof/>
              </w:rPr>
              <w:t>19/2019-5</w:t>
            </w:r>
          </w:p>
        </w:tc>
      </w:tr>
    </w:tbl>
    <w:p w14:textId="35a798c" w14:paraId="35a798c" w:rsidRDefault="007108CB" w:rsidP="00135B11" w:rsidR="007108CB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ED0970">
        <w:t>DŽELALIJA d.o.o., OIB: 92073905621, Kaštel Sućurac, Magistrala bb</w:t>
      </w:r>
      <w:r w:rsidR="001C6440">
        <w:t>,</w:t>
      </w:r>
      <w:r w:rsidR="00E25E3D">
        <w:t xml:space="preserve"> </w:t>
      </w:r>
      <w:r w:rsidR="00ED0970">
        <w:t>8. veljače 2019. temeljem članka</w:t>
      </w:r>
      <w:r w:rsidR="00135B11">
        <w:t xml:space="preserve">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ED0970" w:rsidRPr="00ED0970">
        <w:t>DŽELALIJA d.o.o., OIB: 92073905621, Kaštel Sućurac, Magistrala bb</w:t>
      </w:r>
      <w:r w:rsidR="00F4530C">
        <w:t xml:space="preserve">, </w:t>
      </w:r>
      <w:r>
        <w:t xml:space="preserve">na </w:t>
      </w:r>
      <w:r w:rsidR="001C6440">
        <w:t xml:space="preserve">dan </w:t>
      </w:r>
      <w:r w:rsidR="00ED0970">
        <w:t>15. siječnja</w:t>
      </w:r>
      <w:r w:rsidR="00D36C47">
        <w:t xml:space="preserve"> 201</w:t>
      </w:r>
      <w:r w:rsidR="00ED0970">
        <w:t>9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ED0970">
        <w:t>22.183,26</w:t>
      </w:r>
      <w:r w:rsidR="00956461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1C6440" w:rsidP="00135B11" w:rsidR="00215F13">
      <w:pPr>
        <w:spacing w:before="200"/>
        <w:jc w:val="center"/>
      </w:pPr>
      <w:r>
        <w:t xml:space="preserve">U Splitu </w:t>
      </w:r>
      <w:r w:rsidR="00ED0970">
        <w:t>8. veljače</w:t>
      </w:r>
      <w:r>
        <w:t xml:space="preserve"> </w:t>
      </w:r>
      <w:r w:rsidR="007108CB">
        <w:t>2018.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C2F44"/>
    <w:rsid w:val="001C6440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4601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A04B7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3940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A6FFD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36C47"/>
    <w:rsid w:val="00D438B6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D0970"/>
    <w:rsid w:val="00ED6206"/>
    <w:rsid w:val="00EE7E46"/>
    <w:rsid w:val="00EF09BF"/>
    <w:rsid w:val="00EF227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2019.</izvorni_sadrzaj>
    <derivirana_varijabla naziv="DomainObject.Predmet.DatumOsnivanja_1">21.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St-19/2019</izvorni_sadrzaj>
    <derivirana_varijabla naziv="DomainObject.Predmet.OznakaBroj_1">St-19/2019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DŽELALIJA društvo s ograničenom odgovornošću za trgovinu i popravak motornih vozila</izvorni_sadrzaj>
    <derivirana_varijabla naziv="DomainObject.Predmet.ProtustrankaFormated_1">  DŽELALIJA društvo s ograničenom odgovornošću za trgovinu i popravak motornih vozila</derivirana_varijabla>
  </DomainObject.Predmet.ProtustrankaFormated>
  <DomainObject.Predmet.ProtustrankaFormatedOIB>
    <izvorni_sadrzaj>  DŽELALIJA društvo s ograničenom odgovornošću za trgovinu i popravak motornih vozila, OIB 92073905621</izvorni_sadrzaj>
    <derivirana_varijabla naziv="DomainObject.Predmet.ProtustrankaFormatedOIB_1">  DŽELALIJA društvo s ograničenom odgovornošću za trgovinu i popravak motornih vozila, OIB 92073905621</derivirana_varijabla>
  </DomainObject.Predmet.ProtustrankaFormatedOIB>
  <DomainObject.Predmet.ProtustrankaFormatedWithAdress>
    <izvorni_sadrzaj> DŽELALIJA društvo s ograničenom odgovornošću za trgovinu i popravak motornih vozila, Magistrala/bb, 21212 Kaštel Sućurac</izvorni_sadrzaj>
    <derivirana_varijabla naziv="DomainObject.Predmet.ProtustrankaFormatedWithAdress_1"> DŽELALIJA društvo s ograničenom odgovornošću za trgovinu i popravak motornih vozila, Magistrala/bb, 21212 Kaštel Sućurac</derivirana_varijabla>
  </DomainObject.Predmet.ProtustrankaFormatedWithAdress>
  <DomainObject.Predmet.ProtustrankaFormatedWithAdressOIB>
    <izvorni_sadrzaj> DŽELALIJA društvo s ograničenom odgovornošću za trgovinu i popravak motornih vozila, OIB 92073905621, Magistrala/bb, 21212 Kaštel Sućurac</izvorni_sadrzaj>
    <derivirana_varijabla naziv="DomainObject.Predmet.ProtustrankaFormatedWithAdressOIB_1"> DŽELALIJA društvo s ograničenom odgovornošću za trgovinu i popravak motornih vozila, OIB 92073905621, Magistrala/bb, 21212 Kaštel Sućurac</derivirana_varijabla>
  </DomainObject.Predmet.ProtustrankaFormatedWithAdressOIB>
  <DomainObject.Predmet.ProtustrankaWithAdress>
    <izvorni_sadrzaj>DŽELALIJA društvo s ograničenom odgovornošću za trgovinu i popravak motornih vozila Magistrala/bb, 21212 Kaštel Sućurac</izvorni_sadrzaj>
    <derivirana_varijabla naziv="DomainObject.Predmet.ProtustrankaWithAdress_1">DŽELALIJA društvo s ograničenom odgovornošću za trgovinu i popravak motornih vozila Magistrala/bb, 21212 Kaštel Sućurac</derivirana_varijabla>
  </DomainObject.Predmet.ProtustrankaWithAdress>
  <DomainObject.Predmet.ProtustrankaWithAdressOIB>
    <izvorni_sadrzaj>DŽELALIJA društvo s ograničenom odgovornošću za trgovinu i popravak motornih vozila, OIB 92073905621, Magistrala/bb, 21212 Kaštel Sućurac</izvorni_sadrzaj>
    <derivirana_varijabla naziv="DomainObject.Predmet.ProtustrankaWithAdressOIB_1">DŽELALIJA društvo s ograničenom odgovornošću za trgovinu i popravak motornih vozila, OIB 92073905621, Magistrala/bb, 21212 Kaštel Sućurac</derivirana_varijabla>
  </DomainObject.Predmet.ProtustrankaWithAdressOIB>
  <DomainObject.Predmet.ProtustrankaNazivFormated>
    <izvorni_sadrzaj>DŽELALIJA društvo s ograničenom odgovornošću za trgovinu i popravak motornih vozila</izvorni_sadrzaj>
    <derivirana_varijabla naziv="DomainObject.Predmet.ProtustrankaNazivFormated_1">DŽELALIJA društvo s ograničenom odgovornošću za trgovinu i popravak motornih vozila</derivirana_varijabla>
  </DomainObject.Predmet.ProtustrankaNazivFormated>
  <DomainObject.Predmet.ProtustrankaNazivFormatedOIB>
    <izvorni_sadrzaj>DŽELALIJA društvo s ograničenom odgovornošću za trgovinu i popravak motornih vozila, OIB 92073905621</izvorni_sadrzaj>
    <derivirana_varijabla naziv="DomainObject.Predmet.ProtustrankaNazivFormatedOIB_1">DŽELALIJA društvo s ograničenom odgovornošću za trgovinu i popravak motornih vozila, OIB 92073905621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22183.26</izvorni_sadrzaj>
    <derivirana_varijabla naziv="DomainObject.Predmet.TrenutnaVrijednost_1">22183.26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DŽELALIJA društvo s ograničenom odgovornošću za trgovinu i popravak motornih vozila</item>
    </izvorni_sadrzaj>
    <derivirana_varijabla naziv="DomainObject.Predmet.ProtuStrankaListFormated_1">
      <item>DŽELALIJA društvo s ograničenom odgovornošću za trgovinu i popravak motornih vozila</item>
    </derivirana_varijabla>
  </DomainObject.Predmet.ProtuStrankaListFormated>
  <DomainObject.Predmet.ProtuStrankaListFormatedOIB>
    <izvorni_sadrzaj>
      <item>DŽELALIJA društvo s ograničenom odgovornošću za trgovinu i popravak motornih vozila, OIB 92073905621</item>
    </izvorni_sadrzaj>
    <derivirana_varijabla naziv="DomainObject.Predmet.ProtuStrankaListFormatedOIB_1">
      <item>DŽELALIJA društvo s ograničenom odgovornošću za trgovinu i popravak motornih vozila, OIB 92073905621</item>
    </derivirana_varijabla>
  </DomainObject.Predmet.ProtuStrankaListFormatedOIB>
  <DomainObject.Predmet.ProtuStrankaListFormatedWithAdress>
    <izvorni_sadrzaj>
      <item>DŽELALIJA društvo s ograničenom odgovornošću za trgovinu i popravak motornih vozila, Magistrala/bb, 21212 Kaštel Sućurac</item>
    </izvorni_sadrzaj>
    <derivirana_varijabla naziv="DomainObject.Predmet.ProtuStrankaListFormatedWithAdress_1">
      <item>DŽELALIJA društvo s ograničenom odgovornošću za trgovinu i popravak motornih vozila, Magistrala/bb, 21212 Kaštel Sućurac</item>
    </derivirana_varijabla>
  </DomainObject.Predmet.ProtuStrankaListFormatedWithAdress>
  <DomainObject.Predmet.ProtuStrankaListFormatedWithAdressOIB>
    <izvorni_sadrzaj>
      <item>DŽELALIJA društvo s ograničenom odgovornošću za trgovinu i popravak motornih vozila, OIB 92073905621, Magistrala/bb, 21212 Kaštel Sućurac</item>
    </izvorni_sadrzaj>
    <derivirana_varijabla naziv="DomainObject.Predmet.ProtuStrankaListFormatedWithAdressOIB_1">
      <item>DŽELALIJA društvo s ograničenom odgovornošću za trgovinu i popravak motornih vozila, OIB 92073905621, Magistrala/bb, 21212 Kaštel Sućurac</item>
    </derivirana_varijabla>
  </DomainObject.Predmet.ProtuStrankaListFormatedWithAdressOIB>
  <DomainObject.Predmet.ProtuStrankaListNazivFormated>
    <izvorni_sadrzaj>
      <item>DŽELALIJA društvo s ograničenom odgovornošću za trgovinu i popravak motornih vozila</item>
    </izvorni_sadrzaj>
    <derivirana_varijabla naziv="DomainObject.Predmet.ProtuStrankaListNazivFormated_1">
      <item>DŽELALIJA društvo s ograničenom odgovornošću za trgovinu i popravak motornih vozila</item>
    </derivirana_varijabla>
  </DomainObject.Predmet.ProtuStrankaListNazivFormated>
  <DomainObject.Predmet.ProtuStrankaListNazivFormatedOIB>
    <izvorni_sadrzaj>
      <item>DŽELALIJA društvo s ograničenom odgovornošću za trgovinu i popravak motornih vozila, OIB 92073905621</item>
    </izvorni_sadrzaj>
    <derivirana_varijabla naziv="DomainObject.Predmet.ProtuStrankaListNazivFormatedOIB_1">
      <item>DŽELALIJA društvo s ograničenom odgovornošću za trgovinu i popravak motornih vozila, OIB 92073905621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DŽELALIJA društvo s ograničenom odgovornošću za trgovinu i popravak motornih vozila</izvorni_sadrzaj>
    <derivirana_varijabla naziv="DomainObject.Predmet.ProtustrankaIDrugi_1">DŽELALIJA društvo s ograničenom odgovornošću za trgovinu i popravak motornih vozila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DŽELALIJA društvo s ograničenom odgovornošću za trgovinu i popravak motornih vozila, OIB 92073905621, Magistrala/bb, 21212 Kaštel Sućurac</izvorni_sadrzaj>
    <derivirana_varijabla naziv="DomainObject.Predmet.ProtustrankaIDrugiAdressOIB_1">DŽELALIJA društvo s ograničenom odgovornošću za trgovinu i popravak motornih vozila, OIB 92073905621, Magistrala/bb,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DŽELALIJA društvo s ograničenom odgovornošću za trgovinu i popravak motornih vozila</item>
      <item>FINANCIJSKA AGENCIJA, RC SPLIT</item>
    </izvorni_sadrzaj>
    <derivirana_varijabla naziv="DomainObject.Predmet.SudioniciListNaziv_1">
      <item>DŽELALIJA društvo s ograničenom odgovornošću za trgovinu i popravak motornih vozila</item>
      <item>FINANCIJSKA AGENCIJA, RC SPLIT</item>
    </derivirana_varijabla>
  </DomainObject.Predmet.SudioniciListNaziv>
  <DomainObject.Predmet.SudioniciListAdressOIB>
    <izvorni_sadrzaj>
      <item>DŽELALIJA društvo s ograničenom odgovornošću za trgovinu i popravak motornih vozila, OIB 92073905621, Magistrala/bb,21212 Kaštel Sućurac</item>
      <item>FINANCIJSKA AGENCIJA, RC SPLIT, OIB 85821130368, Mažuranićevo šetalište 24 b,21000 Split</item>
    </izvorni_sadrzaj>
    <derivirana_varijabla naziv="DomainObject.Predmet.SudioniciListAdressOIB_1">
      <item>DŽELALIJA društvo s ograničenom odgovornošću za trgovinu i popravak motornih vozila, OIB 92073905621, Magistrala/bb,21212 Kaštel Sućurac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92073905621</item>
      <item>, OIB 85821130368</item>
    </izvorni_sadrzaj>
    <derivirana_varijabla naziv="DomainObject.Predmet.SudioniciListNazivOIB_1">
      <item>, OIB 92073905621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599BEC-C266-411B-AF31-D6C49C6A9B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321</properties:Words>
  <properties:Characters>1829</properties:Characters>
  <properties:Lines>45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2018-05-18T06:11:00Z</dcterms:created>
  <dc:creator>nmarkovic</dc:creator>
  <cp:lastModifiedBy>Ana Golub Gruić</cp:lastModifiedBy>
  <cp:lastPrinted>2019-02-08T07:51:00Z</cp:lastPrinted>
  <dcterms:modified xmlns:xsi="http://www.w3.org/2001/XMLSchema-instance" xsi:type="dcterms:W3CDTF">2019-02-08T09:12:00Z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(St-19-2019 ssp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