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50f2" w14:paraId="d3250f2" w:rsidRDefault="00BB4B85" w:rsidP="00BB4B85" w:rsidR="00BB4B8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B85" w:rsidP="00BB4B85" w:rsidR="00BB4B8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B4B85" w:rsidP="00BB4B85" w:rsidR="00BB4B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B4B85" w:rsidP="00BB4B85" w:rsidR="00BB4B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B4B85" w:rsidP="00BB4B85" w:rsidR="00BB4B8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B4B85" w:rsidP="00BB4B85" w:rsidR="00BB4B8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B4B85" w:rsidP="00BB4B85" w:rsidR="00BB4B85" w:rsidRPr="005D578C">
      <w:pPr>
        <w:jc w:val="center"/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B4B85" w:rsidP="00BB4B85" w:rsidR="00BB4B85" w:rsidRPr="005D578C">
      <w:pPr>
        <w:rPr>
          <w:rFonts w:cs="Times New Roman" w:eastAsia="Times New Roman"/>
          <w:szCs w:val="24"/>
        </w:rPr>
      </w:pPr>
    </w:p>
    <w:p w:rsidRDefault="00BB4B85" w:rsidP="00BB4B85" w:rsidR="00BB4B8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4A50F5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4A50F5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FJORD d. o. o. Rovinj, Marco Zelco 24, OIB 40221954704, MBS 040013968,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5151C3">
        <w:rPr>
          <w:rFonts w:cs="Times New Roman" w:eastAsia="Times New Roman"/>
          <w:szCs w:val="24"/>
        </w:rPr>
        <w:t>17</w:t>
      </w:r>
      <w:r w:rsidR="004A50F5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BB4B85" w:rsidP="00BB4B85" w:rsidR="00BB4B85" w:rsidRPr="005D578C">
      <w:pPr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B4B85" w:rsidP="00BB4B85" w:rsidR="00BB4B85" w:rsidRPr="005D578C">
      <w:pPr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L. FJORD d. o. o. Rovinj, Marco Zelco 24, OIB 40221954704, MBS 040013968,</w:t>
      </w:r>
      <w:r w:rsidRPr="005D578C">
        <w:rPr>
          <w:rFonts w:cs="Times New Roman" w:eastAsia="Times New Roman"/>
          <w:szCs w:val="24"/>
        </w:rPr>
        <w:t xml:space="preserve"> s danom </w:t>
      </w:r>
      <w:r w:rsidR="004A50F5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4A50F5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BB4B85" w:rsidP="00BB4B85" w:rsidR="00BB4B85" w:rsidRPr="005D578C">
      <w:pPr>
        <w:rPr>
          <w:rFonts w:cs="Times New Roman" w:eastAsia="Times New Roman"/>
          <w:szCs w:val="24"/>
        </w:rPr>
      </w:pPr>
    </w:p>
    <w:p w:rsidRDefault="00BB4B85" w:rsidP="00BB4B85" w:rsidR="00BB4B8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4A50F5">
        <w:rPr>
          <w:rFonts w:cs="Times New Roman" w:eastAsia="Times New Roman"/>
          <w:szCs w:val="20"/>
        </w:rPr>
        <w:t>Jelenko Lehki iz Zagreba, Pavla Hatza 10, OIB 96068307857.</w:t>
      </w:r>
    </w:p>
    <w:p w:rsidRDefault="00BB4B85" w:rsidP="00BB4B85" w:rsidR="00BB4B85">
      <w:pPr>
        <w:ind w:firstLine="708"/>
        <w:rPr>
          <w:rFonts w:cs="Times New Roman" w:eastAsia="Times New Roman"/>
          <w:szCs w:val="20"/>
        </w:rPr>
      </w:pPr>
    </w:p>
    <w:p w:rsidRDefault="00BB4B85" w:rsidP="00BB4B85" w:rsidR="00BB4B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L. FJORD d. o. o. Rovinj, Marco Zelco 24, OIB 40221954704, MBS 040013968.</w:t>
      </w:r>
    </w:p>
    <w:p w:rsidRDefault="00BB4B85" w:rsidP="00BB4B85" w:rsidR="00BB4B85">
      <w:pPr>
        <w:rPr>
          <w:rFonts w:cs="Times New Roman" w:eastAsia="Times New Roman"/>
          <w:szCs w:val="24"/>
        </w:rPr>
      </w:pPr>
    </w:p>
    <w:p w:rsidRDefault="00BB4B85" w:rsidP="00BB4B85" w:rsidR="00BB4B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L. FJORD d. o. o. Rovinj, Marco Zelco 24, OIB 40221954704, MBS 040013968.</w:t>
      </w:r>
    </w:p>
    <w:p w:rsidRDefault="00BB4B85" w:rsidP="00BB4B85" w:rsidR="00BB4B85">
      <w:pPr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B4B85" w:rsidP="00BB4B85" w:rsidR="00BB4B85">
      <w:pPr>
        <w:ind w:firstLine="708"/>
        <w:rPr>
          <w:rFonts w:cs="Times New Roman" w:eastAsia="Times New Roman"/>
          <w:szCs w:val="24"/>
        </w:rPr>
      </w:pPr>
    </w:p>
    <w:p w:rsidRDefault="00BB4B85" w:rsidP="00BB4B85" w:rsidR="00BB4B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L. FJORD d. o. o. Rovinj.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St-641/2015-3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B4B85" w:rsidP="00BB4B85" w:rsidR="00BB4B8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B4B85" w:rsidP="00BB4B85" w:rsidR="00BB4B85" w:rsidRPr="005D578C">
      <w:pPr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5151C3">
        <w:rPr>
          <w:rFonts w:cs="Times New Roman" w:eastAsia="Times New Roman"/>
          <w:szCs w:val="24"/>
        </w:rPr>
        <w:t>17</w:t>
      </w:r>
      <w:r w:rsidR="004A50F5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B4B85" w:rsidP="00BB4B85" w:rsidR="00BB4B85" w:rsidRPr="005D578C">
      <w:pPr>
        <w:jc w:val="center"/>
        <w:rPr>
          <w:rFonts w:cs="Times New Roman" w:eastAsia="Times New Roman"/>
          <w:szCs w:val="24"/>
        </w:rPr>
      </w:pPr>
    </w:p>
    <w:p w:rsidRDefault="004A50F5" w:rsidP="00BB4B85" w:rsidR="00BB4B8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151C3" w:rsidP="005151C3" w:rsidR="00BB4B85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4A50F5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 xml:space="preserve">, v. r. </w:t>
      </w:r>
    </w:p>
    <w:p w:rsidRDefault="00BB4B85" w:rsidP="00BB4B85" w:rsidR="00BB4B85">
      <w:pPr>
        <w:jc w:val="left"/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jc w:val="left"/>
        <w:rPr>
          <w:rFonts w:cs="Times New Roman" w:eastAsia="Times New Roman"/>
          <w:szCs w:val="24"/>
        </w:rPr>
      </w:pPr>
    </w:p>
    <w:p w:rsidRDefault="00D65A03" w:rsidP="00D65A03" w:rsidR="00D65A0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65A03" w:rsidP="00D65A03" w:rsidR="00D65A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D65A03" w:rsidP="00D65A03" w:rsidR="00D65A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B4B85" w:rsidP="00BB4B85" w:rsidR="00BB4B85">
      <w:pPr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rPr>
          <w:rFonts w:cs="Times New Roman" w:eastAsia="Times New Roman"/>
          <w:szCs w:val="24"/>
        </w:rPr>
      </w:pPr>
    </w:p>
    <w:p w:rsidRDefault="00BB4B85" w:rsidP="00BB4B85" w:rsidR="00BB4B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B4B85" w:rsidP="00BB4B85" w:rsidR="00BB4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B4B85" w:rsidP="00BB4B85" w:rsidR="00BB4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L. FJORD d. o. o. Rovinj, Marco Zelco 24, </w:t>
      </w:r>
    </w:p>
    <w:p w:rsidRDefault="00BB4B85" w:rsidP="00BB4B85" w:rsidR="00BB4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Kruno Tembel, Rovinj, Istarska 62</w:t>
      </w:r>
      <w:r>
        <w:rPr>
          <w:rFonts w:cs="Times New Roman" w:eastAsia="Times New Roman"/>
          <w:szCs w:val="20"/>
        </w:rPr>
        <w:t xml:space="preserve">, </w:t>
      </w:r>
    </w:p>
    <w:p w:rsidRDefault="00BB4B85" w:rsidP="00BB4B85" w:rsidR="00BB4B8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B4B85" w:rsidP="00BB4B85" w:rsidR="00BB4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B4B85" w:rsidP="00BB4B85" w:rsidR="00BB4B85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4A50F5">
        <w:rPr>
          <w:rFonts w:cs="Times New Roman" w:eastAsia="Times New Roman"/>
          <w:szCs w:val="20"/>
        </w:rPr>
        <w:t xml:space="preserve">Jelenko Lehki, Zagreb, Pavla Hatza 10, </w:t>
      </w:r>
    </w:p>
    <w:p w:rsidRDefault="00BB4B85" w:rsidP="00BB4B85" w:rsidR="00BB4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5151C3">
        <w:rPr>
          <w:rFonts w:cs="Times New Roman" w:eastAsia="Times New Roman"/>
          <w:szCs w:val="24"/>
        </w:rPr>
        <w:t xml:space="preserve">8 dana, </w:t>
      </w:r>
    </w:p>
    <w:p w:rsidRDefault="00BB4B85" w:rsidP="00BB4B85" w:rsidR="00BB4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B4B85" w:rsidP="00BB4B85" w:rsidR="00BB4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B4B85" w:rsidP="00BB4B85" w:rsidR="00BB4B85"/>
    <w:p w:rsidRDefault="00BB4B85" w:rsidP="00BB4B85" w:rsidR="00BB4B85"/>
    <w:p w:rsidRDefault="00BB4B85" w:rsidP="00BB4B85" w:rsidR="00BB4B85"/>
    <w:p w:rsidRDefault="00BB4B85" w:rsidP="00BB4B85" w:rsidR="00BB4B85"/>
    <w:p w:rsidRDefault="00BB4B85" w:rsidP="00BB4B85" w:rsidR="00BB4B85"/>
    <w:p w:rsidRDefault="00471A48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B85" w:rsidP="00BB4B85" w:rsidR="00BB4B85">
      <w:r>
        <w:separator/>
      </w:r>
    </w:p>
  </w:endnote>
  <w:endnote w:id="0" w:type="continuationSeparator">
    <w:p w:rsidRDefault="00BB4B85" w:rsidP="00BB4B85" w:rsidR="00BB4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B85" w:rsidP="00BB4B85" w:rsidR="00BB4B85">
      <w:r>
        <w:separator/>
      </w:r>
    </w:p>
  </w:footnote>
  <w:footnote w:id="0" w:type="continuationSeparator">
    <w:p w:rsidRDefault="00BB4B85" w:rsidP="00BB4B85" w:rsidR="00BB4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B85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71A4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A50F5">
      <w:rPr>
        <w:szCs w:val="24"/>
      </w:rPr>
      <w:t>2</w:t>
    </w:r>
    <w:r>
      <w:rPr>
        <w:szCs w:val="24"/>
      </w:rPr>
      <w:t xml:space="preserve"> St-641/2015-</w:t>
    </w:r>
    <w:r w:rsidR="004A50F5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0F5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BB4B85">
      <w:rPr>
        <w:szCs w:val="24"/>
      </w:rPr>
      <w:t xml:space="preserve"> St-641/2015-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3876"/>
    <w:rsid w:val="00471A48"/>
    <w:rsid w:val="004A50F5"/>
    <w:rsid w:val="005151C3"/>
    <w:rsid w:val="0075528E"/>
    <w:rsid w:val="0079403F"/>
    <w:rsid w:val="00BB4B85"/>
    <w:rsid w:val="00D65A03"/>
    <w:rsid w:val="00D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B8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B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B4B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B8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4B8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A4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1A4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1A4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1A4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B8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B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B4B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B8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4B8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A4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1A4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1A4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1A4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31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FJORD d. o. o. ROVINJ</izvorni_sadrzaj>
    <derivirana_varijabla naziv="DomainObject.Predmet.ProtustrankaFormated_1">  L. FJORD d. o. o. ROVINJ</derivirana_varijabla>
  </DomainObject.Predmet.ProtustrankaFormated>
  <DomainObject.Predmet.ProtustrankaFormatedOIB>
    <izvorni_sadrzaj>  L. FJORD d. o. o. ROVINJ, OIB 40221954704</izvorni_sadrzaj>
    <derivirana_varijabla naziv="DomainObject.Predmet.ProtustrankaFormatedOIB_1">  L. FJORD d. o. o. ROVINJ, OIB 40221954704</derivirana_varijabla>
  </DomainObject.Predmet.ProtustrankaFormatedOIB>
  <DomainObject.Predmet.ProtustrankaFormatedWithAdress>
    <izvorni_sadrzaj> L. FJORD d. o. o. ROVINJ, Marco Zelco 24, 52210 Rovinj</izvorni_sadrzaj>
    <derivirana_varijabla naziv="DomainObject.Predmet.ProtustrankaFormatedWithAdress_1"> L. FJORD d. o. o. ROVINJ, Marco Zelco 24, 52210 Rovinj</derivirana_varijabla>
  </DomainObject.Predmet.ProtustrankaFormatedWithAdress>
  <DomainObject.Predmet.ProtustrankaFormatedWithAdressOIB>
    <izvorni_sadrzaj> L. FJORD d. o. o. ROVINJ, OIB 40221954704, Marco Zelco 24, 52210 Rovinj</izvorni_sadrzaj>
    <derivirana_varijabla naziv="DomainObject.Predmet.ProtustrankaFormatedWithAdressOIB_1"> L. FJORD d. o. o. ROVINJ, OIB 40221954704, Marco Zelco 24, 52210 Rovinj</derivirana_varijabla>
  </DomainObject.Predmet.ProtustrankaFormatedWithAdressOIB>
  <DomainObject.Predmet.ProtustrankaWithAdress>
    <izvorni_sadrzaj>L. FJORD d. o. o. ROVINJ Marco Zelco 24, 52210 Rovinj</izvorni_sadrzaj>
    <derivirana_varijabla naziv="DomainObject.Predmet.ProtustrankaWithAdress_1">L. FJORD d. o. o. ROVINJ Marco Zelco 24, 52210 Rovinj</derivirana_varijabla>
  </DomainObject.Predmet.ProtustrankaWithAdress>
  <DomainObject.Predmet.ProtustrankaWithAdressOIB>
    <izvorni_sadrzaj>L. FJORD d. o. o. ROVINJ, OIB 40221954704, Marco Zelco 24, 52210 Rovinj</izvorni_sadrzaj>
    <derivirana_varijabla naziv="DomainObject.Predmet.ProtustrankaWithAdressOIB_1">L. FJORD d. o. o. ROVINJ, OIB 40221954704, Marco Zelco 24, 52210 Rovinj</derivirana_varijabla>
  </DomainObject.Predmet.ProtustrankaWithAdressOIB>
  <DomainObject.Predmet.ProtustrankaNazivFormated>
    <izvorni_sadrzaj>L. FJORD d. o. o. ROVINJ</izvorni_sadrzaj>
    <derivirana_varijabla naziv="DomainObject.Predmet.ProtustrankaNazivFormated_1">L. FJORD d. o. o. ROVINJ</derivirana_varijabla>
  </DomainObject.Predmet.ProtustrankaNazivFormated>
  <DomainObject.Predmet.ProtustrankaNazivFormatedOIB>
    <izvorni_sadrzaj>L. FJORD d. o. o. ROVINJ, OIB 40221954704</izvorni_sadrzaj>
    <derivirana_varijabla naziv="DomainObject.Predmet.ProtustrankaNazivFormatedOIB_1">L. FJORD d. o. o. ROVINJ, OIB 40221954704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535601.98</izvorni_sadrzaj>
    <derivirana_varijabla naziv="DomainObject.Predmet.TrenutnaVrijednost_1">535601.98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FJORD d. o. o. ROVINJ</item>
    </izvorni_sadrzaj>
    <derivirana_varijabla naziv="DomainObject.Predmet.ProtuStrankaListFormated_1">
      <item>L. FJORD d. o. o. ROVINJ</item>
    </derivirana_varijabla>
  </DomainObject.Predmet.ProtuStrankaListFormated>
  <DomainObject.Predmet.ProtuStrankaListFormatedOIB>
    <izvorni_sadrzaj>
      <item>L. FJORD d. o. o. ROVINJ, OIB 40221954704</item>
    </izvorni_sadrzaj>
    <derivirana_varijabla naziv="DomainObject.Predmet.ProtuStrankaListFormatedOIB_1">
      <item>L. FJORD d. o. o. ROVINJ, OIB 40221954704</item>
    </derivirana_varijabla>
  </DomainObject.Predmet.ProtuStrankaListFormatedOIB>
  <DomainObject.Predmet.ProtuStrankaListFormatedWithAdress>
    <izvorni_sadrzaj>
      <item>L. FJORD d. o. o. ROVINJ, Marco Zelco 24, 52210 Rovinj</item>
    </izvorni_sadrzaj>
    <derivirana_varijabla naziv="DomainObject.Predmet.ProtuStrankaListFormatedWithAdress_1">
      <item>L. FJORD d. o. o. ROVINJ, Marco Zelco 24, 52210 Rovinj</item>
    </derivirana_varijabla>
  </DomainObject.Predmet.ProtuStrankaListFormatedWithAdress>
  <DomainObject.Predmet.ProtuStrankaListFormatedWithAdressOIB>
    <izvorni_sadrzaj>
      <item>L. FJORD d. o. o. ROVINJ, OIB 40221954704, Marco Zelco 24, 52210 Rovinj</item>
    </izvorni_sadrzaj>
    <derivirana_varijabla naziv="DomainObject.Predmet.ProtuStrankaListFormatedWithAdressOIB_1">
      <item>L. FJORD d. o. o. ROVINJ, OIB 40221954704, Marco Zelco 24, 52210 Rovinj</item>
    </derivirana_varijabla>
  </DomainObject.Predmet.ProtuStrankaListFormatedWithAdressOIB>
  <DomainObject.Predmet.ProtuStrankaListNazivFormated>
    <izvorni_sadrzaj>
      <item>L. FJORD d. o. o. ROVINJ</item>
    </izvorni_sadrzaj>
    <derivirana_varijabla naziv="DomainObject.Predmet.ProtuStrankaListNazivFormated_1">
      <item>L. FJORD d. o. o. ROVINJ</item>
    </derivirana_varijabla>
  </DomainObject.Predmet.ProtuStrankaListNazivFormated>
  <DomainObject.Predmet.ProtuStrankaListNazivFormatedOIB>
    <izvorni_sadrzaj>
      <item>L. FJORD d. o. o. ROVINJ, OIB 40221954704</item>
    </izvorni_sadrzaj>
    <derivirana_varijabla naziv="DomainObject.Predmet.ProtuStrankaListNazivFormatedOIB_1">
      <item>L. FJORD d. o. o. ROVINJ, OIB 40221954704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FJORD d. o. o. ROVINJ</izvorni_sadrzaj>
    <derivirana_varijabla naziv="DomainObject.Predmet.ProtustrankaIDrugi_1">L. FJORD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 FJORD d. o. o. ROVINJ, OIB 40221954704, Marco Zelco 24, 52210 Rovinj</izvorni_sadrzaj>
    <derivirana_varijabla naziv="DomainObject.Predmet.ProtustrankaIDrugiAdressOIB_1">L. FJORD d. o. o. ROVINJ, OIB 40221954704, Marco Zelco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FJORD d. o. o. ROVINJ</item>
    </izvorni_sadrzaj>
    <derivirana_varijabla naziv="DomainObject.Predmet.SudioniciListNaziv_1">
      <item>FINANCIJSKA AGENCIJA, RC RIJEKA, PODRUŽNICA PULA, PULA</item>
      <item>L. FJORD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 FJORD d. o. o. ROVINJ, OIB 40221954704, Marco Zelco 24,52210 Rovinj</item>
    </izvorni_sadrzaj>
    <derivirana_varijabla naziv="DomainObject.Predmet.SudioniciListAdressOIB_1">
      <item>FINANCIJSKA AGENCIJA, RC RIJEKA, PODRUŽNICA PULA, PULA, OIB 85821130368, Giardini 5,52100 Pula</item>
      <item>L. FJORD d. o. o. ROVINJ, OIB 40221954704, Marco Zelco 24,52210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40221954704</item>
    </izvorni_sadrzaj>
    <derivirana_varijabla naziv="DomainObject.Predmet.SudioniciListNazivOIB_1">
      <item>, OIB 85821130368</item>
      <item>, OIB 40221954704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3045</properties:Characters>
  <properties:Lines>81</properties:Lines>
  <properties:Paragraphs>30</properties:Paragraphs>
  <properties:TotalTime>21</properties:TotalTime>
  <properties:ScaleCrop>false</properties:ScaleCrop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2016-03-04T09:18:00Z</dcterms:created>
  <dc:creator>Mihaela Kaligari</dc:creator>
  <dc:description/>
  <cp:keywords/>
  <cp:lastModifiedBy>Jasmina Matika</cp:lastModifiedBy>
  <cp:lastPrinted>2016-03-16T13:09:00Z</cp:lastPrinted>
  <dcterms:modified xmlns:xsi="http://www.w3.org/2001/XMLSchema-instance" xsi:type="dcterms:W3CDTF">2016-03-17T07:14:00Z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