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7c83" w14:paraId="f9a7c83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F84937">
        <w:t>4501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F84937">
        <w:t>NENAD PARTS d.o.o, Zagreb, Brune Bušića 36, OIB: 38842720125, dana 29</w:t>
      </w:r>
      <w:r>
        <w:t>. siječnja  2018.</w:t>
      </w: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F84937">
        <w:t>NENAD PARTS d.o.o, Zagreb, Brune Bušića 36, OIB: 38842720125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D707AE">
        <w:t xml:space="preserve">60, model 05, poziv na broj </w:t>
      </w:r>
      <w:r w:rsidR="00F84937">
        <w:t>450116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F84937">
        <w:t>NENAD PARTS d.o.o, Zagreb, Brune Bušića 36, OIB: 38842720125</w:t>
      </w:r>
      <w:r w:rsidR="000E4CA5">
        <w:rPr>
          <w:lang w:val="pt-BR"/>
        </w:rPr>
        <w:t>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</w:t>
      </w:r>
      <w:r w:rsidR="004C0270">
        <w:t>444. st. 2</w:t>
      </w:r>
      <w:r>
        <w:t xml:space="preserve">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FD7EA8" w:rsidP="00F169F5" w:rsidR="0021012A">
      <w:pPr>
        <w:ind w:firstLine="708"/>
        <w:jc w:val="both"/>
      </w:pPr>
      <w:r>
        <w:t>Sud je rješenjem St-</w:t>
      </w:r>
      <w:r w:rsidR="00F84937">
        <w:t>4501</w:t>
      </w:r>
      <w:r w:rsidR="00D707AE">
        <w:t xml:space="preserve">/16 od </w:t>
      </w:r>
      <w:r w:rsidR="00F84937">
        <w:t>1</w:t>
      </w:r>
      <w:r w:rsidR="00AC775F" w:rsidRPr="00F25C54">
        <w:t xml:space="preserve">. </w:t>
      </w:r>
      <w:r w:rsidR="00F84937">
        <w:t>ožujka</w:t>
      </w:r>
      <w:r w:rsidR="00AC775F" w:rsidRPr="00F25C54">
        <w:t xml:space="preserve"> 2017.</w:t>
      </w:r>
      <w:r w:rsidR="00D707AE" w:rsidRPr="00F25C54">
        <w:t xml:space="preserve">g. </w:t>
      </w:r>
      <w:r w:rsidR="00AC775F" w:rsidRPr="00F25C54">
        <w:t xml:space="preserve"> </w:t>
      </w:r>
      <w:r w:rsidR="00AC775F">
        <w:t>pokrenuo prethodni postupak nad dužnikom, te odredio i održao ročište radi očitovanja o prijedlogu za otvaranje stečajnog postupka.</w:t>
      </w:r>
    </w:p>
    <w:p w:rsidRDefault="003855AC" w:rsidP="00F169F5" w:rsidR="003855AC">
      <w:pPr>
        <w:ind w:firstLine="708"/>
        <w:jc w:val="both"/>
      </w:pPr>
    </w:p>
    <w:p w:rsidRDefault="00AC775F" w:rsidP="0027755A" w:rsidR="001B2A51">
      <w:pPr>
        <w:ind w:firstLine="708"/>
        <w:jc w:val="both"/>
      </w:pPr>
      <w:r>
        <w:t xml:space="preserve"> Podnositelj prijedloga je pisanim putem dostav</w:t>
      </w:r>
      <w:r w:rsidR="00D707AE">
        <w:t xml:space="preserve">io </w:t>
      </w:r>
      <w:r w:rsidR="00F84937">
        <w:t>očitovanje za ročište (list 26</w:t>
      </w:r>
      <w:r>
        <w:t xml:space="preserve"> spisa) te je u cijelosti ostao kod navoda iz podnesenog prijedloga za otvara</w:t>
      </w:r>
      <w:r w:rsidR="000E4CA5">
        <w:t xml:space="preserve">nje stečajnog postupka. </w:t>
      </w:r>
    </w:p>
    <w:p w:rsidRDefault="006A5342" w:rsidP="006A5342" w:rsidR="006A5342">
      <w:pPr>
        <w:ind w:firstLine="708"/>
        <w:jc w:val="both"/>
      </w:pPr>
    </w:p>
    <w:p w:rsidRDefault="00D707AE" w:rsidP="00D707AE" w:rsidR="00AC775F">
      <w:pPr>
        <w:pStyle w:val="Tijeloteksta"/>
        <w:tabs>
          <w:tab w:pos="709" w:val="left"/>
        </w:tabs>
      </w:pPr>
      <w:r>
        <w:tab/>
      </w:r>
      <w:r w:rsidR="00835B31">
        <w:t xml:space="preserve"> I</w:t>
      </w:r>
      <w:r w:rsidR="00AC775F">
        <w:t>zvršenim elektronskim pretraživanjem u e-nekretnine</w:t>
      </w:r>
      <w:r w:rsidR="00835B31">
        <w:t xml:space="preserve"> (list </w:t>
      </w:r>
      <w:r w:rsidR="00434720" w:rsidRPr="004C0270">
        <w:t>2</w:t>
      </w:r>
      <w:r w:rsidR="004C0270" w:rsidRPr="004C0270">
        <w:t>4</w:t>
      </w:r>
      <w:r w:rsidRPr="004C0270">
        <w:t xml:space="preserve"> </w:t>
      </w:r>
      <w:r>
        <w:t>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</w:t>
      </w:r>
      <w:r>
        <w:lastRenderedPageBreak/>
        <w:t>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F84937" w:rsidP="00AC775F" w:rsidR="00AC775F">
      <w:pPr>
        <w:jc w:val="center"/>
      </w:pPr>
      <w:r>
        <w:t>U Zagrebu 29</w:t>
      </w:r>
      <w:r w:rsidR="002811D1">
        <w:t>. siječnja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F26997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F26997" w:rsidP="008D02DE" w:rsidR="00F26997">
      <w:r>
        <w:t>Za točnost otpravka-ovlašteni službenik</w:t>
      </w:r>
    </w:p>
    <w:p w:rsidRDefault="00F26997" w:rsidP="008D02DE" w:rsidR="00F26997">
      <w:r>
        <w:tab/>
        <w:t xml:space="preserve">   Monika Grbac</w:t>
      </w:r>
    </w:p>
    <w:p w:rsidRDefault="00AC775F" w:rsidP="00F26997" w:rsidR="00AC775F">
      <w:pPr>
        <w:pStyle w:val="Odlomakpopisa"/>
      </w:pPr>
      <w:r>
        <w:t xml:space="preserve"> </w:t>
      </w:r>
    </w:p>
    <w:sectPr w:rsidSect="004C0270" w:rsidR="00AC775F">
      <w:headerReference w:type="default" r:id="rId10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997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F84937">
          <w:t>4501</w:t>
        </w:r>
        <w:r>
          <w:t>/16</w:t>
        </w:r>
      </w:p>
    </w:sdtContent>
  </w:sdt>
  <w:p w:rsidRDefault="00B229F0" w:rsidR="00B229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57CA3"/>
    <w:multiLevelType w:val="hybridMultilevel"/>
    <w:tmpl w:val="9364D7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84C8B"/>
    <w:rsid w:val="001B2A51"/>
    <w:rsid w:val="0020035F"/>
    <w:rsid w:val="0021012A"/>
    <w:rsid w:val="0027755A"/>
    <w:rsid w:val="002811D1"/>
    <w:rsid w:val="002B4A0D"/>
    <w:rsid w:val="002F3C0F"/>
    <w:rsid w:val="003855AC"/>
    <w:rsid w:val="00430DFC"/>
    <w:rsid w:val="00434720"/>
    <w:rsid w:val="00497BA4"/>
    <w:rsid w:val="004C0270"/>
    <w:rsid w:val="00604923"/>
    <w:rsid w:val="00644C47"/>
    <w:rsid w:val="006A5342"/>
    <w:rsid w:val="007F25F3"/>
    <w:rsid w:val="00835B31"/>
    <w:rsid w:val="00886149"/>
    <w:rsid w:val="0092161E"/>
    <w:rsid w:val="00A43A92"/>
    <w:rsid w:val="00A96CDC"/>
    <w:rsid w:val="00AC775F"/>
    <w:rsid w:val="00AF796B"/>
    <w:rsid w:val="00B229F0"/>
    <w:rsid w:val="00B52B98"/>
    <w:rsid w:val="00B86C69"/>
    <w:rsid w:val="00C03CEA"/>
    <w:rsid w:val="00C376B1"/>
    <w:rsid w:val="00C43B32"/>
    <w:rsid w:val="00C75F8C"/>
    <w:rsid w:val="00CE7E1C"/>
    <w:rsid w:val="00D707AE"/>
    <w:rsid w:val="00F169F5"/>
    <w:rsid w:val="00F25C54"/>
    <w:rsid w:val="00F26997"/>
    <w:rsid w:val="00F53493"/>
    <w:rsid w:val="00F70D3C"/>
    <w:rsid w:val="00F84937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6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9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99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9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9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6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9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99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9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9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4501</izvorni_sadrzaj>
    <derivirana_varijabla naziv="DomainObject.Predmet.Broj_1">4501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St-4501/2016</izvorni_sadrzaj>
    <derivirana_varijabla naziv="DomainObject.Predmet.OznakaBroj_1">St-4501/2016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PARTS d.o.o. zastupanog po punomoćniku Nenad Kajgana</izvorni_sadrzaj>
    <derivirana_varijabla naziv="DomainObject.Predmet.ProtustrankaFormated_1">  NENAD PARTS d.o.o. zastupanog po punomoćniku Nenad Kajgana</derivirana_varijabla>
  </DomainObject.Predmet.ProtustrankaFormated>
  <DomainObject.Predmet.ProtustrankaFormatedOIB>
    <izvorni_sadrzaj>  NENAD PARTS d.o.o., OIB 38842720125 zastupanog po punomoćniku Nenad Kajgana</izvorni_sadrzaj>
    <derivirana_varijabla naziv="DomainObject.Predmet.ProtustrankaFormatedOIB_1">  NENAD PARTS d.o.o., OIB 38842720125 zastupanog po punomoćniku Nenad Kajgana</derivirana_varijabla>
  </DomainObject.Predmet.ProtustrankaFormatedOIB>
  <DomainObject.Predmet.ProtustrankaFormatedWithAdress>
    <izvorni_sadrzaj> NENAD PARTS d.o.o., Brune Bušića 36, 10000 Zagreb zastupanog po punomoćniku Nenad Kajgana</izvorni_sadrzaj>
    <derivirana_varijabla naziv="DomainObject.Predmet.ProtustrankaFormatedWithAdress_1"> NENAD PARTS d.o.o., Brune Bušića 36, 10000 Zagreb zastupanog po punomoćniku Nenad Kajgana</derivirana_varijabla>
  </DomainObject.Predmet.ProtustrankaFormatedWithAdress>
  <DomainObject.Predmet.ProtustrankaFormatedWithAdressOIB>
    <izvorni_sadrzaj> NENAD PARTS d.o.o., OIB 38842720125, Brune Bušića 36, 10000 Zagreb zastupanog po punomoćniku Nenad Kajgana</izvorni_sadrzaj>
    <derivirana_varijabla naziv="DomainObject.Predmet.ProtustrankaFormatedWithAdressOIB_1"> NENAD PARTS d.o.o., OIB 38842720125, Brune Bušića 36, 10000 Zagreb zastupanog po punomoćniku Nenad Kajgana</derivirana_varijabla>
  </DomainObject.Predmet.ProtustrankaFormatedWithAdressOIB>
  <DomainObject.Predmet.ProtustrankaWithAdress>
    <izvorni_sadrzaj>NENAD PARTS d.o.o. Brune Bušića 36, 10000 Zagreb</izvorni_sadrzaj>
    <derivirana_varijabla naziv="DomainObject.Predmet.ProtustrankaWithAdress_1">NENAD PARTS d.o.o. Brune Bušića 36, 10000 Zagreb</derivirana_varijabla>
  </DomainObject.Predmet.ProtustrankaWithAdress>
  <DomainObject.Predmet.ProtustrankaWithAdressOIB>
    <izvorni_sadrzaj>NENAD PARTS d.o.o., OIB 38842720125, Brune Bušića 36, 10000 Zagreb</izvorni_sadrzaj>
    <derivirana_varijabla naziv="DomainObject.Predmet.ProtustrankaWithAdressOIB_1">NENAD PARTS d.o.o., OIB 38842720125, Brune Bušića 36, 10000 Zagreb</derivirana_varijabla>
  </DomainObject.Predmet.ProtustrankaWithAdressOIB>
  <DomainObject.Predmet.ProtustrankaNazivFormated>
    <izvorni_sadrzaj>NENAD PARTS d.o.o.</izvorni_sadrzaj>
    <derivirana_varijabla naziv="DomainObject.Predmet.ProtustrankaNazivFormated_1">NENAD PARTS d.o.o.</derivirana_varijabla>
  </DomainObject.Predmet.ProtustrankaNazivFormated>
  <DomainObject.Predmet.ProtustrankaNazivFormatedOIB>
    <izvorni_sadrzaj>NENAD PARTS d.o.o., OIB 38842720125</izvorni_sadrzaj>
    <derivirana_varijabla naziv="DomainObject.Predmet.ProtustrankaNazivFormatedOIB_1">NENAD PARTS d.o.o., OIB 38842720125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KAJGANA</izvorni_sadrzaj>
    <derivirana_varijabla naziv="DomainObject.Predmet.StrankaFormated_1">  FINA Regionalni centar Zagreb; NENAD KAJGANA</derivirana_varijabla>
  </DomainObject.Predmet.StrankaFormated>
  <DomainObject.Predmet.StrankaFormatedOIB>
    <izvorni_sadrzaj>  FINA Regionalni centar Zagreb, OIB 85821130368; NENAD KAJGANA, OIB 40670968796</izvorni_sadrzaj>
    <derivirana_varijabla naziv="DomainObject.Predmet.StrankaFormatedOIB_1">  FINA Regionalni centar Zagreb, OIB 85821130368; NENAD KAJGANA, OIB 40670968796</derivirana_varijabla>
  </DomainObject.Predmet.StrankaFormatedOIB>
  <DomainObject.Predmet.StrankaFormatedWithAdress>
    <izvorni_sadrzaj> FINA Regionalni centar Zagreb, Trg svibanjskih žrtava 1995. br. 1, 10000 Zagreb; NENAD KAJGANA, Mali Pašijan 67, 43280 Mali Pašijan</izvorni_sadrzaj>
    <derivirana_varijabla naziv="DomainObject.Predmet.StrankaFormatedWithAdress_1"> FINA Regionalni centar Zagreb, Trg svibanjskih žrtava 1995. br. 1, 10000 Zagreb; NENAD KAJGANA, Mali Pašijan 67, 43280 Mali Pašijan</derivirana_varijabla>
  </DomainObject.Predmet.StrankaFormatedWithAdress>
  <DomainObject.Predmet.StrankaFormatedWithAdressOIB>
    <izvorni_sadrzaj> FINA Regionalni centar Zagreb, OIB 85821130368, Trg svibanjskih žrtava 1995. br. 1, 10000 Zagreb; NENAD KAJGANA, OIB 40670968796, Mali Pašijan 67, 43280 Mali Pašijan</izvorni_sadrzaj>
    <derivirana_varijabla naziv="DomainObject.Predmet.StrankaFormatedWithAdressOIB_1"> FINA Regionalni centar Zagreb, OIB 85821130368, Trg svibanjskih žrtava 1995. br. 1, 10000 Zagreb; NENAD KAJGANA, OIB 40670968796, Mali Pašijan 67, 43280 Mali Pašijan</derivirana_varijabla>
  </DomainObject.Predmet.StrankaFormatedWithAdressOIB>
  <DomainObject.Predmet.StrankaWithAdress>
    <izvorni_sadrzaj>FINA Regionalni centar Zagreb Trg svibanjskih žrtava 1995. br. 1,10000 Zagreb,NENAD KAJGANA Mali Pašijan 67,43280 Mali Pašijan</izvorni_sadrzaj>
    <derivirana_varijabla naziv="DomainObject.Predmet.StrankaWithAdress_1">FINA Regionalni centar Zagreb Trg svibanjskih žrtava 1995. br. 1,10000 Zagreb,NENAD KAJGANA Mali Pašijan 67,43280 Mali Pašijan</derivirana_varijabla>
  </DomainObject.Predmet.StrankaWithAdress>
  <DomainObject.Predmet.StrankaWithAdressOIB>
    <izvorni_sadrzaj>FINA Regionalni centar Zagreb, OIB 85821130368, Trg svibanjskih žrtava 1995. br. 1,10000 Zagreb,NENAD KAJGANA, OIB 40670968796, Mali Pašijan 67,43280 Mali Pašijan</izvorni_sadrzaj>
    <derivirana_varijabla naziv="DomainObject.Predmet.StrankaWithAdressOIB_1">FINA Regionalni centar Zagreb, OIB 85821130368, Trg svibanjskih žrtava 1995. br. 1,10000 Zagreb,NENAD KAJGANA, OIB 40670968796, Mali Pašijan 67,43280 Mali Pašijan</derivirana_varijabla>
  </DomainObject.Predmet.StrankaWithAdressOIB>
  <DomainObject.Predmet.StrankaNazivFormated>
    <izvorni_sadrzaj>FINA Regionalni centar Zagreb,NENAD KAJGANA</izvorni_sadrzaj>
    <derivirana_varijabla naziv="DomainObject.Predmet.StrankaNazivFormated_1">FINA Regionalni centar Zagreb,NENAD KAJGANA</derivirana_varijabla>
  </DomainObject.Predmet.StrankaNazivFormated>
  <DomainObject.Predmet.StrankaNazivFormatedOIB>
    <izvorni_sadrzaj>FINA Regionalni centar Zagreb, OIB 85821130368,NENAD KAJGANA, OIB 40670968796</izvorni_sadrzaj>
    <derivirana_varijabla naziv="DomainObject.Predmet.StrankaNazivFormatedOIB_1">FINA Regionalni centar Zagreb, OIB 85821130368,NENAD KAJGANA, OIB 40670968796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NENAD KAJGANA</item>
    </izvorni_sadrzaj>
    <derivirana_varijabla naziv="DomainObject.Predmet.StrankaListFormated_1">
      <item>FINA Regionalni centar Zagreb</item>
      <item>NENAD KAJGANA</item>
    </derivirana_varijabla>
  </DomainObject.Predmet.StrankaListFormated>
  <DomainObject.Predmet.StrankaListFormatedOIB>
    <izvorni_sadrzaj>
      <item>FINA Regionalni centar Zagreb, OIB 85821130368</item>
      <item>NENAD KAJGANA, OIB 40670968796</item>
    </izvorni_sadrzaj>
    <derivirana_varijabla naziv="DomainObject.Predmet.StrankaListFormatedOIB_1">
      <item>FINA Regionalni centar Zagreb, OIB 85821130368</item>
      <item>NENAD KAJGANA, OIB 40670968796</item>
    </derivirana_varijabla>
  </DomainObject.Predmet.StrankaListFormatedOIB>
  <DomainObject.Predmet.StrankaListFormatedWithAdress>
    <izvorni_sadrzaj>
      <item>FINA Regionalni centar Zagreb, Trg svibanjskih žrtava 1995. br. 1, 10000 Zagreb</item>
      <item>NENAD KAJGANA, Mali Pašijan 67, 43280 Mali Pašijan</item>
    </izvorni_sadrzaj>
    <derivirana_varijabla naziv="DomainObject.Predmet.StrankaListFormatedWithAdress_1">
      <item>FINA Regionalni centar Zagreb, Trg svibanjskih žrtava 1995. br. 1, 10000 Zagreb</item>
      <item>NENAD KAJGANA, Mali Pašijan 67, 43280 Mali Pašijan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NENAD KAJGANA, OIB 40670968796, Mali Pašijan 67, 43280 Mali Pašijan</item>
    </izvorni_sadrzaj>
    <derivirana_varijabla naziv="DomainObject.Predmet.StrankaListFormatedWithAdressOIB_1">
      <item>FINA Regionalni centar Zagreb, OIB 85821130368, Trg svibanjskih žrtava 1995. br. 1, 10000 Zagreb</item>
      <item>NENAD KAJGANA, OIB 40670968796, Mali Pašijan 67, 43280 Mali Pašijan</item>
    </derivirana_varijabla>
  </DomainObject.Predmet.StrankaListFormatedWithAdressOIB>
  <DomainObject.Predmet.StrankaListNazivFormated>
    <izvorni_sadrzaj>
      <item>FINA Regionalni centar Zagreb</item>
      <item>NENAD KAJGANA</item>
    </izvorni_sadrzaj>
    <derivirana_varijabla naziv="DomainObject.Predmet.StrankaListNazivFormated_1">
      <item>FINA Regionalni centar Zagreb</item>
      <item>NENAD KAJGANA</item>
    </derivirana_varijabla>
  </DomainObject.Predmet.StrankaListNazivFormated>
  <DomainObject.Predmet.StrankaListNazivFormatedOIB>
    <izvorni_sadrzaj>
      <item>FINA Regionalni centar Zagreb, OIB 85821130368</item>
      <item>NENAD KAJGANA, OIB 40670968796</item>
    </izvorni_sadrzaj>
    <derivirana_varijabla naziv="DomainObject.Predmet.StrankaListNazivFormatedOIB_1">
      <item>FINA Regionalni centar Zagreb, OIB 85821130368</item>
      <item>NENAD KAJGANA, OIB 40670968796</item>
    </derivirana_varijabla>
  </DomainObject.Predmet.StrankaListNazivFormatedOIB>
  <DomainObject.Predmet.ProtuStrankaListFormated>
    <izvorni_sadrzaj>
      <item>NENAD PARTS d.o.o. zastupanog po punomoćniku Nenad Kajgana</item>
    </izvorni_sadrzaj>
    <derivirana_varijabla naziv="DomainObject.Predmet.ProtuStrankaListFormated_1">
      <item>NENAD PARTS d.o.o. zastupanog po punomoćniku Nenad Kajgana</item>
    </derivirana_varijabla>
  </DomainObject.Predmet.ProtuStrankaListFormated>
  <DomainObject.Predmet.ProtuStrankaListFormatedOIB>
    <izvorni_sadrzaj>
      <item>NENAD PARTS d.o.o., OIB 38842720125 zastupanog po punomoćniku Nenad Kajgana</item>
    </izvorni_sadrzaj>
    <derivirana_varijabla naziv="DomainObject.Predmet.ProtuStrankaListFormatedOIB_1">
      <item>NENAD PARTS d.o.o., OIB 38842720125 zastupanog po punomoćniku Nenad Kajgana</item>
    </derivirana_varijabla>
  </DomainObject.Predmet.ProtuStrankaListFormatedOIB>
  <DomainObject.Predmet.ProtuStrankaListFormatedWithAdress>
    <izvorni_sadrzaj>
      <item>NENAD PARTS d.o.o., Brune Bušića 36, 10000 Zagreb zastupanog po punomoćniku Nenad Kajgana</item>
    </izvorni_sadrzaj>
    <derivirana_varijabla naziv="DomainObject.Predmet.ProtuStrankaListFormatedWithAdress_1">
      <item>NENAD PARTS d.o.o., Brune Bušića 36, 10000 Zagreb zastupanog po punomoćniku Nenad Kajgana</item>
    </derivirana_varijabla>
  </DomainObject.Predmet.ProtuStrankaListFormatedWithAdress>
  <DomainObject.Predmet.ProtuStrankaListFormatedWithAdressOIB>
    <izvorni_sadrzaj>
      <item>NENAD PARTS d.o.o., OIB 38842720125, Brune Bušića 36, 10000 Zagreb zastupanog po punomoćniku Nenad Kajgana</item>
    </izvorni_sadrzaj>
    <derivirana_varijabla naziv="DomainObject.Predmet.ProtuStrankaListFormatedWithAdressOIB_1">
      <item>NENAD PARTS d.o.o., OIB 38842720125, Brune Bušića 36, 10000 Zagreb zastupanog po punomoćniku Nenad Kajgana</item>
    </derivirana_varijabla>
  </DomainObject.Predmet.ProtuStrankaListFormatedWithAdressOIB>
  <DomainObject.Predmet.ProtuStrankaListNazivFormated>
    <izvorni_sadrzaj>
      <item>NENAD PARTS d.o.o.</item>
    </izvorni_sadrzaj>
    <derivirana_varijabla naziv="DomainObject.Predmet.ProtuStrankaListNazivFormated_1">
      <item>NENAD PARTS d.o.o.</item>
    </derivirana_varijabla>
  </DomainObject.Predmet.ProtuStrankaListNazivFormated>
  <DomainObject.Predmet.ProtuStrankaListNazivFormatedOIB>
    <izvorni_sadrzaj>
      <item>NENAD PARTS d.o.o., OIB 38842720125</item>
    </izvorni_sadrzaj>
    <derivirana_varijabla naziv="DomainObject.Predmet.ProtuStrankaListNazivFormatedOIB_1">
      <item>NENAD PARTS d.o.o., OIB 38842720125</item>
    </derivirana_varijabla>
  </DomainObject.Predmet.ProtuStrankaListNazivFormatedOIB>
  <DomainObject.Predmet.OstaliListFormated>
    <izvorni_sadrzaj>
      <item>Nenad Kajgana punomoćnik sudionika u postupku NENAD PARTS d.o.o.</item>
    </izvorni_sadrzaj>
    <derivirana_varijabla naziv="DomainObject.Predmet.OstaliListFormated_1">
      <item>Nenad Kajgana punomoćnik sudionika u postupku NENAD PARTS d.o.o.</item>
    </derivirana_varijabla>
  </DomainObject.Predmet.OstaliListFormated>
  <DomainObject.Predmet.OstaliListFormatedOIB>
    <izvorni_sadrzaj>
      <item>Nenad Kajgana, OIB 40670968796 punomoćnik sudionika u postupku NENAD PARTS d.o.o.</item>
    </izvorni_sadrzaj>
    <derivirana_varijabla naziv="DomainObject.Predmet.OstaliListFormatedOIB_1">
      <item>Nenad Kajgana, OIB 40670968796 punomoćnik sudionika u postupku NENAD PARTS d.o.o.</item>
    </derivirana_varijabla>
  </DomainObject.Predmet.OstaliListFormatedOIB>
  <DomainObject.Predmet.OstaliListFormatedWithAdress>
    <izvorni_sadrzaj>
      <item>Nenad Kajgana, Mali Pašijan 67, 43280 Mali Pašijan punomoćnik sudionika u postupku NENAD PARTS d.o.o.</item>
    </izvorni_sadrzaj>
    <derivirana_varijabla naziv="DomainObject.Predmet.OstaliListFormatedWithAdress_1">
      <item>Nenad Kajgana, Mali Pašijan 67, 43280 Mali Pašijan punomoćnik sudionika u postupku NENAD PARTS d.o.o.</item>
    </derivirana_varijabla>
  </DomainObject.Predmet.OstaliListFormatedWithAdress>
  <DomainObject.Predmet.OstaliListFormatedWithAdressOIB>
    <izvorni_sadrzaj>
      <item>Nenad Kajgana, OIB 40670968796, Mali Pašijan 67, 43280 Mali Pašijan punomoćnik sudionika u postupku NENAD PARTS d.o.o.</item>
    </izvorni_sadrzaj>
    <derivirana_varijabla naziv="DomainObject.Predmet.OstaliListFormatedWithAdressOIB_1">
      <item>Nenad Kajgana, OIB 40670968796, Mali Pašijan 67, 43280 Mali Pašijan punomoćnik sudionika u postupku NENAD PARTS d.o.o.</item>
    </derivirana_varijabla>
  </DomainObject.Predmet.OstaliListFormatedWithAdressOIB>
  <DomainObject.Predmet.OstaliListNazivFormated>
    <izvorni_sadrzaj>
      <item>Nenad Kajgana</item>
    </izvorni_sadrzaj>
    <derivirana_varijabla naziv="DomainObject.Predmet.OstaliListNazivFormated_1">
      <item>Nenad Kajgana</item>
    </derivirana_varijabla>
  </DomainObject.Predmet.OstaliListNazivFormated>
  <DomainObject.Predmet.OstaliListNazivFormatedOIB>
    <izvorni_sadrzaj>
      <item>Nenad Kajgana, OIB 40670968796</item>
    </izvorni_sadrzaj>
    <derivirana_varijabla naziv="DomainObject.Predmet.OstaliListNazivFormatedOIB_1">
      <item>Nenad Kajgana, OIB 40670968796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NENAD PARTS d.o.o.</izvorni_sadrzaj>
    <derivirana_varijabla naziv="DomainObject.Predmet.ProtustrankaIDrugi_1">NENAD PARTS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NENAD PARTS d.o.o., OIB 38842720125, Brune Bušića 36, 10000 Zagreb</izvorni_sadrzaj>
    <derivirana_varijabla naziv="DomainObject.Predmet.ProtustrankaIDrugiAdressOIB_1">NENAD PARTS d.o.o., OIB 38842720125, Brune Bušića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NENAD PARTS d.o.o.</item>
      <item>Nenad Kajgana</item>
      <item>NENAD KAJGANA</item>
    </izvorni_sadrzaj>
    <derivirana_varijabla naziv="DomainObject.Predmet.SudioniciListNaziv_1">
      <item>FINA Regionalni centar Zagreb</item>
      <item>NENAD PARTS d.o.o.</item>
      <item>Nenad Kajgana</item>
      <item>NENAD KAJGANA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NENAD PARTS d.o.o., OIB 38842720125, Brune Bušića 36,10000 Zagreb</item>
      <item>Nenad Kajgana, OIB 40670968796, Mali Pašijan 67,43280 Mali Pašijan</item>
      <item>NENAD KAJGANA, OIB 40670968796, Mali Pašijan 67,43280 Mali Pašijan</item>
    </izvorni_sadrzaj>
    <derivirana_varijabla naziv="DomainObject.Predmet.SudioniciListAdressOIB_1">
      <item>FINA Regionalni centar Zagreb, OIB 85821130368, Trg svibanjskih žrtava 1995. br. 1,10000 Zagreb</item>
      <item>NENAD PARTS d.o.o., OIB 38842720125, Brune Bušića 36,10000 Zagreb</item>
      <item>Nenad Kajgana, OIB 40670968796, Mali Pašijan 67,43280 Mali Pašijan</item>
      <item>NENAD KAJGANA, OIB 40670968796, Mali Pašijan 67,43280 Mali Pašijan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38842720125</item>
      <item>, OIB 40670968796</item>
      <item>, OIB 40670968796</item>
    </izvorni_sadrzaj>
    <derivirana_varijabla naziv="DomainObject.Predmet.SudioniciListNazivOIB_1">
      <item>, OIB 85821130368</item>
      <item>, OIB 38842720125</item>
      <item>, OIB 40670968796</item>
      <item>, OIB 40670968796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3543</properties:Characters>
  <properties:Lines>86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2018-01-29T09:47:00Z</dcterms:created>
  <dc:creator>Monika Grbac</dc:creator>
  <cp:lastModifiedBy>Monika Grbac</cp:lastModifiedBy>
  <dcterms:modified xmlns:xsi="http://www.w3.org/2001/XMLSchema-instance" xsi:type="dcterms:W3CDTF">2018-01-29T09:54:00Z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