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518b" w14:paraId="c06518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AF5CDC" w:rsidP="00AF5CDC" w:rsidR="00AF5CDC">
      <w: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CDC" w:rsidP="00AF5CDC" w:rsidR="00AF5CDC">
      <w:pPr>
        <w:pStyle w:val="Bezproreda"/>
        <w:rPr>
          <w:rFonts w:hAnsi="Times New Roman" w:ascii="Times New Roman"/>
        </w:rPr>
      </w:pPr>
      <w:r>
        <w:t xml:space="preserve">  </w:t>
      </w:r>
      <w:r>
        <w:rPr>
          <w:rFonts w:hAnsi="Times New Roman" w:ascii="Times New Roman"/>
        </w:rPr>
        <w:t>REPUBLIKA HRVATSKA</w:t>
      </w:r>
    </w:p>
    <w:p w:rsidRDefault="00AF5CDC" w:rsidP="00AF5CDC" w:rsidR="00AF5CDC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</w:p>
    <w:p w:rsidRDefault="00AF5CDC" w:rsidP="00AF5CDC" w:rsidR="00AF5CDC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Rijeka, Zadarska 1-3 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E566BD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E566BD">
        <w:rPr>
          <w:rFonts w:hAnsi="Times New Roman" w:ascii="Times New Roman"/>
        </w:rPr>
        <w:t xml:space="preserve">srpnja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E566B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E566BD">
        <w:rPr>
          <w:rFonts w:hAnsi="Times New Roman" w:ascii="Times New Roman"/>
        </w:rPr>
        <w:t>ART</w:t>
      </w:r>
      <w:proofErr w:type="spellEnd"/>
      <w:r w:rsidR="00E566BD">
        <w:rPr>
          <w:rFonts w:hAnsi="Times New Roman" w:ascii="Times New Roman"/>
        </w:rPr>
        <w:t xml:space="preserve"> LIBORI SISTEM UPRAVLJANJE </w:t>
      </w:r>
      <w:r w:rsidR="006519CF" w:rsidRPr="006519CF">
        <w:rPr>
          <w:rFonts w:hAnsi="Times New Roman" w:ascii="Times New Roman"/>
        </w:rPr>
        <w:t xml:space="preserve">d.o.o. </w:t>
      </w:r>
      <w:r w:rsidR="00E566BD">
        <w:rPr>
          <w:rFonts w:hAnsi="Times New Roman" w:ascii="Times New Roman"/>
        </w:rPr>
        <w:t>Opatija</w:t>
      </w:r>
      <w:r w:rsidR="002C15C2">
        <w:rPr>
          <w:rFonts w:hAnsi="Times New Roman" w:ascii="Times New Roman"/>
        </w:rPr>
        <w:t xml:space="preserve">, </w:t>
      </w:r>
      <w:r w:rsidR="00E566BD">
        <w:rPr>
          <w:rFonts w:hAnsi="Times New Roman" w:ascii="Times New Roman"/>
        </w:rPr>
        <w:t xml:space="preserve">Ulica Vjekoslava Spinčića </w:t>
      </w:r>
      <w:proofErr w:type="spellStart"/>
      <w:r w:rsidR="00E566BD">
        <w:rPr>
          <w:rFonts w:hAnsi="Times New Roman" w:ascii="Times New Roman"/>
        </w:rPr>
        <w:t>13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E566BD">
        <w:rPr>
          <w:rFonts w:hAnsi="Times New Roman" w:ascii="Times New Roman"/>
        </w:rPr>
        <w:t>03303650098</w:t>
      </w:r>
      <w:proofErr w:type="spellEnd"/>
      <w:r w:rsidR="00E566BD">
        <w:rPr>
          <w:rFonts w:hAnsi="Times New Roman" w:ascii="Times New Roman"/>
        </w:rPr>
        <w:t xml:space="preserve">; </w:t>
      </w:r>
      <w:proofErr w:type="spellStart"/>
      <w:r w:rsidR="00E566BD">
        <w:rPr>
          <w:rFonts w:hAnsi="Times New Roman" w:ascii="Times New Roman"/>
        </w:rPr>
        <w:t>MBS</w:t>
      </w:r>
      <w:proofErr w:type="spellEnd"/>
      <w:r w:rsidR="00E566BD">
        <w:rPr>
          <w:rFonts w:hAnsi="Times New Roman" w:ascii="Times New Roman"/>
        </w:rPr>
        <w:t xml:space="preserve"> </w:t>
      </w:r>
      <w:proofErr w:type="spellStart"/>
      <w:r w:rsidR="00E566BD">
        <w:rPr>
          <w:rFonts w:hAnsi="Times New Roman" w:ascii="Times New Roman"/>
        </w:rPr>
        <w:t>040235055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566BD">
        <w:rPr>
          <w:rFonts w:hAnsi="Times New Roman" w:ascii="Times New Roman"/>
        </w:rPr>
        <w:t>1.663.309,03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E566BD">
        <w:rPr>
          <w:rFonts w:hAnsi="Times New Roman" w:ascii="Times New Roman"/>
        </w:rPr>
        <w:t>362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E566BD">
        <w:rPr>
          <w:rFonts w:hAnsi="Times New Roman" w:ascii="Times New Roman"/>
        </w:rPr>
        <w:t>362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E566BD">
      <w:rPr>
        <w:rFonts w:hAnsi="Times New Roman" w:ascii="Times New Roman"/>
      </w:rPr>
      <w:t>362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E566BD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375C2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B7CA5"/>
    <w:rsid w:val="002C15C2"/>
    <w:rsid w:val="002F1210"/>
    <w:rsid w:val="002F718D"/>
    <w:rsid w:val="00316172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8F4AE0"/>
    <w:rsid w:val="008F67B2"/>
    <w:rsid w:val="00907968"/>
    <w:rsid w:val="00913ED0"/>
    <w:rsid w:val="00930203"/>
    <w:rsid w:val="00995F0A"/>
    <w:rsid w:val="009D153C"/>
    <w:rsid w:val="00A12767"/>
    <w:rsid w:val="00A16F1E"/>
    <w:rsid w:val="00A358C3"/>
    <w:rsid w:val="00A42202"/>
    <w:rsid w:val="00A74B66"/>
    <w:rsid w:val="00AF5CDC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162B"/>
    <w:rsid w:val="00C070E5"/>
    <w:rsid w:val="00C23939"/>
    <w:rsid w:val="00C35A95"/>
    <w:rsid w:val="00C446EA"/>
    <w:rsid w:val="00C46DA0"/>
    <w:rsid w:val="00C839B0"/>
    <w:rsid w:val="00C92626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3085"/>
    <w:rsid w:val="00D45ECC"/>
    <w:rsid w:val="00D85391"/>
    <w:rsid w:val="00D9083A"/>
    <w:rsid w:val="00D95C5C"/>
    <w:rsid w:val="00DA3DBC"/>
    <w:rsid w:val="00DE1EF1"/>
    <w:rsid w:val="00E06003"/>
    <w:rsid w:val="00E17F96"/>
    <w:rsid w:val="00E566BD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5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C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5C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5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C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5C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5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LIBORI SISTEM UPRAVLJANJE I RAZVOJ d.o.o.</izvorni_sadrzaj>
    <derivirana_varijabla naziv="DomainObject.Predmet.ProtustrankaFormated_1">  ART LIBORI SISTEM UPRAVLJANJE I RAZVOJ d.o.o.</derivirana_varijabla>
  </DomainObject.Predmet.ProtustrankaFormated>
  <DomainObject.Predmet.ProtustrankaFormatedOIB>
    <izvorni_sadrzaj>  ART LIBORI SISTEM UPRAVLJANJE I RAZVOJ d.o.o., OIB 03303650098</izvorni_sadrzaj>
    <derivirana_varijabla naziv="DomainObject.Predmet.ProtustrankaFormatedOIB_1">  ART LIBORI SISTEM UPRAVLJANJE I RAZVOJ d.o.o., OIB 03303650098</derivirana_varijabla>
  </DomainObject.Predmet.ProtustrankaFormatedOIB>
  <DomainObject.Predmet.ProtustrankaFormatedWithAdress>
    <izvorni_sadrzaj> ART LIBORI SISTEM UPRAVLJANJE I RAZVOJ d.o.o., Vjekoslava Spinčića 13, 51410 Opatija</izvorni_sadrzaj>
    <derivirana_varijabla naziv="DomainObject.Predmet.ProtustrankaFormatedWithAdress_1"> ART LIBORI SISTEM UPRAVLJANJE I RAZVOJ d.o.o., Vjekoslava Spinčića 13, 51410 Opatija</derivirana_varijabla>
  </DomainObject.Predmet.ProtustrankaFormatedWithAdress>
  <DomainObject.Predmet.ProtustrankaFormatedWithAdressOIB>
    <izvorni_sadrzaj> ART LIBORI SISTEM UPRAVLJANJE I RAZVOJ d.o.o., OIB 03303650098, Vjekoslava Spinčića 13, 51410 Opatija</izvorni_sadrzaj>
    <derivirana_varijabla naziv="DomainObject.Predmet.ProtustrankaFormatedWithAdressOIB_1"> ART LIBORI SISTEM UPRAVLJANJE I RAZVOJ d.o.o., OIB 03303650098, Vjekoslava Spinčića 13, 51410 Opatija</derivirana_varijabla>
  </DomainObject.Predmet.ProtustrankaFormatedWithAdressOIB>
  <DomainObject.Predmet.ProtustrankaWithAdress>
    <izvorni_sadrzaj>ART LIBORI SISTEM UPRAVLJANJE I RAZVOJ d.o.o. Vjekoslava Spinčića 13, 51410 Opatija</izvorni_sadrzaj>
    <derivirana_varijabla naziv="DomainObject.Predmet.ProtustrankaWithAdress_1">ART LIBORI SISTEM UPRAVLJANJE I RAZVOJ d.o.o. Vjekoslava Spinčića 13, 51410 Opatija</derivirana_varijabla>
  </DomainObject.Predmet.ProtustrankaWithAdress>
  <DomainObject.Predmet.ProtustrankaWithAdressOIB>
    <izvorni_sadrzaj>ART LIBORI SISTEM UPRAVLJANJE I RAZVOJ d.o.o., OIB 03303650098, Vjekoslava Spinčića 13, 51410 Opatija</izvorni_sadrzaj>
    <derivirana_varijabla naziv="DomainObject.Predmet.ProtustrankaWithAdressOIB_1">ART LIBORI SISTEM UPRAVLJANJE I RAZVOJ d.o.o., OIB 03303650098, Vjekoslava Spinčića 13, 51410 Opatija</derivirana_varijabla>
  </DomainObject.Predmet.ProtustrankaWithAdressOIB>
  <DomainObject.Predmet.ProtustrankaNazivFormated>
    <izvorni_sadrzaj>ART LIBORI SISTEM UPRAVLJANJE I RAZVOJ d.o.o.</izvorni_sadrzaj>
    <derivirana_varijabla naziv="DomainObject.Predmet.ProtustrankaNazivFormated_1">ART LIBORI SISTEM UPRAVLJANJE I RAZVOJ d.o.o.</derivirana_varijabla>
  </DomainObject.Predmet.ProtustrankaNazivFormated>
  <DomainObject.Predmet.ProtustrankaNazivFormatedOIB>
    <izvorni_sadrzaj>ART LIBORI SISTEM UPRAVLJANJE I RAZVOJ d.o.o., OIB 03303650098</izvorni_sadrzaj>
    <derivirana_varijabla naziv="DomainObject.Predmet.ProtustrankaNazivFormatedOIB_1">ART LIBORI SISTEM UPRAVLJANJE I RAZVOJ d.o.o., OIB 03303650098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LIBORI SISTEM UPRAVLJANJE I RAZVOJ d.o.o.</item>
    </izvorni_sadrzaj>
    <derivirana_varijabla naziv="DomainObject.Predmet.ProtuStrankaListFormated_1">
      <item>ART LIBORI SISTEM UPRAVLJANJE I RAZVOJ d.o.o.</item>
    </derivirana_varijabla>
  </DomainObject.Predmet.ProtuStrankaListFormated>
  <DomainObject.Predmet.ProtuStrankaListFormatedOIB>
    <izvorni_sadrzaj>
      <item>ART LIBORI SISTEM UPRAVLJANJE I RAZVOJ d.o.o., OIB 03303650098</item>
    </izvorni_sadrzaj>
    <derivirana_varijabla naziv="DomainObject.Predmet.ProtuStrankaListFormatedOIB_1">
      <item>ART LIBORI SISTEM UPRAVLJANJE I RAZVOJ d.o.o., OIB 03303650098</item>
    </derivirana_varijabla>
  </DomainObject.Predmet.ProtuStrankaListFormatedOIB>
  <DomainObject.Predmet.ProtuStrankaListFormatedWithAdress>
    <izvorni_sadrzaj>
      <item>ART LIBORI SISTEM UPRAVLJANJE I RAZVOJ d.o.o., Vjekoslava Spinčića 13, 51410 Opatija</item>
    </izvorni_sadrzaj>
    <derivirana_varijabla naziv="DomainObject.Predmet.ProtuStrankaListFormatedWithAdress_1">
      <item>ART LIBORI SISTEM UPRAVLJANJE I RAZVOJ d.o.o., Vjekoslava Spinčića 13, 51410 Opatija</item>
    </derivirana_varijabla>
  </DomainObject.Predmet.ProtuStrankaListFormatedWithAdress>
  <DomainObject.Predmet.ProtuStrankaListFormatedWithAdressOIB>
    <izvorni_sadrzaj>
      <item>ART LIBORI SISTEM UPRAVLJANJE I RAZVOJ d.o.o., OIB 03303650098, Vjekoslava Spinčića 13, 51410 Opatija</item>
    </izvorni_sadrzaj>
    <derivirana_varijabla naziv="DomainObject.Predmet.ProtuStrankaListFormatedWithAdressOIB_1">
      <item>ART LIBORI SISTEM UPRAVLJANJE I RAZVOJ d.o.o., OIB 03303650098, Vjekoslava Spinčića 13, 51410 Opatija</item>
    </derivirana_varijabla>
  </DomainObject.Predmet.ProtuStrankaListFormatedWithAdressOIB>
  <DomainObject.Predmet.ProtuStrankaListNazivFormated>
    <izvorni_sadrzaj>
      <item>ART LIBORI SISTEM UPRAVLJANJE I RAZVOJ d.o.o.</item>
    </izvorni_sadrzaj>
    <derivirana_varijabla naziv="DomainObject.Predmet.ProtuStrankaListNazivFormated_1">
      <item>ART LIBORI SISTEM UPRAVLJANJE I RAZVOJ d.o.o.</item>
    </derivirana_varijabla>
  </DomainObject.Predmet.ProtuStrankaListNazivFormated>
  <DomainObject.Predmet.ProtuStrankaListNazivFormatedOIB>
    <izvorni_sadrzaj>
      <item>ART LIBORI SISTEM UPRAVLJANJE I RAZVOJ d.o.o., OIB 03303650098</item>
    </izvorni_sadrzaj>
    <derivirana_varijabla naziv="DomainObject.Predmet.ProtuStrankaListNazivFormatedOIB_1">
      <item>ART LIBORI SISTEM UPRAVLJANJE I RAZVOJ d.o.o., OIB 03303650098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LIBORI SISTEM UPRAVLJANJE I RAZVOJ d.o.o.</izvorni_sadrzaj>
    <derivirana_varijabla naziv="DomainObject.Predmet.ProtustrankaIDrugi_1">ART LIBORI SISTEM UPRAVLJANJE I RAZVOJ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LIBORI SISTEM UPRAVLJANJE I RAZVOJ d.o.o., OIB 03303650098, Vjekoslava Spinčića 13, 51410 Opatija</izvorni_sadrzaj>
    <derivirana_varijabla naziv="DomainObject.Predmet.ProtustrankaIDrugiAdressOIB_1">ART LIBORI SISTEM UPRAVLJANJE I RAZVOJ d.o.o., OIB 03303650098, Vjekoslava Spinčića 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LIBORI SISTEM UPRAVLJANJE I RAZVOJ d.o.o.</item>
    </izvorni_sadrzaj>
    <derivirana_varijabla naziv="DomainObject.Predmet.SudioniciListNaziv_1">
      <item>FINA  Rijeka</item>
      <item>ART LIBORI SISTEM UPRAVLJANJE I RAZVOJ d.o.o.</item>
    </derivirana_varijabla>
  </DomainObject.Predmet.SudioniciListNaziv>
  <DomainObject.Predmet.SudioniciListAdressOIB>
    <izvorni_sadrzaj>
      <item>FINA  Rijeka, OIB 85821130368, Frana Kurelca 8,51000 Rijeka</item>
      <item>ART LIBORI SISTEM UPRAVLJANJE I RAZVOJ d.o.o., OIB 03303650098, Vjekoslava Spinčića 13,51410 Opatija</item>
    </izvorni_sadrzaj>
    <derivirana_varijabla naziv="DomainObject.Predmet.SudioniciListAdressOIB_1">
      <item>FINA  Rijeka, OIB 85821130368, Frana Kurelca 8,51000 Rijeka</item>
      <item>ART LIBORI SISTEM UPRAVLJANJE I RAZVOJ d.o.o., OIB 03303650098, Vjekoslava Spinčića 13,51410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03303650098</item>
    </izvorni_sadrzaj>
    <derivirana_varijabla naziv="DomainObject.Predmet.SudioniciListNazivOIB_1">
      <item>, OIB 85821130368</item>
      <item>, OIB 03303650098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E5D48-F7F4-4955-8F5E-20742D508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1345</properties:Characters>
  <properties:Lines>39</properties:Lines>
  <properties:Paragraphs>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2017-07-07T07:36:00Z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2017-07-07T08:30:00Z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