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3109" w14:paraId="98e310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 w:rsidRPr="00F05EC8">
        <w:rPr>
          <w:b/>
        </w:rPr>
        <w:t xml:space="preserve">Broj: </w:t>
      </w:r>
      <w:r w:rsidR="00242064" w:rsidRPr="00F05EC8">
        <w:rPr>
          <w:b/>
        </w:rPr>
        <w:t>1/</w:t>
      </w:r>
      <w:r w:rsidRPr="00F05EC8">
        <w:rPr>
          <w:b/>
        </w:rPr>
        <w:t>St-</w:t>
      </w:r>
      <w:r w:rsidR="00BA5B6B">
        <w:rPr>
          <w:b/>
        </w:rPr>
        <w:t>219</w:t>
      </w:r>
      <w:r w:rsidR="005560DD" w:rsidRPr="00F05EC8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B35B6">
        <w:t>,</w:t>
      </w:r>
      <w:r w:rsidR="00D85C60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BA5B6B">
        <w:rPr>
          <w:b/>
        </w:rPr>
        <w:t>IVAN VOĆE j.d.o.o. za trgovinu i usluge, OIB 49061034545, Baruna Trenka 151, Nova Gradiška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5560DD">
        <w:t>, 104/17</w:t>
      </w:r>
      <w:r w:rsidR="00316816">
        <w:t>)</w:t>
      </w:r>
      <w:r w:rsidR="00907BE4">
        <w:t xml:space="preserve">, dana </w:t>
      </w:r>
      <w:r w:rsidR="00C22C91">
        <w:t>06. ožujka</w:t>
      </w:r>
      <w:r w:rsidR="00211F8A">
        <w:t xml:space="preserve"> 2018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BA5B6B">
        <w:rPr>
          <w:b/>
        </w:rPr>
        <w:t>IVAN VOĆE j.d.o.o. za trgovinu i usluge, OIB 49061034545, Baruna Trenka 151, Nova Gradiška</w:t>
      </w:r>
      <w:r w:rsidR="00756651">
        <w:t xml:space="preserve">, </w:t>
      </w:r>
      <w:r>
        <w:t xml:space="preserve">iznosi </w:t>
      </w:r>
      <w:r w:rsidR="00BA5B6B">
        <w:rPr>
          <w:b/>
        </w:rPr>
        <w:t>25.205,06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BA5B6B">
        <w:rPr>
          <w:b/>
        </w:rPr>
        <w:t>IVAN IVANETIĆ, OIB 21898569178, Baruna Trenka 151, Nova Gradiška</w:t>
      </w:r>
      <w:r w:rsidR="00756651">
        <w:rPr>
          <w:b/>
        </w:rPr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BA5B6B">
        <w:rPr>
          <w:b/>
        </w:rPr>
        <w:t>219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5560DD">
        <w:rPr>
          <w:b/>
        </w:rPr>
        <w:t>8</w:t>
      </w:r>
      <w:r w:rsidR="00316816">
        <w:t xml:space="preserve"> (članak 430 Stečajnog zakona u vezi s člankom 132. Stečajnog zakona Narodne novine broj 71/15</w:t>
      </w:r>
      <w:r w:rsidR="00C22C9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C22C91">
        <w:t>06. ožujka</w:t>
      </w:r>
      <w:r w:rsidR="005560DD">
        <w:t xml:space="preserve"> 2018</w:t>
      </w:r>
      <w:r>
        <w:t>.</w:t>
      </w:r>
      <w:r w:rsidR="0017076B">
        <w:t>g.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</w:t>
      </w:r>
      <w:r w:rsidR="005560DD">
        <w:t>r</w:t>
      </w:r>
      <w:r w:rsidR="00242064">
        <w:t>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C32" w:rsidR="00DF3C32">
      <w:r>
        <w:separator/>
      </w:r>
    </w:p>
  </w:endnote>
  <w:endnote w:id="0" w:type="continuationSeparator">
    <w:p w:rsidRDefault="00DF3C32" w:rsidR="00DF3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C32" w:rsidR="00DF3C32">
      <w:r>
        <w:separator/>
      </w:r>
    </w:p>
  </w:footnote>
  <w:footnote w:id="0" w:type="continuationSeparator">
    <w:p w:rsidRDefault="00DF3C32" w:rsidR="00DF3C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378E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1F8A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147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43DD"/>
    <w:rsid w:val="003E4DD9"/>
    <w:rsid w:val="003E7C98"/>
    <w:rsid w:val="003F51D8"/>
    <w:rsid w:val="00410F1A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46C9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560DD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0F0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031D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56651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B7A8C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17B33"/>
    <w:rsid w:val="00926432"/>
    <w:rsid w:val="00930B0A"/>
    <w:rsid w:val="00931AA8"/>
    <w:rsid w:val="00936874"/>
    <w:rsid w:val="00937840"/>
    <w:rsid w:val="009525D4"/>
    <w:rsid w:val="00955F8E"/>
    <w:rsid w:val="009735F0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16835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A5B6B"/>
    <w:rsid w:val="00BB48AF"/>
    <w:rsid w:val="00BB52EE"/>
    <w:rsid w:val="00BC507B"/>
    <w:rsid w:val="00BE33FF"/>
    <w:rsid w:val="00BE59FA"/>
    <w:rsid w:val="00BF32DE"/>
    <w:rsid w:val="00C2016D"/>
    <w:rsid w:val="00C22C91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97623"/>
    <w:rsid w:val="00CA01EF"/>
    <w:rsid w:val="00CA7C4D"/>
    <w:rsid w:val="00CA7CEA"/>
    <w:rsid w:val="00CB703E"/>
    <w:rsid w:val="00CC20B3"/>
    <w:rsid w:val="00CE0EE4"/>
    <w:rsid w:val="00CF0462"/>
    <w:rsid w:val="00CF5FE3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5C60"/>
    <w:rsid w:val="00D86C49"/>
    <w:rsid w:val="00D97782"/>
    <w:rsid w:val="00DA146A"/>
    <w:rsid w:val="00DA4636"/>
    <w:rsid w:val="00DA5A49"/>
    <w:rsid w:val="00DC288D"/>
    <w:rsid w:val="00DD0C73"/>
    <w:rsid w:val="00DD6682"/>
    <w:rsid w:val="00DE1BB4"/>
    <w:rsid w:val="00DE1D7C"/>
    <w:rsid w:val="00DE5F69"/>
    <w:rsid w:val="00DF3C32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04A43"/>
    <w:rsid w:val="00F05EC8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D5E40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25205.06</izvorni_sadrzaj>
    <derivirana_varijabla naziv="DomainObject.Predmet.InicijalnaVrijednost_1">25205.06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st.429 st.1  SZ</izvorni_sadrzaj>
    <derivirana_varijabla naziv="DomainObject.Predmet.PrimjedbaSuca_1">st.429 st.1  SZ</derivirana_varijabla>
  </DomainObject.Predmet.PrimjedbaSuca>
  <DomainObject.Predmet.ProtustrankaFormated>
    <izvorni_sadrzaj>  IVAN VOĆE jednostavno društvo s ograničenom odgovornošću za trgovinu i usluge</izvorni_sadrzaj>
    <derivirana_varijabla naziv="DomainObject.Predmet.ProtustrankaFormated_1">  IVAN VOĆE jednostavno društvo s ograničenom odgovornošću za trgovinu i usluge</derivirana_varijabla>
  </DomainObject.Predmet.ProtustrankaFormated>
  <DomainObject.Predmet.ProtustrankaFormatedOIB>
    <izvorni_sadrzaj>  IVAN VOĆE jednostavno društvo s ograničenom odgovornošću za trgovinu i usluge, OIB 49061034545</izvorni_sadrzaj>
    <derivirana_varijabla naziv="DomainObject.Predmet.ProtustrankaFormatedOIB_1">  IVAN VOĆE jednostavno društvo s ograničenom odgovornošću za trgovinu i usluge, OIB 49061034545</derivirana_varijabla>
  </DomainObject.Predmet.ProtustrankaFormatedOIB>
  <DomainObject.Predmet.ProtustrankaFormatedWithAdress>
    <izvorni_sadrzaj> IVAN VOĆE jednostavno društvo s ograničenom odgovornošću za trgovinu i usluge, Baruna Trenka 151, 35400 Nova Gradiška</izvorni_sadrzaj>
    <derivirana_varijabla naziv="DomainObject.Predmet.ProtustrankaFormatedWithAdress_1"> IVAN VOĆE jednostavno društvo s ograničenom odgovornošću za trgovinu i usluge, Baruna Trenka 151, 35400 Nova Gradiška</derivirana_varijabla>
  </DomainObject.Predmet.ProtustrankaFormatedWithAdress>
  <DomainObject.Predmet.ProtustrankaFormatedWithAdressOIB>
    <izvorni_sadrzaj> IVAN VOĆE jednostavno društvo s ograničenom odgovornošću za trgovinu i usluge, OIB 49061034545, Baruna Trenka 151, 35400 Nova Gradiška</izvorni_sadrzaj>
    <derivirana_varijabla naziv="DomainObject.Predmet.ProtustrankaFormatedWithAdressOIB_1"> IVAN VOĆE jednostavno društvo s ograničenom odgovornošću za trgovinu i usluge, OIB 49061034545, Baruna Trenka 151, 35400 Nova Gradiška</derivirana_varijabla>
  </DomainObject.Predmet.ProtustrankaFormatedWithAdressOIB>
  <DomainObject.Predmet.ProtustrankaWithAdress>
    <izvorni_sadrzaj>IVAN VOĆE jednostavno društvo s ograničenom odgovornošću za trgovinu i usluge Baruna Trenka 151, 35400 Nova Gradiška</izvorni_sadrzaj>
    <derivirana_varijabla naziv="DomainObject.Predmet.ProtustrankaWithAdress_1">IVAN VOĆE jednostavno društvo s ograničenom odgovornošću za trgovinu i usluge Baruna Trenka 151, 35400 Nova Gradiška</derivirana_varijabla>
  </DomainObject.Predmet.ProtustrankaWithAdress>
  <DomainObject.Predmet.ProtustrankaWithAdressOIB>
    <izvorni_sadrzaj>IVAN VOĆE jednostavno društvo s ograničenom odgovornošću za trgovinu i usluge, OIB 49061034545, Baruna Trenka 151, 35400 Nova Gradiška</izvorni_sadrzaj>
    <derivirana_varijabla naziv="DomainObject.Predmet.ProtustrankaWithAdressOIB_1">IVAN VOĆE jednostavno društvo s ograničenom odgovornošću za trgovinu i usluge, OIB 49061034545, Baruna Trenka 151, 35400 Nova Gradiška</derivirana_varijabla>
  </DomainObject.Predmet.ProtustrankaWithAdressOIB>
  <DomainObject.Predmet.ProtustrankaNazivFormated>
    <izvorni_sadrzaj>IVAN VOĆE jednostavno društvo s ograničenom odgovornošću za trgovinu i usluge</izvorni_sadrzaj>
    <derivirana_varijabla naziv="DomainObject.Predmet.ProtustrankaNazivFormated_1">IVAN VOĆE jednostavno društvo s ograničenom odgovornošću za trgovinu i usluge</derivirana_varijabla>
  </DomainObject.Predmet.ProtustrankaNazivFormated>
  <DomainObject.Predmet.ProtustrankaNazivFormatedOIB>
    <izvorni_sadrzaj>IVAN VOĆE jednostavno društvo s ograničenom odgovornošću za trgovinu i usluge, OIB 49061034545</izvorni_sadrzaj>
    <derivirana_varijabla naziv="DomainObject.Predmet.ProtustrankaNazivFormatedOIB_1">IVAN VOĆE jednostavno društvo s ograničenom odgovornošću za trgovinu i usluge, OIB 49061034545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 VOĆE jednostavno društvo s ograničenom odgovornošću za trgovinu i usluge</item>
    </izvorni_sadrzaj>
    <derivirana_varijabla naziv="DomainObject.Predmet.ProtuStrankaListFormated_1">
      <item>IVAN VOĆE jednostavno društvo s ograničenom odgovornošću za trgovinu i usluge</item>
    </derivirana_varijabla>
  </DomainObject.Predmet.ProtuStrankaListFormated>
  <DomainObject.Predmet.ProtuStrankaListFormatedOIB>
    <izvorni_sadrzaj>
      <item>IVAN VOĆE jednostavno društvo s ograničenom odgovornošću za trgovinu i usluge, OIB 49061034545</item>
    </izvorni_sadrzaj>
    <derivirana_varijabla naziv="DomainObject.Predmet.ProtuStrankaListFormatedOIB_1">
      <item>IVAN VOĆE jednostavno društvo s ograničenom odgovornošću za trgovinu i usluge, OIB 49061034545</item>
    </derivirana_varijabla>
  </DomainObject.Predmet.ProtuStrankaListFormatedOIB>
  <DomainObject.Predmet.ProtuStrankaListFormatedWithAdress>
    <izvorni_sadrzaj>
      <item>IVAN VOĆE jednostavno društvo s ograničenom odgovornošću za trgovinu i usluge, Baruna Trenka 151, 35400 Nova Gradiška</item>
    </izvorni_sadrzaj>
    <derivirana_varijabla naziv="DomainObject.Predmet.ProtuStrankaListFormatedWithAdress_1">
      <item>IVAN VOĆE jednostavno društvo s ograničenom odgovornošću za trgovinu i usluge, Baruna Trenka 151, 35400 Nova Gradiška</item>
    </derivirana_varijabla>
  </DomainObject.Predmet.ProtuStrankaListFormatedWithAdress>
  <DomainObject.Predmet.ProtuStrankaListFormatedWithAdressOIB>
    <izvorni_sadrzaj>
      <item>IVAN VOĆE jednostavno društvo s ograničenom odgovornošću za trgovinu i usluge, OIB 49061034545, Baruna Trenka 151, 35400 Nova Gradiška</item>
    </izvorni_sadrzaj>
    <derivirana_varijabla naziv="DomainObject.Predmet.ProtuStrankaListFormatedWithAdressOIB_1">
      <item>IVAN VOĆE jednostavno društvo s ograničenom odgovornošću za trgovinu i usluge, OIB 49061034545, Baruna Trenka 151, 35400 Nova Gradiška</item>
    </derivirana_varijabla>
  </DomainObject.Predmet.ProtuStrankaListFormatedWithAdressOIB>
  <DomainObject.Predmet.ProtuStrankaListNazivFormated>
    <izvorni_sadrzaj>
      <item>IVAN VOĆE jednostavno društvo s ograničenom odgovornošću za trgovinu i usluge</item>
    </izvorni_sadrzaj>
    <derivirana_varijabla naziv="DomainObject.Predmet.ProtuStrankaListNazivFormated_1">
      <item>IVAN VOĆE jednostavno društvo s ograničenom odgovornošću za trgovinu i usluge</item>
    </derivirana_varijabla>
  </DomainObject.Predmet.ProtuStrankaListNazivFormated>
  <DomainObject.Predmet.ProtuStrankaListNazivFormatedOIB>
    <izvorni_sadrzaj>
      <item>IVAN VOĆE jednostavno društvo s ograničenom odgovornošću za trgovinu i usluge, OIB 49061034545</item>
    </izvorni_sadrzaj>
    <derivirana_varijabla naziv="DomainObject.Predmet.ProtuStrankaListNazivFormatedOIB_1">
      <item>IVAN VOĆE jednostavno društvo s ograničenom odgovornošću za trgovinu i usluge, OIB 49061034545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 VOĆE jednostavno društvo s ograničenom odgovornošću za trgovinu i usluge</izvorni_sadrzaj>
    <derivirana_varijabla naziv="DomainObject.Predmet.ProtustrankaIDrugi_1">IVAN VOĆE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IVAN VOĆE jednostavno društvo s ograničenom odgovornošću za trgovinu i usluge, OIB 49061034545, Baruna Trenka 151, 35400 Nova Gradiška</izvorni_sadrzaj>
    <derivirana_varijabla naziv="DomainObject.Predmet.ProtustrankaIDrugiAdressOIB_1">IVAN VOĆE jednostavno društvo s ograničenom odgovornošću za trgovinu i usluge, OIB 49061034545, Baruna Trenka 151,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IVAN VOĆE jednostavno društvo s ograničenom odgovornošću za trgovinu i usluge</item>
    </izvorni_sadrzaj>
    <derivirana_varijabla naziv="DomainObject.Predmet.SudioniciListNaziv_1">
      <item>Financijska agencija</item>
      <item>IVAN VOĆE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IVAN VOĆE jednostavno društvo s ograničenom odgovornošću za trgovinu i usluge, OIB 49061034545, Baruna Trenka 151,35400 Nova Gradiška</item>
    </izvorni_sadrzaj>
    <derivirana_varijabla naziv="DomainObject.Predmet.SudioniciListAdressOIB_1">
      <item>Financijska agencija, OIB 85821130368, Ulica grada Vukovara 70,10000 Zagreb</item>
      <item>IVAN VOĆE jednostavno društvo s ograničenom odgovornošću za trgovinu i usluge, OIB 49061034545, Baruna Trenka 151,35400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49061034545</item>
    </izvorni_sadrzaj>
    <derivirana_varijabla naziv="DomainObject.Predmet.SudioniciListNazivOIB_1">
      <item>, OIB 85821130368</item>
      <item>, OIB 49061034545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375</properties:Words>
  <properties:Characters>2037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2018-03-06T13:10:00Z</dcterms:created>
  <dc:creator>Korisnik</dc:creator>
  <cp:lastModifiedBy>wsadmin</cp:lastModifiedBy>
  <cp:lastPrinted>2018-03-06T13:10:00Z</cp:lastPrinted>
  <dcterms:modified xmlns:xsi="http://www.w3.org/2001/XMLSchema-instance" xsi:type="dcterms:W3CDTF">2018-03-06T13:11:00Z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219-18.docx)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