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460c7" w14:paraId="41460c7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4A9B" w:rsidP="00FF194F" w:rsidR="003B4A9B"/>
    <w:p w:rsidRDefault="003B4A9B" w:rsidP="008A136C" w:rsidR="008A136C">
      <w:pPr>
        <w:pStyle w:val="Naslov2"/>
        <w:jc w:val="both"/>
        <w:rPr>
          <w:b w:val="false"/>
          <w:bCs w:val="false"/>
          <w:i/>
          <w:sz w:val="24"/>
        </w:rPr>
      </w:pPr>
      <w:r>
        <w:rPr>
          <w:b w:val="false"/>
          <w:bCs w:val="false"/>
          <w:sz w:val="24"/>
        </w:rPr>
        <w:t>REPUBLIKA HRVATSKA</w:t>
      </w:r>
    </w:p>
    <w:p w:rsidRDefault="003B4A9B" w:rsidP="008A136C" w:rsidR="008A136C">
      <w:r>
        <w:t>TRGOVAČKI SUD U ZAGREBU</w:t>
      </w:r>
    </w:p>
    <w:p w:rsidRDefault="008A136C" w:rsidP="008A136C" w:rsidR="008A136C">
      <w:pPr>
        <w:jc w:val="both"/>
        <w:rPr>
          <w:b/>
        </w:rPr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8A136C" w:rsidP="008A136C" w:rsidR="008A136C">
      <w:pPr>
        <w:tabs>
          <w:tab w:pos="6090" w:val="left"/>
        </w:tabs>
        <w:jc w:val="right"/>
        <w:rPr>
          <w:b/>
        </w:rPr>
      </w:pPr>
    </w:p>
    <w:p w:rsidRDefault="003B4A9B" w:rsidP="002134DD" w:rsidR="008A136C">
      <w:pPr>
        <w:tabs>
          <w:tab w:pos="6090" w:val="left"/>
          <w:tab w:pos="7815" w:val="left"/>
        </w:tabs>
        <w:jc w:val="right"/>
        <w:rPr>
          <w:b/>
        </w:rPr>
      </w:pPr>
      <w:r>
        <w:rPr>
          <w:b/>
        </w:rPr>
        <w:tab/>
      </w:r>
      <w:proofErr w:type="spellStart"/>
      <w:r w:rsidRPr="005425BD">
        <w:t>70</w:t>
      </w:r>
      <w:r w:rsidR="00C93351" w:rsidRPr="005425BD">
        <w:t>.St</w:t>
      </w:r>
      <w:proofErr w:type="spellEnd"/>
      <w:r w:rsidR="0077010B">
        <w:t>-</w:t>
      </w:r>
      <w:proofErr w:type="spellStart"/>
      <w:r w:rsidR="006A7C05">
        <w:t>1209</w:t>
      </w:r>
      <w:proofErr w:type="spellEnd"/>
      <w:r w:rsidR="00A64EB2">
        <w:t>/</w:t>
      </w:r>
      <w:proofErr w:type="spellStart"/>
      <w:r w:rsidR="00A64EB2">
        <w:t>2018</w:t>
      </w:r>
      <w:proofErr w:type="spellEnd"/>
    </w:p>
    <w:p w:rsidRDefault="008A136C" w:rsidP="008A136C" w:rsidR="008A136C">
      <w:pPr>
        <w:tabs>
          <w:tab w:pos="6090" w:val="left"/>
        </w:tabs>
        <w:jc w:val="right"/>
        <w:rPr>
          <w:b/>
        </w:rPr>
      </w:pPr>
    </w:p>
    <w:p w:rsidRDefault="003B4A9B" w:rsidP="008A136C" w:rsidR="008A136C" w:rsidRPr="005425BD">
      <w:pPr>
        <w:tabs>
          <w:tab w:pos="6090" w:val="left"/>
        </w:tabs>
        <w:jc w:val="right"/>
      </w:pPr>
      <w:r w:rsidRPr="005425BD">
        <w:t>MINISTARSTVO</w:t>
      </w:r>
      <w:r w:rsidR="005425BD">
        <w:t xml:space="preserve"> </w:t>
      </w:r>
      <w:r w:rsidRPr="005425BD">
        <w:t xml:space="preserve"> PRAVOSUĐA</w:t>
      </w:r>
    </w:p>
    <w:p w:rsidRDefault="003B4A9B" w:rsidP="008A136C" w:rsidR="003B4A9B" w:rsidRPr="005425BD">
      <w:pPr>
        <w:tabs>
          <w:tab w:pos="6090" w:val="left"/>
        </w:tabs>
        <w:jc w:val="right"/>
      </w:pPr>
      <w:r w:rsidRPr="005425BD">
        <w:t xml:space="preserve">Zagreb, Ulica grada Vukovara 49 </w:t>
      </w:r>
    </w:p>
    <w:p w:rsidRDefault="00B95265" w:rsidP="008A136C" w:rsidR="00B95265">
      <w:pPr>
        <w:tabs>
          <w:tab w:pos="6090" w:val="left"/>
        </w:tabs>
        <w:jc w:val="right"/>
        <w:rPr>
          <w:b/>
        </w:rPr>
      </w:pPr>
    </w:p>
    <w:p w:rsidRDefault="008A136C" w:rsidP="008A136C" w:rsidR="008A136C">
      <w:pPr>
        <w:tabs>
          <w:tab w:pos="6090" w:val="left"/>
        </w:tabs>
        <w:jc w:val="both"/>
        <w:rPr>
          <w:b/>
        </w:rPr>
      </w:pPr>
    </w:p>
    <w:p w:rsidRDefault="008A136C" w:rsidP="008A136C" w:rsidR="008A136C" w:rsidRPr="0017216B">
      <w:pPr>
        <w:tabs>
          <w:tab w:pos="6090" w:val="left"/>
        </w:tabs>
        <w:jc w:val="both"/>
        <w:rPr>
          <w:b/>
        </w:rPr>
      </w:pPr>
      <w:r>
        <w:rPr>
          <w:b/>
        </w:rPr>
        <w:tab/>
      </w:r>
    </w:p>
    <w:p w:rsidRDefault="008A136C" w:rsidP="00D11236" w:rsidR="008A136C">
      <w:pPr>
        <w:jc w:val="both"/>
      </w:pPr>
      <w:r w:rsidRPr="0017216B">
        <w:rPr>
          <w:b/>
        </w:rPr>
        <w:tab/>
      </w:r>
      <w:r>
        <w:t xml:space="preserve">U prilogu vam temeljem odredbe članka </w:t>
      </w:r>
      <w:r w:rsidR="003B4A9B">
        <w:t>10</w:t>
      </w:r>
      <w:r>
        <w:t xml:space="preserve">. stavak </w:t>
      </w:r>
      <w:r w:rsidR="003B4A9B">
        <w:t>4</w:t>
      </w:r>
      <w:r>
        <w:t xml:space="preserve">. </w:t>
      </w:r>
      <w:r w:rsidR="003B4A9B">
        <w:t>Pravilnika o utvrđivanju liste stečajnih upravitelj dostavljamo slijedeće rješenje:</w:t>
      </w:r>
    </w:p>
    <w:p w:rsidRDefault="005425BD" w:rsidP="00D11236" w:rsidR="005425BD">
      <w:pPr>
        <w:jc w:val="both"/>
      </w:pPr>
    </w:p>
    <w:p w:rsidRDefault="005425BD" w:rsidP="00CF65D3" w:rsidR="00835B4A">
      <w:pPr>
        <w:jc w:val="both"/>
      </w:pPr>
      <w:r>
        <w:tab/>
      </w:r>
      <w:r w:rsidR="006A7C05">
        <w:t xml:space="preserve">Marina Mamić </w:t>
      </w:r>
      <w:proofErr w:type="spellStart"/>
      <w:r w:rsidR="006A7C05" w:rsidRPr="003F4F65">
        <w:t>OIB</w:t>
      </w:r>
      <w:proofErr w:type="spellEnd"/>
      <w:r w:rsidR="006A7C05" w:rsidRPr="003F4F65">
        <w:t>:</w:t>
      </w:r>
      <w:proofErr w:type="spellStart"/>
      <w:r w:rsidR="006A7C05">
        <w:t>712021589075</w:t>
      </w:r>
      <w:proofErr w:type="spellEnd"/>
      <w:r w:rsidR="006A7C05">
        <w:t xml:space="preserve"> iz Zagreba, Kruge 9</w:t>
      </w:r>
      <w:r w:rsidR="00525A84">
        <w:t xml:space="preserve">, </w:t>
      </w:r>
      <w:r>
        <w:t>imenuje s</w:t>
      </w:r>
      <w:r w:rsidR="002477B5">
        <w:t>e</w:t>
      </w:r>
      <w:r>
        <w:t xml:space="preserve"> stečajnim upraviteljem dužnika </w:t>
      </w:r>
      <w:proofErr w:type="spellStart"/>
      <w:r w:rsidR="006A7C05" w:rsidRPr="000B5715">
        <w:t>3bb</w:t>
      </w:r>
      <w:proofErr w:type="spellEnd"/>
      <w:r w:rsidR="006A7C05" w:rsidRPr="000B5715">
        <w:t xml:space="preserve"> </w:t>
      </w:r>
      <w:proofErr w:type="spellStart"/>
      <w:r w:rsidR="006A7C05" w:rsidRPr="000B5715">
        <w:t>PROMOTION</w:t>
      </w:r>
      <w:proofErr w:type="spellEnd"/>
      <w:r w:rsidR="006A7C05" w:rsidRPr="000B5715">
        <w:t xml:space="preserve"> j.d.o.o.,  </w:t>
      </w:r>
      <w:proofErr w:type="spellStart"/>
      <w:r w:rsidR="006A7C05" w:rsidRPr="000B5715">
        <w:t>OIB</w:t>
      </w:r>
      <w:proofErr w:type="spellEnd"/>
      <w:r w:rsidR="006A7C05" w:rsidRPr="000B5715">
        <w:t xml:space="preserve">: </w:t>
      </w:r>
      <w:proofErr w:type="spellStart"/>
      <w:r w:rsidR="006A7C05" w:rsidRPr="000B5715">
        <w:t>63572090341</w:t>
      </w:r>
      <w:proofErr w:type="spellEnd"/>
      <w:r w:rsidR="006A7C05">
        <w:t xml:space="preserve"> </w:t>
      </w:r>
      <w:r w:rsidR="006A7C05" w:rsidRPr="000B5715">
        <w:t xml:space="preserve">Zagreb, Kamenarski </w:t>
      </w:r>
      <w:proofErr w:type="spellStart"/>
      <w:r w:rsidR="006A7C05" w:rsidRPr="000B5715">
        <w:t>breg</w:t>
      </w:r>
      <w:proofErr w:type="spellEnd"/>
      <w:r w:rsidR="006A7C05" w:rsidRPr="000B5715">
        <w:t xml:space="preserve"> </w:t>
      </w:r>
      <w:proofErr w:type="spellStart"/>
      <w:r w:rsidR="006A7C05" w:rsidRPr="000B5715">
        <w:t>24</w:t>
      </w:r>
      <w:proofErr w:type="spellEnd"/>
      <w:r w:rsidR="00057934">
        <w:t>.</w:t>
      </w:r>
    </w:p>
    <w:p w:rsidRDefault="00E70DD5" w:rsidP="00525A84" w:rsidR="00E70DD5">
      <w:pPr>
        <w:jc w:val="center"/>
      </w:pPr>
    </w:p>
    <w:p w:rsidRDefault="008A136C" w:rsidP="00525A84" w:rsidR="008A136C" w:rsidRPr="0017216B">
      <w:pPr>
        <w:jc w:val="center"/>
      </w:pPr>
      <w:r>
        <w:t>Zagreb</w:t>
      </w:r>
      <w:r w:rsidR="00525A84">
        <w:t xml:space="preserve">, </w:t>
      </w:r>
      <w:proofErr w:type="spellStart"/>
      <w:r w:rsidR="000C66C1">
        <w:t>04</w:t>
      </w:r>
      <w:proofErr w:type="spellEnd"/>
      <w:r w:rsidR="000C66C1">
        <w:t xml:space="preserve">. prosinca </w:t>
      </w:r>
      <w:r w:rsidR="00CF65D3">
        <w:t xml:space="preserve"> </w:t>
      </w:r>
      <w:r w:rsidR="007D4B70">
        <w:t xml:space="preserve"> </w:t>
      </w:r>
      <w:proofErr w:type="spellStart"/>
      <w:r w:rsidR="007D4B70">
        <w:t>2018</w:t>
      </w:r>
      <w:proofErr w:type="spellEnd"/>
      <w:r w:rsidR="007D4B70">
        <w:t>.</w:t>
      </w:r>
    </w:p>
    <w:p w:rsidRDefault="008A136C" w:rsidP="008A136C" w:rsidR="008A136C" w:rsidRPr="0017216B">
      <w:pPr>
        <w:ind w:left="360"/>
        <w:jc w:val="center"/>
      </w:pPr>
    </w:p>
    <w:p w:rsidRDefault="008A136C" w:rsidP="008A136C" w:rsidR="008A136C">
      <w:pPr>
        <w:ind w:left="4956"/>
        <w:jc w:val="both"/>
      </w:pPr>
    </w:p>
    <w:p w:rsidRDefault="008A136C" w:rsidP="008A136C" w:rsidR="008A136C">
      <w:pPr>
        <w:ind w:firstLine="708" w:left="5664"/>
        <w:jc w:val="right"/>
      </w:pPr>
      <w:r w:rsidRPr="0017216B">
        <w:t xml:space="preserve">Sudac: </w:t>
      </w:r>
    </w:p>
    <w:p w:rsidRDefault="008A136C" w:rsidP="00346479" w:rsidR="001244A0">
      <w:pPr>
        <w:pStyle w:val="Tijeloteksta"/>
        <w:ind w:left="907"/>
        <w:jc w:val="right"/>
        <w:rPr>
          <w:szCs w:val="24"/>
        </w:rPr>
      </w:pPr>
      <w:r>
        <w:rPr>
          <w:szCs w:val="24"/>
        </w:rPr>
        <w:t xml:space="preserve">   </w:t>
      </w:r>
      <w:r w:rsidR="003B4A9B">
        <w:rPr>
          <w:szCs w:val="24"/>
        </w:rPr>
        <w:t>Maja Jurovicki</w:t>
      </w:r>
      <w:r w:rsidR="00BF3F77">
        <w:rPr>
          <w:szCs w:val="24"/>
        </w:rPr>
        <w:t xml:space="preserve">, v.r. </w:t>
      </w:r>
      <w:r w:rsidR="00223466">
        <w:rPr>
          <w:szCs w:val="24"/>
        </w:rPr>
        <w:t xml:space="preserve"> </w:t>
      </w:r>
    </w:p>
    <w:p w:rsidRDefault="00223466" w:rsidP="00346479" w:rsidR="00223466">
      <w:pPr>
        <w:pStyle w:val="Tijeloteksta"/>
        <w:ind w:left="907"/>
        <w:jc w:val="right"/>
        <w:rPr>
          <w:szCs w:val="24"/>
        </w:rPr>
      </w:pPr>
    </w:p>
    <w:p w:rsidRDefault="00BF3F77" w:rsidP="004F5146" w:rsidR="00BF3F7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BF3F77" w:rsidP="004F5146" w:rsidR="00BF3F77">
      <w:pPr>
        <w:jc w:val="right"/>
      </w:pPr>
      <w:r>
        <w:t xml:space="preserve">Mirjana Gašparić </w:t>
      </w:r>
    </w:p>
    <w:p w:rsidRDefault="00223466" w:rsidP="00223466" w:rsidR="00223466">
      <w:pPr>
        <w:pStyle w:val="Tijeloteksta"/>
        <w:ind w:left="907"/>
        <w:jc w:val="left"/>
        <w:rPr>
          <w:szCs w:val="24"/>
        </w:rPr>
      </w:pPr>
    </w:p>
    <w:p w:rsidRDefault="00223466" w:rsidP="004F5146" w:rsidR="005676D4">
      <w:pPr>
        <w:jc w:val="right"/>
      </w:pPr>
      <w:r>
        <w:t xml:space="preserve"> </w:t>
      </w:r>
    </w:p>
    <w:p w:rsidRDefault="00713492" w:rsidP="00713492" w:rsidR="00713492">
      <w:pPr>
        <w:pStyle w:val="Tijeloteksta"/>
        <w:ind w:left="907"/>
      </w:pPr>
    </w:p>
    <w:p w:rsidRDefault="000D25FF" w:rsidP="000D25FF" w:rsidR="000D25FF">
      <w:pPr>
        <w:pStyle w:val="Tijeloteksta"/>
        <w:ind w:left="907"/>
      </w:pPr>
    </w:p>
    <w:p w:rsidRDefault="006B6D11" w:rsidP="006B6D11" w:rsidR="006B6D11">
      <w:pPr>
        <w:pStyle w:val="Tijeloteksta"/>
        <w:ind w:left="907"/>
      </w:pPr>
    </w:p>
    <w:p w:rsidRDefault="00DD12C8" w:rsidP="00DD12C8" w:rsidR="00DD12C8">
      <w:pPr>
        <w:pStyle w:val="Tijeloteksta"/>
        <w:ind w:left="907"/>
        <w:rPr>
          <w:szCs w:val="24"/>
        </w:rPr>
      </w:pPr>
    </w:p>
    <w:p w:rsidRDefault="00DD12C8" w:rsidP="00DD12C8" w:rsidR="00DD12C8">
      <w:pPr>
        <w:pStyle w:val="Tijeloteksta"/>
        <w:ind w:left="907"/>
        <w:jc w:val="right"/>
      </w:pPr>
    </w:p>
    <w:sectPr w:rsidSect="001D2443" w:rsidR="00DD12C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28FB" w:rsidR="008728FB">
      <w:r>
        <w:separator/>
      </w:r>
    </w:p>
  </w:endnote>
  <w:endnote w:id="0" w:type="continuationSeparator">
    <w:p w:rsidRDefault="008728FB" w:rsidR="00872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28FB" w:rsidR="008728FB">
      <w:r>
        <w:separator/>
      </w:r>
    </w:p>
  </w:footnote>
  <w:footnote w:id="0" w:type="continuationSeparator">
    <w:p w:rsidRDefault="008728FB" w:rsidR="00872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28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99. </w:t>
    </w:r>
    <w:proofErr w:type="spellStart"/>
    <w:r>
      <w:t>P</w:t>
    </w:r>
    <w:r w:rsidR="00FF194F">
      <w:t>ovrv</w:t>
    </w:r>
    <w:proofErr w:type="spellEnd"/>
    <w:r>
      <w:t>-</w:t>
    </w:r>
    <w:proofErr w:type="spellStart"/>
    <w:r w:rsidR="00FF194F">
      <w:t>526</w:t>
    </w:r>
    <w:proofErr w:type="spellEnd"/>
    <w:r w:rsidR="00FF194F">
      <w:t>/</w:t>
    </w:r>
    <w:proofErr w:type="spellStart"/>
    <w:r w:rsidR="00FF194F">
      <w:t>16</w:t>
    </w:r>
    <w:proofErr w:type="spellEnd"/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81018"/>
    <w:multiLevelType w:val="hybridMultilevel"/>
    <w:tmpl w:val="1C2E5948"/>
    <w:lvl w:tplc="8A881BD4" w:ilvl="0">
      <w:start w:val="70"/>
      <w:numFmt w:val="bullet"/>
      <w:lvlText w:val="-"/>
      <w:lvlJc w:val="left"/>
      <w:pPr>
        <w:ind w:hanging="360" w:left="126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7"/>
      </w:pPr>
      <w:rPr>
        <w:rFonts w:hAnsi="Wingdings" w:ascii="Wingdings" w:hint="default"/>
      </w:rPr>
    </w:lvl>
  </w:abstractNum>
  <w:abstractNum w:abstractNumId="1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24317F"/>
    <w:multiLevelType w:val="hybridMultilevel"/>
    <w:tmpl w:val="87E035F8"/>
    <w:lvl w:tplc="DD5A5790" w:ilvl="0">
      <w:start w:val="70"/>
      <w:numFmt w:val="bullet"/>
      <w:lvlText w:val="-"/>
      <w:lvlJc w:val="left"/>
      <w:pPr>
        <w:ind w:hanging="360" w:left="126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7"/>
      </w:pPr>
      <w:rPr>
        <w:rFonts w:hAnsi="Wingdings" w:ascii="Wingdings" w:hint="default"/>
      </w:rPr>
    </w:lvl>
  </w:abstractNum>
  <w:abstractNum w:abstractNumId="4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D0A86"/>
    <w:multiLevelType w:val="hybridMultilevel"/>
    <w:tmpl w:val="050AAC6C"/>
    <w:lvl w:tplc="077461A8" w:ilvl="0">
      <w:start w:val="70"/>
      <w:numFmt w:val="bullet"/>
      <w:lvlText w:val="-"/>
      <w:lvlJc w:val="left"/>
      <w:pPr>
        <w:ind w:hanging="360" w:left="126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7"/>
      </w:pPr>
      <w:rPr>
        <w:rFonts w:hAnsi="Wingdings" w:ascii="Wingdings" w:hint="default"/>
      </w:rPr>
    </w:lvl>
  </w:abstractNum>
  <w:abstractNum w:abstractNumId="6">
    <w:nsid w:val="7267298A"/>
    <w:multiLevelType w:val="hybridMultilevel"/>
    <w:tmpl w:val="1194B7DA"/>
    <w:lvl w:tplc="AF4686A6" w:ilvl="0">
      <w:start w:val="70"/>
      <w:numFmt w:val="bullet"/>
      <w:lvlText w:val="-"/>
      <w:lvlJc w:val="left"/>
      <w:pPr>
        <w:ind w:hanging="360" w:left="126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7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02A3"/>
    <w:rsid w:val="00024785"/>
    <w:rsid w:val="00035774"/>
    <w:rsid w:val="000368B3"/>
    <w:rsid w:val="00040976"/>
    <w:rsid w:val="000517DB"/>
    <w:rsid w:val="00052561"/>
    <w:rsid w:val="00054787"/>
    <w:rsid w:val="00057934"/>
    <w:rsid w:val="0006295C"/>
    <w:rsid w:val="00063405"/>
    <w:rsid w:val="00081A4F"/>
    <w:rsid w:val="00086650"/>
    <w:rsid w:val="00087C90"/>
    <w:rsid w:val="00090F89"/>
    <w:rsid w:val="000931B0"/>
    <w:rsid w:val="0009442C"/>
    <w:rsid w:val="00096B4E"/>
    <w:rsid w:val="000A759B"/>
    <w:rsid w:val="000C2916"/>
    <w:rsid w:val="000C66C1"/>
    <w:rsid w:val="000D25FF"/>
    <w:rsid w:val="000D4FEA"/>
    <w:rsid w:val="000D52C2"/>
    <w:rsid w:val="000D6E67"/>
    <w:rsid w:val="000E6D9D"/>
    <w:rsid w:val="000F0067"/>
    <w:rsid w:val="000F6BA9"/>
    <w:rsid w:val="001010D3"/>
    <w:rsid w:val="001154E0"/>
    <w:rsid w:val="001174CE"/>
    <w:rsid w:val="001175A8"/>
    <w:rsid w:val="00121C3F"/>
    <w:rsid w:val="001244A0"/>
    <w:rsid w:val="00127167"/>
    <w:rsid w:val="001360D7"/>
    <w:rsid w:val="001459C7"/>
    <w:rsid w:val="001577E4"/>
    <w:rsid w:val="00162B1D"/>
    <w:rsid w:val="00172EBB"/>
    <w:rsid w:val="0017575A"/>
    <w:rsid w:val="001761A7"/>
    <w:rsid w:val="00180A63"/>
    <w:rsid w:val="00187A7D"/>
    <w:rsid w:val="001A1038"/>
    <w:rsid w:val="001A616B"/>
    <w:rsid w:val="001B1233"/>
    <w:rsid w:val="001B20B3"/>
    <w:rsid w:val="001C3161"/>
    <w:rsid w:val="001D2443"/>
    <w:rsid w:val="001D5D43"/>
    <w:rsid w:val="001E12F5"/>
    <w:rsid w:val="001F1240"/>
    <w:rsid w:val="001F1881"/>
    <w:rsid w:val="001F37CE"/>
    <w:rsid w:val="00200F5F"/>
    <w:rsid w:val="00202649"/>
    <w:rsid w:val="002049BA"/>
    <w:rsid w:val="00205368"/>
    <w:rsid w:val="00207076"/>
    <w:rsid w:val="002131BA"/>
    <w:rsid w:val="002134DD"/>
    <w:rsid w:val="0021730E"/>
    <w:rsid w:val="00220E5F"/>
    <w:rsid w:val="0022149A"/>
    <w:rsid w:val="002218EA"/>
    <w:rsid w:val="00222884"/>
    <w:rsid w:val="00223466"/>
    <w:rsid w:val="002251CD"/>
    <w:rsid w:val="00237BD9"/>
    <w:rsid w:val="0024046F"/>
    <w:rsid w:val="00243B55"/>
    <w:rsid w:val="002452F2"/>
    <w:rsid w:val="00245E5F"/>
    <w:rsid w:val="002477B5"/>
    <w:rsid w:val="00253495"/>
    <w:rsid w:val="00256FDF"/>
    <w:rsid w:val="002579DA"/>
    <w:rsid w:val="00264341"/>
    <w:rsid w:val="0027207A"/>
    <w:rsid w:val="00282033"/>
    <w:rsid w:val="002850B9"/>
    <w:rsid w:val="00285FE0"/>
    <w:rsid w:val="0029135F"/>
    <w:rsid w:val="002A271C"/>
    <w:rsid w:val="002A7243"/>
    <w:rsid w:val="002B054D"/>
    <w:rsid w:val="002B5B4D"/>
    <w:rsid w:val="002C058B"/>
    <w:rsid w:val="002C4476"/>
    <w:rsid w:val="002D379B"/>
    <w:rsid w:val="002D5187"/>
    <w:rsid w:val="002D6BC4"/>
    <w:rsid w:val="002E029B"/>
    <w:rsid w:val="002E0389"/>
    <w:rsid w:val="002E3A5C"/>
    <w:rsid w:val="00300EBC"/>
    <w:rsid w:val="00314787"/>
    <w:rsid w:val="00317F4C"/>
    <w:rsid w:val="00317F97"/>
    <w:rsid w:val="00325C88"/>
    <w:rsid w:val="00325FB9"/>
    <w:rsid w:val="003300D9"/>
    <w:rsid w:val="00340D32"/>
    <w:rsid w:val="0034100E"/>
    <w:rsid w:val="003421C1"/>
    <w:rsid w:val="0034310D"/>
    <w:rsid w:val="00346479"/>
    <w:rsid w:val="003502B5"/>
    <w:rsid w:val="00354188"/>
    <w:rsid w:val="00354F39"/>
    <w:rsid w:val="003676C9"/>
    <w:rsid w:val="00374EF6"/>
    <w:rsid w:val="00376A09"/>
    <w:rsid w:val="00387FAD"/>
    <w:rsid w:val="00395363"/>
    <w:rsid w:val="00396804"/>
    <w:rsid w:val="003A4A42"/>
    <w:rsid w:val="003B16AE"/>
    <w:rsid w:val="003B2891"/>
    <w:rsid w:val="003B3AE5"/>
    <w:rsid w:val="003B4A9B"/>
    <w:rsid w:val="003B6DD3"/>
    <w:rsid w:val="003C2200"/>
    <w:rsid w:val="003C25C6"/>
    <w:rsid w:val="003D41F5"/>
    <w:rsid w:val="003E0958"/>
    <w:rsid w:val="003E0EB9"/>
    <w:rsid w:val="003E3F9B"/>
    <w:rsid w:val="003E5ED9"/>
    <w:rsid w:val="003E60CD"/>
    <w:rsid w:val="003E7652"/>
    <w:rsid w:val="003F084C"/>
    <w:rsid w:val="00402F46"/>
    <w:rsid w:val="00405B8D"/>
    <w:rsid w:val="00410C13"/>
    <w:rsid w:val="00412B30"/>
    <w:rsid w:val="00414B4E"/>
    <w:rsid w:val="004316E7"/>
    <w:rsid w:val="00443260"/>
    <w:rsid w:val="004450F6"/>
    <w:rsid w:val="0045705E"/>
    <w:rsid w:val="004721ED"/>
    <w:rsid w:val="00476E3D"/>
    <w:rsid w:val="0049029F"/>
    <w:rsid w:val="00491AB1"/>
    <w:rsid w:val="004A0982"/>
    <w:rsid w:val="004A0F64"/>
    <w:rsid w:val="004C1CE1"/>
    <w:rsid w:val="004C5CFB"/>
    <w:rsid w:val="004D24B5"/>
    <w:rsid w:val="004F5C64"/>
    <w:rsid w:val="004F66A4"/>
    <w:rsid w:val="00510384"/>
    <w:rsid w:val="005117A9"/>
    <w:rsid w:val="0051464C"/>
    <w:rsid w:val="00520D93"/>
    <w:rsid w:val="00524570"/>
    <w:rsid w:val="00525876"/>
    <w:rsid w:val="00525A84"/>
    <w:rsid w:val="00526743"/>
    <w:rsid w:val="00530655"/>
    <w:rsid w:val="00531116"/>
    <w:rsid w:val="005408FF"/>
    <w:rsid w:val="005425BD"/>
    <w:rsid w:val="00547B4A"/>
    <w:rsid w:val="0056088E"/>
    <w:rsid w:val="005608D4"/>
    <w:rsid w:val="005676D4"/>
    <w:rsid w:val="00576C69"/>
    <w:rsid w:val="00583A6C"/>
    <w:rsid w:val="00586359"/>
    <w:rsid w:val="005868C5"/>
    <w:rsid w:val="00596B42"/>
    <w:rsid w:val="005A0294"/>
    <w:rsid w:val="005C4492"/>
    <w:rsid w:val="005C4D4D"/>
    <w:rsid w:val="005C5419"/>
    <w:rsid w:val="005D49E8"/>
    <w:rsid w:val="005E4C75"/>
    <w:rsid w:val="005E5A41"/>
    <w:rsid w:val="005F3816"/>
    <w:rsid w:val="005F3E59"/>
    <w:rsid w:val="005F5711"/>
    <w:rsid w:val="00606E9C"/>
    <w:rsid w:val="00614854"/>
    <w:rsid w:val="00622436"/>
    <w:rsid w:val="00627987"/>
    <w:rsid w:val="00641E5A"/>
    <w:rsid w:val="006616E3"/>
    <w:rsid w:val="006776F8"/>
    <w:rsid w:val="0069472B"/>
    <w:rsid w:val="00696F26"/>
    <w:rsid w:val="006A49A9"/>
    <w:rsid w:val="006A673A"/>
    <w:rsid w:val="006A7624"/>
    <w:rsid w:val="006A7C05"/>
    <w:rsid w:val="006B58B7"/>
    <w:rsid w:val="006B6D11"/>
    <w:rsid w:val="006B7162"/>
    <w:rsid w:val="006C0093"/>
    <w:rsid w:val="006C116B"/>
    <w:rsid w:val="006D4473"/>
    <w:rsid w:val="006D5056"/>
    <w:rsid w:val="006D5ADB"/>
    <w:rsid w:val="006E02FA"/>
    <w:rsid w:val="006E2618"/>
    <w:rsid w:val="006E4AC5"/>
    <w:rsid w:val="0070616F"/>
    <w:rsid w:val="00713492"/>
    <w:rsid w:val="0072181A"/>
    <w:rsid w:val="0072602F"/>
    <w:rsid w:val="007343D3"/>
    <w:rsid w:val="007374C7"/>
    <w:rsid w:val="00745AAF"/>
    <w:rsid w:val="00750490"/>
    <w:rsid w:val="007525B0"/>
    <w:rsid w:val="00755BB9"/>
    <w:rsid w:val="00755E35"/>
    <w:rsid w:val="00760EE3"/>
    <w:rsid w:val="0076394A"/>
    <w:rsid w:val="0077010B"/>
    <w:rsid w:val="0077250B"/>
    <w:rsid w:val="00773F4A"/>
    <w:rsid w:val="00787E90"/>
    <w:rsid w:val="007976A6"/>
    <w:rsid w:val="007A43C0"/>
    <w:rsid w:val="007B1454"/>
    <w:rsid w:val="007B237A"/>
    <w:rsid w:val="007C0489"/>
    <w:rsid w:val="007C53CD"/>
    <w:rsid w:val="007C6B24"/>
    <w:rsid w:val="007D289E"/>
    <w:rsid w:val="007D4B70"/>
    <w:rsid w:val="007F2F76"/>
    <w:rsid w:val="00814140"/>
    <w:rsid w:val="008144A5"/>
    <w:rsid w:val="008177C6"/>
    <w:rsid w:val="00822617"/>
    <w:rsid w:val="00835B4A"/>
    <w:rsid w:val="008722FD"/>
    <w:rsid w:val="008728FB"/>
    <w:rsid w:val="00880396"/>
    <w:rsid w:val="00881D1D"/>
    <w:rsid w:val="0088592A"/>
    <w:rsid w:val="008917E8"/>
    <w:rsid w:val="00897B1D"/>
    <w:rsid w:val="008A136C"/>
    <w:rsid w:val="008A4453"/>
    <w:rsid w:val="008B1205"/>
    <w:rsid w:val="008B50FF"/>
    <w:rsid w:val="008C50AA"/>
    <w:rsid w:val="008D0687"/>
    <w:rsid w:val="008D2109"/>
    <w:rsid w:val="008F05A9"/>
    <w:rsid w:val="00901B73"/>
    <w:rsid w:val="009051AA"/>
    <w:rsid w:val="00917151"/>
    <w:rsid w:val="009222E9"/>
    <w:rsid w:val="0092396E"/>
    <w:rsid w:val="00926B2C"/>
    <w:rsid w:val="009439CA"/>
    <w:rsid w:val="00956E42"/>
    <w:rsid w:val="009651C8"/>
    <w:rsid w:val="00973D51"/>
    <w:rsid w:val="0097420B"/>
    <w:rsid w:val="009C1C3B"/>
    <w:rsid w:val="009C6D30"/>
    <w:rsid w:val="00A21501"/>
    <w:rsid w:val="00A24F1B"/>
    <w:rsid w:val="00A31301"/>
    <w:rsid w:val="00A501EB"/>
    <w:rsid w:val="00A64EB2"/>
    <w:rsid w:val="00A64FE4"/>
    <w:rsid w:val="00A652A7"/>
    <w:rsid w:val="00A70049"/>
    <w:rsid w:val="00A70EC2"/>
    <w:rsid w:val="00A73C5E"/>
    <w:rsid w:val="00A80099"/>
    <w:rsid w:val="00A80CCD"/>
    <w:rsid w:val="00A87E4D"/>
    <w:rsid w:val="00A9007C"/>
    <w:rsid w:val="00A9488E"/>
    <w:rsid w:val="00AA390C"/>
    <w:rsid w:val="00AC2EFA"/>
    <w:rsid w:val="00AC79B4"/>
    <w:rsid w:val="00AD1BA6"/>
    <w:rsid w:val="00AE16CD"/>
    <w:rsid w:val="00AE6A99"/>
    <w:rsid w:val="00AE76CD"/>
    <w:rsid w:val="00AF1AA8"/>
    <w:rsid w:val="00AF56FF"/>
    <w:rsid w:val="00AF57F1"/>
    <w:rsid w:val="00B009F8"/>
    <w:rsid w:val="00B00A10"/>
    <w:rsid w:val="00B02201"/>
    <w:rsid w:val="00B04D78"/>
    <w:rsid w:val="00B04FE7"/>
    <w:rsid w:val="00B07A8F"/>
    <w:rsid w:val="00B24E3E"/>
    <w:rsid w:val="00B37878"/>
    <w:rsid w:val="00B37EA6"/>
    <w:rsid w:val="00B465E2"/>
    <w:rsid w:val="00B5356F"/>
    <w:rsid w:val="00B57FBD"/>
    <w:rsid w:val="00B63FC0"/>
    <w:rsid w:val="00B822FF"/>
    <w:rsid w:val="00B902ED"/>
    <w:rsid w:val="00B95265"/>
    <w:rsid w:val="00BB2384"/>
    <w:rsid w:val="00BC1707"/>
    <w:rsid w:val="00BF3F77"/>
    <w:rsid w:val="00C001AC"/>
    <w:rsid w:val="00C00852"/>
    <w:rsid w:val="00C058C9"/>
    <w:rsid w:val="00C11261"/>
    <w:rsid w:val="00C12DF9"/>
    <w:rsid w:val="00C22123"/>
    <w:rsid w:val="00C2261C"/>
    <w:rsid w:val="00C22FA3"/>
    <w:rsid w:val="00C27983"/>
    <w:rsid w:val="00C35162"/>
    <w:rsid w:val="00C4471C"/>
    <w:rsid w:val="00C4533D"/>
    <w:rsid w:val="00C45B0A"/>
    <w:rsid w:val="00C50F38"/>
    <w:rsid w:val="00C511DB"/>
    <w:rsid w:val="00C659AE"/>
    <w:rsid w:val="00C669F3"/>
    <w:rsid w:val="00C7032E"/>
    <w:rsid w:val="00C845A9"/>
    <w:rsid w:val="00C90B0E"/>
    <w:rsid w:val="00C92FD5"/>
    <w:rsid w:val="00C93351"/>
    <w:rsid w:val="00CA29DB"/>
    <w:rsid w:val="00CA6765"/>
    <w:rsid w:val="00CB2F05"/>
    <w:rsid w:val="00CB7414"/>
    <w:rsid w:val="00CC1B50"/>
    <w:rsid w:val="00CD3D2C"/>
    <w:rsid w:val="00CD3FFC"/>
    <w:rsid w:val="00CD4A64"/>
    <w:rsid w:val="00CD571A"/>
    <w:rsid w:val="00CD7F3C"/>
    <w:rsid w:val="00CF2698"/>
    <w:rsid w:val="00CF3A7E"/>
    <w:rsid w:val="00CF65D3"/>
    <w:rsid w:val="00D00592"/>
    <w:rsid w:val="00D00CB1"/>
    <w:rsid w:val="00D02959"/>
    <w:rsid w:val="00D07DC3"/>
    <w:rsid w:val="00D11236"/>
    <w:rsid w:val="00D21F7D"/>
    <w:rsid w:val="00D23FD4"/>
    <w:rsid w:val="00D24601"/>
    <w:rsid w:val="00D34A30"/>
    <w:rsid w:val="00D42BEF"/>
    <w:rsid w:val="00D4326A"/>
    <w:rsid w:val="00D46697"/>
    <w:rsid w:val="00D55987"/>
    <w:rsid w:val="00D57AC9"/>
    <w:rsid w:val="00D615D0"/>
    <w:rsid w:val="00D8547F"/>
    <w:rsid w:val="00D90F9E"/>
    <w:rsid w:val="00D9739C"/>
    <w:rsid w:val="00D97AA7"/>
    <w:rsid w:val="00DB2501"/>
    <w:rsid w:val="00DB2873"/>
    <w:rsid w:val="00DB5518"/>
    <w:rsid w:val="00DD12C8"/>
    <w:rsid w:val="00DD5D5D"/>
    <w:rsid w:val="00DD7BB0"/>
    <w:rsid w:val="00E00585"/>
    <w:rsid w:val="00E04F68"/>
    <w:rsid w:val="00E10AD2"/>
    <w:rsid w:val="00E2104F"/>
    <w:rsid w:val="00E24B0C"/>
    <w:rsid w:val="00E24C83"/>
    <w:rsid w:val="00E25F85"/>
    <w:rsid w:val="00E31267"/>
    <w:rsid w:val="00E45BCA"/>
    <w:rsid w:val="00E52AD9"/>
    <w:rsid w:val="00E548B2"/>
    <w:rsid w:val="00E6020D"/>
    <w:rsid w:val="00E60F0B"/>
    <w:rsid w:val="00E63731"/>
    <w:rsid w:val="00E70DD5"/>
    <w:rsid w:val="00E71B72"/>
    <w:rsid w:val="00E749A5"/>
    <w:rsid w:val="00E74AD5"/>
    <w:rsid w:val="00E74E2B"/>
    <w:rsid w:val="00E86A79"/>
    <w:rsid w:val="00E95CFF"/>
    <w:rsid w:val="00EA1A2B"/>
    <w:rsid w:val="00EA2828"/>
    <w:rsid w:val="00EB0A95"/>
    <w:rsid w:val="00EB40EC"/>
    <w:rsid w:val="00EB7EF3"/>
    <w:rsid w:val="00EC4635"/>
    <w:rsid w:val="00EC50A0"/>
    <w:rsid w:val="00EC63EC"/>
    <w:rsid w:val="00ED1F96"/>
    <w:rsid w:val="00ED3A5D"/>
    <w:rsid w:val="00ED6B92"/>
    <w:rsid w:val="00EE3BE3"/>
    <w:rsid w:val="00EE5B40"/>
    <w:rsid w:val="00F10C44"/>
    <w:rsid w:val="00F14808"/>
    <w:rsid w:val="00F22676"/>
    <w:rsid w:val="00F22ECA"/>
    <w:rsid w:val="00F231F0"/>
    <w:rsid w:val="00F31C1B"/>
    <w:rsid w:val="00F340FF"/>
    <w:rsid w:val="00F4582E"/>
    <w:rsid w:val="00F47207"/>
    <w:rsid w:val="00F50FA6"/>
    <w:rsid w:val="00F53960"/>
    <w:rsid w:val="00F61195"/>
    <w:rsid w:val="00F923D3"/>
    <w:rsid w:val="00FA0073"/>
    <w:rsid w:val="00FA231B"/>
    <w:rsid w:val="00FA298D"/>
    <w:rsid w:val="00FB23D8"/>
    <w:rsid w:val="00FB5770"/>
    <w:rsid w:val="00FC0CD3"/>
    <w:rsid w:val="00FC210F"/>
    <w:rsid w:val="00FC245D"/>
    <w:rsid w:val="00FC2EBD"/>
    <w:rsid w:val="00FC518E"/>
    <w:rsid w:val="00FC7322"/>
    <w:rsid w:val="00FD4CB1"/>
    <w:rsid w:val="00FE19D9"/>
    <w:rsid w:val="00FE7440"/>
    <w:rsid w:val="00FE7CA6"/>
    <w:rsid w:val="00FE7FB1"/>
    <w:rsid w:val="00FF194F"/>
    <w:rsid w:val="00FF43A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BF3F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F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F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F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F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BF3F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F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F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F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F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003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St-1209/2018</izvorni_sadrzaj>
    <derivirana_varijabla naziv="DomainObject.Predmet.OznakaBroj_1">St-1209/2018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3bb PROMOTION j.d.o.o. za usluge</izvorni_sadrzaj>
    <derivirana_varijabla naziv="DomainObject.Predmet.ProtustrankaFormated_1">  3bb PROMOTION j.d.o.o. za usluge</derivirana_varijabla>
  </DomainObject.Predmet.ProtustrankaFormated>
  <DomainObject.Predmet.ProtustrankaFormatedOIB>
    <izvorni_sadrzaj>  3bb PROMOTION j.d.o.o. za usluge, OIB 63572090341</izvorni_sadrzaj>
    <derivirana_varijabla naziv="DomainObject.Predmet.ProtustrankaFormatedOIB_1">  3bb PROMOTION j.d.o.o. za usluge, OIB 63572090341</derivirana_varijabla>
  </DomainObject.Predmet.ProtustrankaFormatedOIB>
  <DomainObject.Predmet.ProtustrankaFormatedWithAdress>
    <izvorni_sadrzaj> 3bb PROMOTION j.d.o.o. za usluge, Kamenarski breg 24, 10000 Zagreb</izvorni_sadrzaj>
    <derivirana_varijabla naziv="DomainObject.Predmet.ProtustrankaFormatedWithAdress_1"> 3bb PROMOTION j.d.o.o. za usluge, Kamenarski breg 24, 10000 Zagreb</derivirana_varijabla>
  </DomainObject.Predmet.ProtustrankaFormatedWithAdress>
  <DomainObject.Predmet.ProtustrankaFormatedWithAdressOIB>
    <izvorni_sadrzaj> 3bb PROMOTION j.d.o.o. za usluge, OIB 63572090341, Kamenarski breg 24, 10000 Zagreb</izvorni_sadrzaj>
    <derivirana_varijabla naziv="DomainObject.Predmet.ProtustrankaFormatedWithAdressOIB_1"> 3bb PROMOTION j.d.o.o. za usluge, OIB 63572090341, Kamenarski breg 24, 10000 Zagreb</derivirana_varijabla>
  </DomainObject.Predmet.ProtustrankaFormatedWithAdressOIB>
  <DomainObject.Predmet.ProtustrankaWithAdress>
    <izvorni_sadrzaj>3bb PROMOTION j.d.o.o. za usluge Kamenarski breg 24, 10000 Zagreb</izvorni_sadrzaj>
    <derivirana_varijabla naziv="DomainObject.Predmet.ProtustrankaWithAdress_1">3bb PROMOTION j.d.o.o. za usluge Kamenarski breg 24, 10000 Zagreb</derivirana_varijabla>
  </DomainObject.Predmet.ProtustrankaWithAdress>
  <DomainObject.Predmet.ProtustrankaWithAdressOIB>
    <izvorni_sadrzaj>3bb PROMOTION j.d.o.o. za usluge, OIB 63572090341, Kamenarski breg 24, 10000 Zagreb</izvorni_sadrzaj>
    <derivirana_varijabla naziv="DomainObject.Predmet.ProtustrankaWithAdressOIB_1">3bb PROMOTION j.d.o.o. za usluge, OIB 63572090341, Kamenarski breg 24, 10000 Zagreb</derivirana_varijabla>
  </DomainObject.Predmet.ProtustrankaWithAdressOIB>
  <DomainObject.Predmet.ProtustrankaNazivFormated>
    <izvorni_sadrzaj>3bb PROMOTION j.d.o.o. za usluge</izvorni_sadrzaj>
    <derivirana_varijabla naziv="DomainObject.Predmet.ProtustrankaNazivFormated_1">3bb PROMOTION j.d.o.o. za usluge</derivirana_varijabla>
  </DomainObject.Predmet.ProtustrankaNazivFormated>
  <DomainObject.Predmet.ProtustrankaNazivFormatedOIB>
    <izvorni_sadrzaj>3bb PROMOTION j.d.o.o. za usluge, OIB 63572090341</izvorni_sadrzaj>
    <derivirana_varijabla naziv="DomainObject.Predmet.ProtustrankaNazivFormatedOIB_1">3bb PROMOTION j.d.o.o. za usluge, OIB 63572090341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Marina Sedlić</izvorni_sadrzaj>
    <derivirana_varijabla naziv="DomainObject.Predmet.StrankaFormated_1">  FINA Regionalni centar Zagreb; Marina Sedlić</derivirana_varijabla>
  </DomainObject.Predmet.StrankaFormated>
  <DomainObject.Predmet.StrankaFormatedOIB>
    <izvorni_sadrzaj>  FINA Regionalni centar Zagreb, OIB 85821130368; Marina Sedlić, OIB 61587402256</izvorni_sadrzaj>
    <derivirana_varijabla naziv="DomainObject.Predmet.StrankaFormatedOIB_1">  FINA Regionalni centar Zagreb, OIB 85821130368; Marina Sedlić, OIB 61587402256</derivirana_varijabla>
  </DomainObject.Predmet.StrankaFormatedOIB>
  <DomainObject.Predmet.StrankaFormatedWithAdress>
    <izvorni_sadrzaj> FINA Regionalni centar Zagreb, Trg svibanjskih žrtava 1995. 1, 10000 Zagreb; Marina Sedlić, Kamenarski Breg 24, 10000 Zagreb</izvorni_sadrzaj>
    <derivirana_varijabla naziv="DomainObject.Predmet.StrankaFormatedWithAdress_1"> FINA Regionalni centar Zagreb, Trg svibanjskih žrtava 1995. 1, 10000 Zagreb; Marina Sedlić, Kamenarski Breg 24, 10000 Zagreb</derivirana_varijabla>
  </DomainObject.Predmet.StrankaFormatedWithAdress>
  <DomainObject.Predmet.StrankaFormatedWithAdressOIB>
    <izvorni_sadrzaj> FINA Regionalni centar Zagreb, OIB 85821130368, Trg svibanjskih žrtava 1995. 1, 10000 Zagreb; Marina Sedlić, OIB 61587402256, Kamenarski Breg 24, 10000 Zagreb</izvorni_sadrzaj>
    <derivirana_varijabla naziv="DomainObject.Predmet.StrankaFormatedWithAdressOIB_1"> FINA Regionalni centar Zagreb, OIB 85821130368, Trg svibanjskih žrtava 1995. 1, 10000 Zagreb; Marina Sedlić, OIB 61587402256, Kamenarski Breg 24, 10000 Zagreb</derivirana_varijabla>
  </DomainObject.Predmet.StrankaFormatedWithAdressOIB>
  <DomainObject.Predmet.StrankaWithAdress>
    <izvorni_sadrzaj>FINA Regionalni centar Zagreb Trg svibanjskih žrtava 1995. 1,10000 Zagreb,Marina Sedlić Kamenarski Breg 24,10000 Zagreb</izvorni_sadrzaj>
    <derivirana_varijabla naziv="DomainObject.Predmet.StrankaWithAdress_1">FINA Regionalni centar Zagreb Trg svibanjskih žrtava 1995. 1,10000 Zagreb,Marina Sedlić Kamenarski Breg 24,10000 Zagreb</derivirana_varijabla>
  </DomainObject.Predmet.StrankaWithAdress>
  <DomainObject.Predmet.StrankaWithAdressOIB>
    <izvorni_sadrzaj>FINA Regionalni centar Zagreb, OIB 85821130368, Trg svibanjskih žrtava 1995. 1,10000 Zagreb,Marina Sedlić, OIB 61587402256, Kamenarski Breg 24,10000 Zagreb</izvorni_sadrzaj>
    <derivirana_varijabla naziv="DomainObject.Predmet.StrankaWithAdressOIB_1">FINA Regionalni centar Zagreb, OIB 85821130368, Trg svibanjskih žrtava 1995. 1,10000 Zagreb,Marina Sedlić, OIB 61587402256, Kamenarski Breg 24,10000 Zagreb</derivirana_varijabla>
  </DomainObject.Predmet.StrankaWithAdressOIB>
  <DomainObject.Predmet.StrankaNazivFormated>
    <izvorni_sadrzaj>FINA Regionalni centar Zagreb,Marina Sedlić</izvorni_sadrzaj>
    <derivirana_varijabla naziv="DomainObject.Predmet.StrankaNazivFormated_1">FINA Regionalni centar Zagreb,Marina Sedlić</derivirana_varijabla>
  </DomainObject.Predmet.StrankaNazivFormated>
  <DomainObject.Predmet.StrankaNazivFormatedOIB>
    <izvorni_sadrzaj>FINA Regionalni centar Zagreb, OIB 85821130368,Marina Sedlić, OIB 61587402256</izvorni_sadrzaj>
    <derivirana_varijabla naziv="DomainObject.Predmet.StrankaNazivFormatedOIB_1">FINA Regionalni centar Zagreb, OIB 85821130368,Marina Sedlić, OIB 61587402256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Marina Sedlić</item>
    </izvorni_sadrzaj>
    <derivirana_varijabla naziv="DomainObject.Predmet.StrankaListFormated_1">
      <item>FINA Regionalni centar Zagreb</item>
      <item>Marina Sedlić</item>
    </derivirana_varijabla>
  </DomainObject.Predmet.StrankaListFormated>
  <DomainObject.Predmet.StrankaListFormatedOIB>
    <izvorni_sadrzaj>
      <item>FINA Regionalni centar Zagreb, OIB 85821130368</item>
      <item>Marina Sedlić, OIB 61587402256</item>
    </izvorni_sadrzaj>
    <derivirana_varijabla naziv="DomainObject.Predmet.StrankaListFormatedOIB_1">
      <item>FINA Regionalni centar Zagreb, OIB 85821130368</item>
      <item>Marina Sedlić, OIB 61587402256</item>
    </derivirana_varijabla>
  </DomainObject.Predmet.StrankaListFormatedOIB>
  <DomainObject.Predmet.StrankaListFormatedWithAdress>
    <izvorni_sadrzaj>
      <item>FINA Regionalni centar Zagreb, Trg svibanjskih žrtava 1995. 1, 10000 Zagreb</item>
      <item>Marina Sedlić, Kamenarski Breg 24, 10000 Zagreb</item>
    </izvorni_sadrzaj>
    <derivirana_varijabla naziv="DomainObject.Predmet.StrankaListFormatedWithAdress_1">
      <item>FINA Regionalni centar Zagreb, Trg svibanjskih žrtava 1995. 1, 10000 Zagreb</item>
      <item>Marina Sedlić, Kamenarski Breg 24,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Marina Sedlić, OIB 61587402256, Kamenarski Breg 24, 10000 Zagreb</item>
    </izvorni_sadrzaj>
    <derivirana_varijabla naziv="DomainObject.Predmet.StrankaListFormatedWithAdressOIB_1">
      <item>FINA Regionalni centar Zagreb, OIB 85821130368, Trg svibanjskih žrtava 1995. 1, 10000 Zagreb</item>
      <item>Marina Sedlić, OIB 61587402256, Kamenarski Breg 24, 10000 Zagreb</item>
    </derivirana_varijabla>
  </DomainObject.Predmet.StrankaListFormatedWithAdressOIB>
  <DomainObject.Predmet.StrankaListNazivFormated>
    <izvorni_sadrzaj>
      <item>FINA Regionalni centar Zagreb</item>
      <item>Marina Sedlić</item>
    </izvorni_sadrzaj>
    <derivirana_varijabla naziv="DomainObject.Predmet.StrankaListNazivFormated_1">
      <item>FINA Regionalni centar Zagreb</item>
      <item>Marina Sedlić</item>
    </derivirana_varijabla>
  </DomainObject.Predmet.StrankaListNazivFormated>
  <DomainObject.Predmet.StrankaListNazivFormatedOIB>
    <izvorni_sadrzaj>
      <item>FINA Regionalni centar Zagreb, OIB 85821130368</item>
      <item>Marina Sedlić, OIB 61587402256</item>
    </izvorni_sadrzaj>
    <derivirana_varijabla naziv="DomainObject.Predmet.StrankaListNazivFormatedOIB_1">
      <item>FINA Regionalni centar Zagreb, OIB 85821130368</item>
      <item>Marina Sedlić, OIB 61587402256</item>
    </derivirana_varijabla>
  </DomainObject.Predmet.StrankaListNazivFormatedOIB>
  <DomainObject.Predmet.ProtuStrankaListFormated>
    <izvorni_sadrzaj>
      <item>3bb PROMOTION j.d.o.o. za usluge</item>
    </izvorni_sadrzaj>
    <derivirana_varijabla naziv="DomainObject.Predmet.ProtuStrankaListFormated_1">
      <item>3bb PROMOTION j.d.o.o. za usluge</item>
    </derivirana_varijabla>
  </DomainObject.Predmet.ProtuStrankaListFormated>
  <DomainObject.Predmet.ProtuStrankaListFormatedOIB>
    <izvorni_sadrzaj>
      <item>3bb PROMOTION j.d.o.o. za usluge, OIB 63572090341</item>
    </izvorni_sadrzaj>
    <derivirana_varijabla naziv="DomainObject.Predmet.ProtuStrankaListFormatedOIB_1">
      <item>3bb PROMOTION j.d.o.o. za usluge, OIB 63572090341</item>
    </derivirana_varijabla>
  </DomainObject.Predmet.ProtuStrankaListFormatedOIB>
  <DomainObject.Predmet.ProtuStrankaListFormatedWithAdress>
    <izvorni_sadrzaj>
      <item>3bb PROMOTION j.d.o.o. za usluge, Kamenarski breg 24, 10000 Zagreb</item>
    </izvorni_sadrzaj>
    <derivirana_varijabla naziv="DomainObject.Predmet.ProtuStrankaListFormatedWithAdress_1">
      <item>3bb PROMOTION j.d.o.o. za usluge, Kamenarski breg 24, 10000 Zagreb</item>
    </derivirana_varijabla>
  </DomainObject.Predmet.ProtuStrankaListFormatedWithAdress>
  <DomainObject.Predmet.ProtuStrankaListFormatedWithAdressOIB>
    <izvorni_sadrzaj>
      <item>3bb PROMOTION j.d.o.o. za usluge, OIB 63572090341, Kamenarski breg 24, 10000 Zagreb</item>
    </izvorni_sadrzaj>
    <derivirana_varijabla naziv="DomainObject.Predmet.ProtuStrankaListFormatedWithAdressOIB_1">
      <item>3bb PROMOTION j.d.o.o. za usluge, OIB 63572090341, Kamenarski breg 24, 10000 Zagreb</item>
    </derivirana_varijabla>
  </DomainObject.Predmet.ProtuStrankaListFormatedWithAdressOIB>
  <DomainObject.Predmet.ProtuStrankaListNazivFormated>
    <izvorni_sadrzaj>
      <item>3bb PROMOTION j.d.o.o. za usluge</item>
    </izvorni_sadrzaj>
    <derivirana_varijabla naziv="DomainObject.Predmet.ProtuStrankaListNazivFormated_1">
      <item>3bb PROMOTION j.d.o.o. za usluge</item>
    </derivirana_varijabla>
  </DomainObject.Predmet.ProtuStrankaListNazivFormated>
  <DomainObject.Predmet.ProtuStrankaListNazivFormatedOIB>
    <izvorni_sadrzaj>
      <item>3bb PROMOTION j.d.o.o. za usluge, OIB 63572090341</item>
    </izvorni_sadrzaj>
    <derivirana_varijabla naziv="DomainObject.Predmet.ProtuStrankaListNazivFormatedOIB_1">
      <item>3bb PROMOTION j.d.o.o. za usluge, OIB 63572090341</item>
    </derivirana_varijabla>
  </DomainObject.Predmet.ProtuStrankaListNazivFormatedOIB>
  <DomainObject.Predmet.OstaliListFormated>
    <izvorni_sadrzaj>
      <item>Marina Sedlić</item>
    </izvorni_sadrzaj>
    <derivirana_varijabla naziv="DomainObject.Predmet.OstaliListFormated_1">
      <item>Marina Sedlić</item>
    </derivirana_varijabla>
  </DomainObject.Predmet.OstaliListFormated>
  <DomainObject.Predmet.OstaliListFormatedOIB>
    <izvorni_sadrzaj>
      <item>Marina Sedlić, OIB 61587402256</item>
    </izvorni_sadrzaj>
    <derivirana_varijabla naziv="DomainObject.Predmet.OstaliListFormatedOIB_1">
      <item>Marina Sedlić, OIB 61587402256</item>
    </derivirana_varijabla>
  </DomainObject.Predmet.OstaliListFormatedOIB>
  <DomainObject.Predmet.OstaliListFormatedWithAdress>
    <izvorni_sadrzaj>
      <item>Marina Sedlić, Kamenarski Breg 24, 10000 Zagreb</item>
    </izvorni_sadrzaj>
    <derivirana_varijabla naziv="DomainObject.Predmet.OstaliListFormatedWithAdress_1">
      <item>Marina Sedlić, Kamenarski Breg 24, 10000 Zagreb</item>
    </derivirana_varijabla>
  </DomainObject.Predmet.OstaliListFormatedWithAdress>
  <DomainObject.Predmet.OstaliListFormatedWithAdressOIB>
    <izvorni_sadrzaj>
      <item>Marina Sedlić, OIB 61587402256, Kamenarski Breg 24, 10000 Zagreb</item>
    </izvorni_sadrzaj>
    <derivirana_varijabla naziv="DomainObject.Predmet.OstaliListFormatedWithAdressOIB_1">
      <item>Marina Sedlić, OIB 61587402256, Kamenarski Breg 24, 10000 Zagreb</item>
    </derivirana_varijabla>
  </DomainObject.Predmet.OstaliListFormatedWithAdressOIB>
  <DomainObject.Predmet.OstaliListNazivFormated>
    <izvorni_sadrzaj>
      <item>Marina Sedlić</item>
    </izvorni_sadrzaj>
    <derivirana_varijabla naziv="DomainObject.Predmet.OstaliListNazivFormated_1">
      <item>Marina Sedlić</item>
    </derivirana_varijabla>
  </DomainObject.Predmet.OstaliListNazivFormated>
  <DomainObject.Predmet.OstaliListNazivFormatedOIB>
    <izvorni_sadrzaj>
      <item>Marina Sedlić, OIB 61587402256</item>
    </izvorni_sadrzaj>
    <derivirana_varijabla naziv="DomainObject.Predmet.OstaliListNazivFormatedOIB_1">
      <item>Marina Sedlić, OIB 61587402256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3bb PROMOTION j.d.o.o. za usluge</izvorni_sadrzaj>
    <derivirana_varijabla naziv="DomainObject.Predmet.ProtustrankaIDrugi_1">3bb PROMOTION j.d.o.o.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3bb PROMOTION j.d.o.o. za usluge, OIB 63572090341, Kamenarski breg 24, 10000 Zagreb</izvorni_sadrzaj>
    <derivirana_varijabla naziv="DomainObject.Predmet.ProtustrankaIDrugiAdressOIB_1">3bb PROMOTION j.d.o.o. za usluge, OIB 63572090341, Kamenarski breg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3bb PROMOTION j.d.o.o. za usluge</item>
      <item>FINA Regionalni centar Zagreb</item>
      <item>Marina Sedlić</item>
      <item>Marina Sedlić</item>
    </izvorni_sadrzaj>
    <derivirana_varijabla naziv="DomainObject.Predmet.SudioniciListNaziv_1">
      <item>3bb PROMOTION j.d.o.o. za usluge</item>
      <item>FINA Regionalni centar Zagreb</item>
      <item>Marina Sedlić</item>
      <item>Marina Sedlić</item>
    </derivirana_varijabla>
  </DomainObject.Predmet.SudioniciListNaziv>
  <DomainObject.Predmet.SudioniciListAdressOIB>
    <izvorni_sadrzaj>
      <item>3bb PROMOTION j.d.o.o. za usluge, OIB 63572090341, Kamenarski breg 24,10000 Zagreb</item>
      <item>FINA Regionalni centar Zagreb, OIB 85821130368, Trg svibanjskih žrtava 1995. 1,10000 Zagreb</item>
      <item>Marina Sedlić, OIB 61587402256, Kamenarski Breg 24,10000 Zagreb</item>
      <item>Marina Sedlić, OIB 61587402256, Kamenarski Breg 24,10000 Zagreb</item>
    </izvorni_sadrzaj>
    <derivirana_varijabla naziv="DomainObject.Predmet.SudioniciListAdressOIB_1">
      <item>3bb PROMOTION j.d.o.o. za usluge, OIB 63572090341, Kamenarski breg 24,10000 Zagreb</item>
      <item>FINA Regionalni centar Zagreb, OIB 85821130368, Trg svibanjskih žrtava 1995. 1,10000 Zagreb</item>
      <item>Marina Sedlić, OIB 61587402256, Kamenarski Breg 24,10000 Zagreb</item>
      <item>Marina Sedlić, OIB 61587402256, Kamenarski Breg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63572090341</item>
      <item>, OIB 85821130368</item>
      <item>, OIB 61587402256</item>
      <item>, OIB 61587402256</item>
    </izvorni_sadrzaj>
    <derivirana_varijabla naziv="DomainObject.Predmet.SudioniciListNazivOIB_1">
      <item>, OIB 63572090341</item>
      <item>, OIB 85821130368</item>
      <item>, OIB 61587402256</item>
      <item>, OIB 61587402256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St-1209/2018-7</izvorni_sadrzaj>
    <derivirana_varijabla naziv="DomainObject.PredzadnjaOdlukaIzPredmeta.Oznaka_1">St-1209/2018-7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70</properties:Words>
  <properties:Characters>476</properties:Characters>
  <properties:Lines>34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2018-12-04T12:12:00Z</dcterms:created>
  <dc:creator>Korisnik</dc:creator>
  <cp:lastModifiedBy>Mirjana Gašparić</cp:lastModifiedBy>
  <cp:lastPrinted>2018-12-04T12:14:00Z</cp:lastPrinted>
  <dcterms:modified xmlns:xsi="http://www.w3.org/2001/XMLSchema-instance" xsi:type="dcterms:W3CDTF">2018-12-04T12:15:00Z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(St-1209-2018.docx)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