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7a35" w14:paraId="14d7a35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84DFE">
        <w:t>6996</w:t>
      </w:r>
      <w:r>
        <w:t>/2015</w:t>
      </w:r>
      <w:r w:rsidR="004D0775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D23C68" w:rsidRPr="00BC0857">
        <w:t>ELEKTRONIK-TT SUSTAVI d.o.o.</w:t>
      </w:r>
      <w:r w:rsidR="00D23C68" w:rsidRPr="00260476">
        <w:t xml:space="preserve">, </w:t>
      </w:r>
      <w:r w:rsidR="00D23C68" w:rsidRPr="00BC0857">
        <w:t>Koranska 1/A</w:t>
      </w:r>
      <w:r w:rsidR="00D23C68" w:rsidRPr="00260476">
        <w:t xml:space="preserve">, Zagreb, OIB: </w:t>
      </w:r>
      <w:r w:rsidR="00D23C68" w:rsidRPr="00BC0857">
        <w:t>40706802495</w:t>
      </w:r>
      <w:r>
        <w:t xml:space="preserve">, dana  </w:t>
      </w:r>
      <w:r w:rsidR="00D23C68">
        <w:t>12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D23C68" w:rsidRPr="00BC0857">
        <w:t>ELEKTRONIK-TT SUSTAVI d.o.o.</w:t>
      </w:r>
      <w:r w:rsidR="00D23C68" w:rsidRPr="00260476">
        <w:t xml:space="preserve">, </w:t>
      </w:r>
      <w:r w:rsidR="00D23C68" w:rsidRPr="00BC0857">
        <w:t>Koranska 1/A</w:t>
      </w:r>
      <w:r w:rsidR="00D23C68" w:rsidRPr="00260476">
        <w:t xml:space="preserve">, Zagreb, OIB: </w:t>
      </w:r>
      <w:r w:rsidR="00D23C68" w:rsidRPr="00BC0857">
        <w:t>40706802495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D23C68">
        <w:t>12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D23C68">
        <w:t xml:space="preserve"> IVAN GJURAŠIĆ iz Zagreba, Petrinjska 28,  OIB: </w:t>
      </w:r>
      <w:r w:rsidR="00D23C68" w:rsidRPr="00BC560B">
        <w:t>66025260916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D23C68" w:rsidRPr="00BC0857">
        <w:t>ELEKTRONIK-TT SUSTAVI d.o.o.</w:t>
      </w:r>
      <w:r w:rsidR="00D23C68" w:rsidRPr="00260476">
        <w:t xml:space="preserve">, </w:t>
      </w:r>
      <w:r w:rsidR="00D23C68" w:rsidRPr="00BC0857">
        <w:t>Koranska 1/A</w:t>
      </w:r>
      <w:r w:rsidR="00D23C68" w:rsidRPr="00260476">
        <w:t xml:space="preserve">, Zagreb, OIB: </w:t>
      </w:r>
      <w:r w:rsidR="00D23C68" w:rsidRPr="00BC0857">
        <w:t>40706802495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D23C68">
        <w:t xml:space="preserve"> 12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4D0775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4D0775" w:rsidP="004D0775" w:rsidR="004D0775">
      <w:pPr>
        <w:pStyle w:val="Bezproreda"/>
        <w:jc w:val="right"/>
      </w:pPr>
      <w:r>
        <w:t>Za točnost otpravka-ovlašteni službenik:</w:t>
      </w:r>
    </w:p>
    <w:p w:rsidRDefault="004D0775" w:rsidP="004D0775" w:rsidR="004D0775">
      <w:pPr>
        <w:pStyle w:val="Bezproreda"/>
        <w:jc w:val="right"/>
      </w:pPr>
      <w:r>
        <w:t xml:space="preserve">Tanja Štraubert </w:t>
      </w:r>
    </w:p>
    <w:sectPr w:rsidSect="00EF1FD3" w:rsidR="004D077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9A1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384DFE">
          <w:t>6996/2015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72643"/>
    <w:rsid w:val="001371FB"/>
    <w:rsid w:val="001B22F8"/>
    <w:rsid w:val="00384DFE"/>
    <w:rsid w:val="003A3366"/>
    <w:rsid w:val="004D0775"/>
    <w:rsid w:val="004E266D"/>
    <w:rsid w:val="00677951"/>
    <w:rsid w:val="00A00961"/>
    <w:rsid w:val="00AA7B27"/>
    <w:rsid w:val="00AE11D4"/>
    <w:rsid w:val="00BA2A5A"/>
    <w:rsid w:val="00BC1874"/>
    <w:rsid w:val="00C136F3"/>
    <w:rsid w:val="00D23C68"/>
    <w:rsid w:val="00DC0AA2"/>
    <w:rsid w:val="00DE059B"/>
    <w:rsid w:val="00DF1FFF"/>
    <w:rsid w:val="00E629A1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D0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D0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6996</izvorni_sadrzaj>
    <derivirana_varijabla naziv="DomainObject.Predmet.Broj_1">6996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St-6996/2015</izvorni_sadrzaj>
    <derivirana_varijabla naziv="DomainObject.Predmet.OznakaBroj_1">St-6996/2015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ELEKTRONIK-TT SUSTAVI d.o.o. zastupanog po punomoćniku Miroslav Cindrić</izvorni_sadrzaj>
    <derivirana_varijabla naziv="DomainObject.Predmet.ProtustrankaFormated_1">  ELEKTRONIK-TT SUSTAVI d.o.o. zastupanog po punomoćniku Miroslav Cindrić</derivirana_varijabla>
  </DomainObject.Predmet.ProtustrankaFormated>
  <DomainObject.Predmet.ProtustrankaFormatedOIB>
    <izvorni_sadrzaj>  ELEKTRONIK-TT SUSTAVI d.o.o., OIB 40706802495 zastupanog po punomoćniku Miroslav Cindrić</izvorni_sadrzaj>
    <derivirana_varijabla naziv="DomainObject.Predmet.ProtustrankaFormatedOIB_1">  ELEKTRONIK-TT SUSTAVI d.o.o., OIB 40706802495 zastupanog po punomoćniku Miroslav Cindrić</derivirana_varijabla>
  </DomainObject.Predmet.ProtustrankaFormatedOIB>
  <DomainObject.Predmet.ProtustrankaFormatedWithAdress>
    <izvorni_sadrzaj> ELEKTRONIK-TT SUSTAVI d.o.o., Koranska 1/A, 10000 Zagreb zastupanog po punomoćniku Miroslav Cindrić</izvorni_sadrzaj>
    <derivirana_varijabla naziv="DomainObject.Predmet.ProtustrankaFormatedWithAdress_1"> ELEKTRONIK-TT SUSTAVI d.o.o., Koranska 1/A, 10000 Zagreb zastupanog po punomoćniku Miroslav Cindrić</derivirana_varijabla>
  </DomainObject.Predmet.ProtustrankaFormatedWithAdress>
  <DomainObject.Predmet.ProtustrankaFormatedWithAdressOIB>
    <izvorni_sadrzaj> ELEKTRONIK-TT SUSTAVI d.o.o., OIB 40706802495, Koranska 1/A, 10000 Zagreb zastupanog po punomoćniku Miroslav Cindrić</izvorni_sadrzaj>
    <derivirana_varijabla naziv="DomainObject.Predmet.ProtustrankaFormatedWithAdressOIB_1"> ELEKTRONIK-TT SUSTAVI d.o.o., OIB 40706802495, Koranska 1/A, 10000 Zagreb zastupanog po punomoćniku Miroslav Cindrić</derivirana_varijabla>
  </DomainObject.Predmet.ProtustrankaFormatedWithAdressOIB>
  <DomainObject.Predmet.ProtustrankaWithAdress>
    <izvorni_sadrzaj>ELEKTRONIK-TT SUSTAVI d.o.o. Koranska 1/A, 10000 Zagreb</izvorni_sadrzaj>
    <derivirana_varijabla naziv="DomainObject.Predmet.ProtustrankaWithAdress_1">ELEKTRONIK-TT SUSTAVI d.o.o. Koranska 1/A, 10000 Zagreb</derivirana_varijabla>
  </DomainObject.Predmet.ProtustrankaWithAdress>
  <DomainObject.Predmet.ProtustrankaWithAdressOIB>
    <izvorni_sadrzaj>ELEKTRONIK-TT SUSTAVI d.o.o., OIB 40706802495, Koranska 1/A, 10000 Zagreb</izvorni_sadrzaj>
    <derivirana_varijabla naziv="DomainObject.Predmet.ProtustrankaWithAdressOIB_1">ELEKTRONIK-TT SUSTAVI d.o.o., OIB 40706802495, Koranska 1/A, 10000 Zagreb</derivirana_varijabla>
  </DomainObject.Predmet.ProtustrankaWithAdressOIB>
  <DomainObject.Predmet.ProtustrankaNazivFormated>
    <izvorni_sadrzaj>ELEKTRONIK-TT SUSTAVI d.o.o.</izvorni_sadrzaj>
    <derivirana_varijabla naziv="DomainObject.Predmet.ProtustrankaNazivFormated_1">ELEKTRONIK-TT SUSTAVI d.o.o.</derivirana_varijabla>
  </DomainObject.Predmet.ProtustrankaNazivFormated>
  <DomainObject.Predmet.ProtustrankaNazivFormatedOIB>
    <izvorni_sadrzaj>ELEKTRONIK-TT SUSTAVI d.o.o., OIB 40706802495</izvorni_sadrzaj>
    <derivirana_varijabla naziv="DomainObject.Predmet.ProtustrankaNazivFormatedOIB_1">ELEKTRONIK-TT SUSTAVI d.o.o., OIB 40706802495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ELEKTRONIK-TT SUSTAVI d.o.o. zastupanog po punomoćniku Miroslav Cindrić</item>
    </izvorni_sadrzaj>
    <derivirana_varijabla naziv="DomainObject.Predmet.ProtuStrankaListFormated_1">
      <item>ELEKTRONIK-TT SUSTAVI d.o.o. zastupanog po punomoćniku Miroslav Cindrić</item>
    </derivirana_varijabla>
  </DomainObject.Predmet.ProtuStrankaListFormated>
  <DomainObject.Predmet.ProtuStrankaListFormatedOIB>
    <izvorni_sadrzaj>
      <item>ELEKTRONIK-TT SUSTAVI d.o.o., OIB 40706802495 zastupanog po punomoćniku Miroslav Cindrić</item>
    </izvorni_sadrzaj>
    <derivirana_varijabla naziv="DomainObject.Predmet.ProtuStrankaListFormatedOIB_1">
      <item>ELEKTRONIK-TT SUSTAVI d.o.o., OIB 40706802495 zastupanog po punomoćniku Miroslav Cindrić</item>
    </derivirana_varijabla>
  </DomainObject.Predmet.ProtuStrankaListFormatedOIB>
  <DomainObject.Predmet.ProtuStrankaListFormatedWithAdress>
    <izvorni_sadrzaj>
      <item>ELEKTRONIK-TT SUSTAVI d.o.o., Koranska 1/A, 10000 Zagreb zastupanog po punomoćniku Miroslav Cindrić</item>
    </izvorni_sadrzaj>
    <derivirana_varijabla naziv="DomainObject.Predmet.ProtuStrankaListFormatedWithAdress_1">
      <item>ELEKTRONIK-TT SUSTAVI d.o.o., Koranska 1/A, 10000 Zagreb zastupanog po punomoćniku Miroslav Cindrić</item>
    </derivirana_varijabla>
  </DomainObject.Predmet.ProtuStrankaListFormatedWithAdress>
  <DomainObject.Predmet.ProtuStrankaListFormatedWithAdressOIB>
    <izvorni_sadrzaj>
      <item>ELEKTRONIK-TT SUSTAVI d.o.o., OIB 40706802495, Koranska 1/A, 10000 Zagreb zastupanog po punomoćniku Miroslav Cindrić</item>
    </izvorni_sadrzaj>
    <derivirana_varijabla naziv="DomainObject.Predmet.ProtuStrankaListFormatedWithAdressOIB_1">
      <item>ELEKTRONIK-TT SUSTAVI d.o.o., OIB 40706802495, Koranska 1/A, 10000 Zagreb zastupanog po punomoćniku Miroslav Cindrić</item>
    </derivirana_varijabla>
  </DomainObject.Predmet.ProtuStrankaListFormatedWithAdressOIB>
  <DomainObject.Predmet.ProtuStrankaListNazivFormated>
    <izvorni_sadrzaj>
      <item>ELEKTRONIK-TT SUSTAVI d.o.o.</item>
    </izvorni_sadrzaj>
    <derivirana_varijabla naziv="DomainObject.Predmet.ProtuStrankaListNazivFormated_1">
      <item>ELEKTRONIK-TT SUSTAVI d.o.o.</item>
    </derivirana_varijabla>
  </DomainObject.Predmet.ProtuStrankaListNazivFormated>
  <DomainObject.Predmet.ProtuStrankaListNazivFormatedOIB>
    <izvorni_sadrzaj>
      <item>ELEKTRONIK-TT SUSTAVI d.o.o., OIB 40706802495</item>
    </izvorni_sadrzaj>
    <derivirana_varijabla naziv="DomainObject.Predmet.ProtuStrankaListNazivFormatedOIB_1">
      <item>ELEKTRONIK-TT SUSTAVI d.o.o., OIB 40706802495</item>
    </derivirana_varijabla>
  </DomainObject.Predmet.ProtuStrankaListNazivFormatedOIB>
  <DomainObject.Predmet.OstaliListFormated>
    <izvorni_sadrzaj>
      <item>Ivan Gjurašić</item>
      <item>Miroslav Cindrić punomoćnik sudionika u postupku ELEKTRONIK-TT SUSTAVI d.o.o.</item>
    </izvorni_sadrzaj>
    <derivirana_varijabla naziv="DomainObject.Predmet.OstaliListFormated_1">
      <item>Ivan Gjurašić</item>
      <item>Miroslav Cindrić punomoćnik sudionika u postupku ELEKTRONIK-TT SUSTAVI d.o.o.</item>
    </derivirana_varijabla>
  </DomainObject.Predmet.OstaliListFormated>
  <DomainObject.Predmet.OstaliListFormatedOIB>
    <izvorni_sadrzaj>
      <item>Ivan Gjurašić, OIB 66025260916</item>
      <item>Miroslav Cindrić, OIB 94191601100 punomoćnik sudionika u postupku ELEKTRONIK-TT SUSTAVI d.o.o.</item>
    </izvorni_sadrzaj>
    <derivirana_varijabla naziv="DomainObject.Predmet.OstaliListFormatedOIB_1">
      <item>Ivan Gjurašić, OIB 66025260916</item>
      <item>Miroslav Cindrić, OIB 94191601100 punomoćnik sudionika u postupku ELEKTRONIK-TT SUSTAVI d.o.o.</item>
    </derivirana_varijabla>
  </DomainObject.Predmet.OstaliListFormatedOIB>
  <DomainObject.Predmet.OstaliListFormatedWithAdress>
    <izvorni_sadrzaj>
      <item>Ivan Gjurašić, Petrinjska 28, 10000 Zagreb</item>
      <item>Miroslav Cindrić, Mučnjakova 6, 44317 Popovača punomoćnik sudionika u postupku ELEKTRONIK-TT SUSTAVI d.o.o.</item>
    </izvorni_sadrzaj>
    <derivirana_varijabla naziv="DomainObject.Predmet.OstaliListFormatedWithAdress_1">
      <item>Ivan Gjurašić, Petrinjska 28, 10000 Zagreb</item>
      <item>Miroslav Cindrić, Mučnjakova 6, 44317 Popovača punomoćnik sudionika u postupku ELEKTRONIK-TT SUSTAVI d.o.o.</item>
    </derivirana_varijabla>
  </DomainObject.Predmet.OstaliListFormatedWithAdress>
  <DomainObject.Predmet.OstaliListFormatedWithAdressOIB>
    <izvorni_sadrzaj>
      <item>Ivan Gjurašić, OIB 66025260916, Petrinjska 28, 10000 Zagreb</item>
      <item>Miroslav Cindrić, OIB 94191601100, Mučnjakova 6, 44317 Popovača punomoćnik sudionika u postupku ELEKTRONIK-TT SUSTAVI d.o.o.</item>
    </izvorni_sadrzaj>
    <derivirana_varijabla naziv="DomainObject.Predmet.OstaliListFormatedWithAdressOIB_1">
      <item>Ivan Gjurašić, OIB 66025260916, Petrinjska 28, 10000 Zagreb</item>
      <item>Miroslav Cindrić, OIB 94191601100, Mučnjakova 6, 44317 Popovača punomoćnik sudionika u postupku ELEKTRONIK-TT SUSTAVI d.o.o.</item>
    </derivirana_varijabla>
  </DomainObject.Predmet.OstaliListFormatedWithAdressOIB>
  <DomainObject.Predmet.OstaliListNazivFormated>
    <izvorni_sadrzaj>
      <item>Ivan Gjurašić</item>
      <item>Miroslav Cindrić</item>
    </izvorni_sadrzaj>
    <derivirana_varijabla naziv="DomainObject.Predmet.OstaliListNazivFormated_1">
      <item>Ivan Gjurašić</item>
      <item>Miroslav Cindrić</item>
    </derivirana_varijabla>
  </DomainObject.Predmet.OstaliListNazivFormated>
  <DomainObject.Predmet.OstaliListNazivFormatedOIB>
    <izvorni_sadrzaj>
      <item>Ivan Gjurašić, OIB 66025260916</item>
      <item>Miroslav Cindrić, OIB 94191601100</item>
    </izvorni_sadrzaj>
    <derivirana_varijabla naziv="DomainObject.Predmet.OstaliListNazivFormatedOIB_1">
      <item>Ivan Gjurašić, OIB 66025260916</item>
      <item>Miroslav Cindrić, OIB 94191601100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ELEKTRONIK-TT SUSTAVI d.o.o.</izvorni_sadrzaj>
    <derivirana_varijabla naziv="DomainObject.Predmet.ProtustrankaIDrugi_1">ELEKTRONIK-TT SUSTAVI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ELEKTRONIK-TT SUSTAVI d.o.o., OIB 40706802495, Koranska 1/A, 10000 Zagreb</izvorni_sadrzaj>
    <derivirana_varijabla naziv="DomainObject.Predmet.ProtustrankaIDrugiAdressOIB_1">ELEKTRONIK-TT SUSTAVI d.o.o., OIB 40706802495, Koranska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ELEKTRONIK-TT SUSTAVI d.o.o.</item>
      <item>Ivan Gjurašić</item>
      <item>Miroslav Cindrić</item>
    </izvorni_sadrzaj>
    <derivirana_varijabla naziv="DomainObject.Predmet.SudioniciListNaziv_1">
      <item>FINA Regionalni centar Zagreb</item>
      <item>ELEKTRONIK-TT SUSTAVI d.o.o.</item>
      <item>Ivan Gjurašić</item>
      <item>Miroslav Cindrić</item>
    </derivirana_varijabla>
  </DomainObject.Predmet.SudioniciListNaziv>
  <DomainObject.Predmet.SudioniciListAdressOIB>
    <izvorni_sadrzaj>
      <item>FINA Regionalni centar Zagreb, OIB 85821130368, Trg svibanjskih žrtava 1995.1,10000 Zagreb</item>
      <item>ELEKTRONIK-TT SUSTAVI d.o.o., OIB 40706802495, Koranska 1/A,10000 Zagreb</item>
      <item>Ivan Gjurašić, OIB 66025260916, Petrinjska 28,10000 Zagreb</item>
      <item>Miroslav Cindrić, OIB 94191601100, Mučnjakova 6,44317 Popovača</item>
    </izvorni_sadrzaj>
    <derivirana_varijabla naziv="DomainObject.Predmet.SudioniciListAdressOIB_1">
      <item>FINA Regionalni centar Zagreb, OIB 85821130368, Trg svibanjskih žrtava 1995.1,10000 Zagreb</item>
      <item>ELEKTRONIK-TT SUSTAVI d.o.o., OIB 40706802495, Koranska 1/A,10000 Zagreb</item>
      <item>Ivan Gjurašić, OIB 66025260916, Petrinjska 28,10000 Zagreb</item>
      <item>Miroslav Cindrić, OIB 94191601100, Mučnjakova 6,44317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40706802495</item>
      <item>, OIB 66025260916</item>
      <item>, OIB 94191601100</item>
    </izvorni_sadrzaj>
    <derivirana_varijabla naziv="DomainObject.Predmet.SudioniciListNazivOIB_1">
      <item>, OIB 85821130368</item>
      <item>, OIB 40706802495</item>
      <item>, OIB 66025260916</item>
      <item>, OIB 94191601100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2004</properties:Characters>
  <properties:Lines>71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2016-05-12T08:07:00Z</dcterms:created>
  <dc:creator>Sandra Rotar Vogrin</dc:creator>
  <cp:lastModifiedBy>Tanja Štraubert</cp:lastModifiedBy>
  <cp:lastPrinted>2016-05-12T11:07:00Z</cp:lastPrinted>
  <dcterms:modified xmlns:xsi="http://www.w3.org/2001/XMLSchema-instance" xsi:type="dcterms:W3CDTF">2016-05-12T11:07:00Z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