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d67a" w14:paraId="ca9d67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721E3">
        <w:t>7214/2015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4656A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E274A" w:rsidRPr="00EE274A">
        <w:t xml:space="preserve"> </w:t>
      </w:r>
      <w:r w:rsidR="00EE274A">
        <w:t xml:space="preserve"> </w:t>
      </w:r>
      <w:r w:rsidR="00F721E3">
        <w:t>KAPITAL IZGRADNJA d.o.o., Zagreb, Petra i Tome Erdödy 5</w:t>
      </w:r>
      <w:r w:rsidR="008163C0">
        <w:t xml:space="preserve">, OIB: </w:t>
      </w:r>
      <w:r w:rsidR="00F721E3">
        <w:t>46222904563</w:t>
      </w:r>
      <w:r w:rsidR="008163C0">
        <w:t xml:space="preserve">, MBS: </w:t>
      </w:r>
      <w:r w:rsidR="00F721E3">
        <w:t>080548216</w:t>
      </w:r>
      <w:r w:rsidR="008163C0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721E3">
        <w:t>4.620,72</w:t>
      </w:r>
      <w:r w:rsidR="00E36EE2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4656A">
        <w:t xml:space="preserve">16. ožujka </w:t>
      </w:r>
      <w:r w:rsidR="00590AEF">
        <w:t>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721E3">
      <w:t>7214/2015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63074"/>
    <w:rsid w:val="00163E9A"/>
    <w:rsid w:val="00185571"/>
    <w:rsid w:val="001D0C53"/>
    <w:rsid w:val="001D3860"/>
    <w:rsid w:val="001E50FB"/>
    <w:rsid w:val="001F6933"/>
    <w:rsid w:val="00200BC5"/>
    <w:rsid w:val="00230A63"/>
    <w:rsid w:val="0024170D"/>
    <w:rsid w:val="0024656A"/>
    <w:rsid w:val="00263D6D"/>
    <w:rsid w:val="00264D19"/>
    <w:rsid w:val="00272846"/>
    <w:rsid w:val="00276508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C3302"/>
    <w:rsid w:val="00ED2B04"/>
    <w:rsid w:val="00ED6AA8"/>
    <w:rsid w:val="00EE274A"/>
    <w:rsid w:val="00EF1BCD"/>
    <w:rsid w:val="00F034D3"/>
    <w:rsid w:val="00F60614"/>
    <w:rsid w:val="00F721E3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E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E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E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E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E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E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E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E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7214</izvorni_sadrzaj>
    <derivirana_varijabla naziv="DomainObject.Predmet.Broj_1">7214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St-7214/2015</izvorni_sadrzaj>
    <derivirana_varijabla naziv="DomainObject.Predmet.OznakaBroj_1">St-7214/2015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KAPITAL IZGRADNJA d.o.o. zastupanog po punomoćniku Dražen Poznanović</izvorni_sadrzaj>
    <derivirana_varijabla naziv="DomainObject.Predmet.ProtustrankaFormated_1">  KAPITAL IZGRADNJA d.o.o. zastupanog po punomoćniku Dražen Poznanović</derivirana_varijabla>
  </DomainObject.Predmet.ProtustrankaFormated>
  <DomainObject.Predmet.ProtustrankaFormatedOIB>
    <izvorni_sadrzaj>  KAPITAL IZGRADNJA d.o.o., OIB 46222904563 zastupanog po punomoćniku Dražen Poznanović</izvorni_sadrzaj>
    <derivirana_varijabla naziv="DomainObject.Predmet.ProtustrankaFormatedOIB_1">  KAPITAL IZGRADNJA d.o.o., OIB 46222904563 zastupanog po punomoćniku Dražen Poznanović</derivirana_varijabla>
  </DomainObject.Predmet.ProtustrankaFormatedOIB>
  <DomainObject.Predmet.ProtustrankaFormatedWithAdress>
    <izvorni_sadrzaj> KAPITAL IZGRADNJA d.o.o., Petra i Tome Erdödy 5, 10000 Zagreb zastupanog po punomoćniku Dražen Poznanović</izvorni_sadrzaj>
    <derivirana_varijabla naziv="DomainObject.Predmet.ProtustrankaFormatedWithAdress_1"> KAPITAL IZGRADNJA d.o.o., Petra i Tome Erdödy 5, 10000 Zagreb zastupanog po punomoćniku Dražen Poznanović</derivirana_varijabla>
  </DomainObject.Predmet.ProtustrankaFormatedWithAdress>
  <DomainObject.Predmet.ProtustrankaFormatedWithAdressOIB>
    <izvorni_sadrzaj> KAPITAL IZGRADNJA d.o.o., OIB 46222904563, Petra i Tome Erdödy 5, 10000 Zagreb zastupanog po punomoćniku Dražen Poznanović</izvorni_sadrzaj>
    <derivirana_varijabla naziv="DomainObject.Predmet.ProtustrankaFormatedWithAdressOIB_1"> KAPITAL IZGRADNJA d.o.o., OIB 46222904563, Petra i Tome Erdödy 5, 10000 Zagreb zastupanog po punomoćniku Dražen Poznanović</derivirana_varijabla>
  </DomainObject.Predmet.ProtustrankaFormatedWithAdressOIB>
  <DomainObject.Predmet.ProtustrankaWithAdress>
    <izvorni_sadrzaj>KAPITAL IZGRADNJA d.o.o. Petra i Tome Erdödy 5, 10000 Zagreb</izvorni_sadrzaj>
    <derivirana_varijabla naziv="DomainObject.Predmet.ProtustrankaWithAdress_1">KAPITAL IZGRADNJA d.o.o. Petra i Tome Erdödy 5, 10000 Zagreb</derivirana_varijabla>
  </DomainObject.Predmet.ProtustrankaWithAdress>
  <DomainObject.Predmet.ProtustrankaWithAdressOIB>
    <izvorni_sadrzaj>KAPITAL IZGRADNJA d.o.o., OIB 46222904563, Petra i Tome Erdödy 5, 10000 Zagreb</izvorni_sadrzaj>
    <derivirana_varijabla naziv="DomainObject.Predmet.ProtustrankaWithAdressOIB_1">KAPITAL IZGRADNJA d.o.o., OIB 46222904563, Petra i Tome Erdödy 5, 10000 Zagreb</derivirana_varijabla>
  </DomainObject.Predmet.ProtustrankaWithAdressOIB>
  <DomainObject.Predmet.ProtustrankaNazivFormated>
    <izvorni_sadrzaj>KAPITAL IZGRADNJA d.o.o.</izvorni_sadrzaj>
    <derivirana_varijabla naziv="DomainObject.Predmet.ProtustrankaNazivFormated_1">KAPITAL IZGRADNJA d.o.o.</derivirana_varijabla>
  </DomainObject.Predmet.ProtustrankaNazivFormated>
  <DomainObject.Predmet.ProtustrankaNazivFormatedOIB>
    <izvorni_sadrzaj>KAPITAL IZGRADNJA d.o.o., OIB 46222904563</izvorni_sadrzaj>
    <derivirana_varijabla naziv="DomainObject.Predmet.ProtustrankaNazivFormatedOIB_1">KAPITAL IZGRADNJA d.o.o., OIB 46222904563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KAPITAL IZGRADNJA d.o.o. zastupanog po punomoćniku Dražen Poznanović</item>
    </izvorni_sadrzaj>
    <derivirana_varijabla naziv="DomainObject.Predmet.ProtuStrankaListFormated_1">
      <item>KAPITAL IZGRADNJA d.o.o. zastupanog po punomoćniku Dražen Poznanović</item>
    </derivirana_varijabla>
  </DomainObject.Predmet.ProtuStrankaListFormated>
  <DomainObject.Predmet.ProtuStrankaListFormatedOIB>
    <izvorni_sadrzaj>
      <item>KAPITAL IZGRADNJA d.o.o., OIB 46222904563 zastupanog po punomoćniku Dražen Poznanović</item>
    </izvorni_sadrzaj>
    <derivirana_varijabla naziv="DomainObject.Predmet.ProtuStrankaListFormatedOIB_1">
      <item>KAPITAL IZGRADNJA d.o.o., OIB 46222904563 zastupanog po punomoćniku Dražen Poznanović</item>
    </derivirana_varijabla>
  </DomainObject.Predmet.ProtuStrankaListFormatedOIB>
  <DomainObject.Predmet.ProtuStrankaListFormatedWithAdress>
    <izvorni_sadrzaj>
      <item>KAPITAL IZGRADNJA d.o.o., Petra i Tome Erdödy 5, 10000 Zagreb zastupanog po punomoćniku Dražen Poznanović</item>
    </izvorni_sadrzaj>
    <derivirana_varijabla naziv="DomainObject.Predmet.ProtuStrankaListFormatedWithAdress_1">
      <item>KAPITAL IZGRADNJA d.o.o., Petra i Tome Erdödy 5, 10000 Zagreb zastupanog po punomoćniku Dražen Poznanović</item>
    </derivirana_varijabla>
  </DomainObject.Predmet.ProtuStrankaListFormatedWithAdress>
  <DomainObject.Predmet.ProtuStrankaListFormatedWithAdressOIB>
    <izvorni_sadrzaj>
      <item>KAPITAL IZGRADNJA d.o.o., OIB 46222904563, Petra i Tome Erdödy 5, 10000 Zagreb zastupanog po punomoćniku Dražen Poznanović</item>
    </izvorni_sadrzaj>
    <derivirana_varijabla naziv="DomainObject.Predmet.ProtuStrankaListFormatedWithAdressOIB_1">
      <item>KAPITAL IZGRADNJA d.o.o., OIB 46222904563, Petra i Tome Erdödy 5, 10000 Zagreb zastupanog po punomoćniku Dražen Poznanović</item>
    </derivirana_varijabla>
  </DomainObject.Predmet.ProtuStrankaListFormatedWithAdressOIB>
  <DomainObject.Predmet.ProtuStrankaListNazivFormated>
    <izvorni_sadrzaj>
      <item>KAPITAL IZGRADNJA d.o.o.</item>
    </izvorni_sadrzaj>
    <derivirana_varijabla naziv="DomainObject.Predmet.ProtuStrankaListNazivFormated_1">
      <item>KAPITAL IZGRADNJA d.o.o.</item>
    </derivirana_varijabla>
  </DomainObject.Predmet.ProtuStrankaListNazivFormated>
  <DomainObject.Predmet.ProtuStrankaListNazivFormatedOIB>
    <izvorni_sadrzaj>
      <item>KAPITAL IZGRADNJA d.o.o., OIB 46222904563</item>
    </izvorni_sadrzaj>
    <derivirana_varijabla naziv="DomainObject.Predmet.ProtuStrankaListNazivFormatedOIB_1">
      <item>KAPITAL IZGRADNJA d.o.o., OIB 46222904563</item>
    </derivirana_varijabla>
  </DomainObject.Predmet.ProtuStrankaListNazivFormatedOIB>
  <DomainObject.Predmet.OstaliListFormated>
    <izvorni_sadrzaj>
      <item>Dražen Poznanović punomoćnik sudionika u postupku KAPITAL IZGRADNJA d.o.o.</item>
    </izvorni_sadrzaj>
    <derivirana_varijabla naziv="DomainObject.Predmet.OstaliListFormated_1">
      <item>Dražen Poznanović punomoćnik sudionika u postupku KAPITAL IZGRADNJA d.o.o.</item>
    </derivirana_varijabla>
  </DomainObject.Predmet.OstaliListFormated>
  <DomainObject.Predmet.OstaliListFormatedOIB>
    <izvorni_sadrzaj>
      <item>Dražen Poznanović, OIB 02711589509 punomoćnik sudionika u postupku KAPITAL IZGRADNJA d.o.o.</item>
    </izvorni_sadrzaj>
    <derivirana_varijabla naziv="DomainObject.Predmet.OstaliListFormatedOIB_1">
      <item>Dražen Poznanović, OIB 02711589509 punomoćnik sudionika u postupku KAPITAL IZGRADNJA d.o.o.</item>
    </derivirana_varijabla>
  </DomainObject.Predmet.OstaliListFormatedOIB>
  <DomainObject.Predmet.OstaliListFormatedWithAdress>
    <izvorni_sadrzaj>
      <item>Dražen Poznanović, Ulica Petra I Tome Erdoedyja 5, 10000 Zagreb punomoćnik sudionika u postupku KAPITAL IZGRADNJA d.o.o.</item>
    </izvorni_sadrzaj>
    <derivirana_varijabla naziv="DomainObject.Predmet.OstaliListFormatedWithAdress_1">
      <item>Dražen Poznanović, Ulica Petra I Tome Erdoedyja 5, 10000 Zagreb punomoćnik sudionika u postupku KAPITAL IZGRADNJA d.o.o.</item>
    </derivirana_varijabla>
  </DomainObject.Predmet.OstaliListFormatedWithAdress>
  <DomainObject.Predmet.OstaliListFormatedWithAdressOIB>
    <izvorni_sadrzaj>
      <item>Dražen Poznanović, OIB 02711589509, Ulica Petra I Tome Erdoedyja 5, 10000 Zagreb punomoćnik sudionika u postupku KAPITAL IZGRADNJA d.o.o.</item>
    </izvorni_sadrzaj>
    <derivirana_varijabla naziv="DomainObject.Predmet.OstaliListFormatedWithAdressOIB_1">
      <item>Dražen Poznanović, OIB 02711589509, Ulica Petra I Tome Erdoedyja 5, 10000 Zagreb punomoćnik sudionika u postupku KAPITAL IZGRADNJA d.o.o.</item>
    </derivirana_varijabla>
  </DomainObject.Predmet.OstaliListFormatedWithAdressOIB>
  <DomainObject.Predmet.OstaliListNazivFormated>
    <izvorni_sadrzaj>
      <item>Dražen Poznanović</item>
    </izvorni_sadrzaj>
    <derivirana_varijabla naziv="DomainObject.Predmet.OstaliListNazivFormated_1">
      <item>Dražen Poznanović</item>
    </derivirana_varijabla>
  </DomainObject.Predmet.OstaliListNazivFormated>
  <DomainObject.Predmet.OstaliListNazivFormatedOIB>
    <izvorni_sadrzaj>
      <item>Dražen Poznanović, OIB 02711589509</item>
    </izvorni_sadrzaj>
    <derivirana_varijabla naziv="DomainObject.Predmet.OstaliListNazivFormatedOIB_1">
      <item>Dražen Poznanović, OIB 02711589509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KAPITAL IZGRADNJA d.o.o.</izvorni_sadrzaj>
    <derivirana_varijabla naziv="DomainObject.Predmet.ProtustrankaIDrugi_1">KAPITAL IZGRADNJA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KAPITAL IZGRADNJA d.o.o., OIB 46222904563, Petra i Tome Erdödy 5, 10000 Zagreb</izvorni_sadrzaj>
    <derivirana_varijabla naziv="DomainObject.Predmet.ProtustrankaIDrugiAdressOIB_1">KAPITAL IZGRADNJA d.o.o., OIB 46222904563, Petra i Tome Erdödy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KAPITAL IZGRADNJA d.o.o.</item>
      <item>Dražen Poznanović</item>
    </izvorni_sadrzaj>
    <derivirana_varijabla naziv="DomainObject.Predmet.SudioniciListNaziv_1">
      <item>FINA Regionalni centar Zagreb</item>
      <item>KAPITAL IZGRADNJA d.o.o.</item>
      <item>Dražen Poznanović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KAPITAL IZGRADNJA d.o.o., OIB 46222904563, Petra i Tome Erdödy 5,10000 Zagreb</item>
      <item>Dražen Poznanović, OIB 02711589509, Ulica Petra I Tome Erdoedyja 5,10000 Zagreb</item>
    </izvorni_sadrzaj>
    <derivirana_varijabla naziv="DomainObject.Predmet.SudioniciListAdressOIB_1">
      <item>FINA Regionalni centar Zagreb, OIB 85821130368, Trg svibanjskih žrtava 1995. br. 1,10000 Zagreb</item>
      <item>KAPITAL IZGRADNJA d.o.o., OIB 46222904563, Petra i Tome Erdödy 5,10000 Zagreb</item>
      <item>Dražen Poznanović, OIB 02711589509, Ulica Petra I Tome Erdoedyja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46222904563</item>
      <item>, OIB 02711589509</item>
    </izvorni_sadrzaj>
    <derivirana_varijabla naziv="DomainObject.Predmet.SudioniciListNazivOIB_1">
      <item>, OIB 85821130368</item>
      <item>, OIB 46222904563</item>
      <item>, OIB 02711589509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1463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2016-02-12T11:16:00Z</dcterms:created>
  <dc:creator>ilukac</dc:creator>
  <cp:lastModifiedBy>Mirela Šantek</cp:lastModifiedBy>
  <cp:lastPrinted>2016-03-14T09:20:00Z</cp:lastPrinted>
  <dcterms:modified xmlns:xsi="http://www.w3.org/2001/XMLSchema-instance" xsi:type="dcterms:W3CDTF">2016-03-16T12:31:00Z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